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9bac" w14:paraId="fa09bac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St-1425</w:t>
      </w:r>
      <w:r w:rsidR="005D2E2D" w:rsidRPr="003E7A07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PROMUS USLUGE d.o.o. Rijeka, Prolaz M. K. Kozulić 2, OIB: 45386694027, 2. </w:t>
      </w:r>
      <w:r w:rsidR="00C1179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B3611" w:rsidRPr="003E7A07">
        <w:rPr>
          <w:rFonts w:cs="Times New Roman" w:hAnsi="Times New Roman" w:ascii="Times New Roman"/>
          <w:sz w:val="24"/>
          <w:szCs w:val="24"/>
        </w:rPr>
        <w:t>2017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B3611" w:rsidRPr="003E7A07">
        <w:rPr>
          <w:rFonts w:cs="Times New Roman" w:hAnsi="Times New Roman" w:ascii="Times New Roman"/>
          <w:sz w:val="24"/>
          <w:szCs w:val="24"/>
        </w:rPr>
        <w:t>PROMUS USLUGE d.o.o. Rijeka, Prolaz M. K. Kozulić 2, OIB: 45386694027.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veljače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6B3611" w:rsidRPr="00C11799">
        <w:rPr>
          <w:rFonts w:cs="Times New Roman" w:hAnsi="Times New Roman" w:ascii="Times New Roman"/>
          <w:sz w:val="24"/>
          <w:szCs w:val="24"/>
        </w:rPr>
        <w:t>017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6B3611" w:rsidRPr="00C11799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1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>15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B3611" w:rsidRPr="00C11799">
        <w:rPr>
          <w:rFonts w:cs="Times New Roman" w:hAnsi="Times New Roman" w:ascii="Times New Roman"/>
          <w:sz w:val="24"/>
          <w:szCs w:val="24"/>
        </w:rPr>
        <w:t>Snježana Drenški iz Samobora, Sunčevi put 8, OIB: 91456479037.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5D2E2D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6B3611" w:rsidRPr="00C11799">
        <w:rPr>
          <w:rFonts w:cs="Times New Roman" w:hAnsi="Times New Roman" w:ascii="Times New Roman"/>
          <w:sz w:val="24"/>
          <w:szCs w:val="24"/>
        </w:rPr>
        <w:t>PROMUS USLUGE d.o.o. Rijeka, Prolaz M. K. Kozulić 2, OIB: 45386694027.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>nijela je ovome sudu 27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rujna </w:t>
      </w:r>
      <w:r w:rsidRPr="003E7A07">
        <w:rPr>
          <w:rFonts w:cs="Times New Roman" w:hAnsi="Times New Roman" w:ascii="Times New Roman"/>
          <w:sz w:val="24"/>
          <w:szCs w:val="24"/>
        </w:rPr>
        <w:t>2016.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PROMUS USLUGE d.o.o. Rijeka, Prolaz M. K. Kozulić 2, OIB: 45386694027</w:t>
      </w:r>
      <w:r w:rsidRPr="003E7A07">
        <w:rPr>
          <w:rFonts w:cs="Times New Roman" w:hAnsi="Times New Roman" w:ascii="Times New Roman"/>
          <w:sz w:val="24"/>
          <w:szCs w:val="24"/>
        </w:rPr>
        <w:t>, temeljem odredbe čl.429.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>-Oglasna ploča suda 28. listopada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2. </w:t>
      </w:r>
      <w:r w:rsidR="00C1179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B3611" w:rsidRPr="003E7A07">
        <w:rPr>
          <w:rFonts w:cs="Times New Roman" w:hAnsi="Times New Roman" w:ascii="Times New Roman"/>
          <w:sz w:val="24"/>
          <w:szCs w:val="24"/>
        </w:rPr>
        <w:t>2017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1.</w:t>
      </w:r>
      <w:r w:rsidRPr="003E7A07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2.</w:t>
      </w:r>
      <w:r w:rsidRPr="003E7A07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3.</w:t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3E7A07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4</w:t>
      </w:r>
      <w:r w:rsidR="00AA5688" w:rsidRPr="003E7A07">
        <w:rPr>
          <w:rFonts w:cs="Times New Roman" w:hAnsi="Times New Roman" w:ascii="Times New Roman"/>
          <w:sz w:val="24"/>
          <w:szCs w:val="24"/>
        </w:rPr>
        <w:t>.</w:t>
      </w:r>
      <w:r w:rsidR="00AA5688" w:rsidRPr="003E7A07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6B3611" w:rsidRPr="003E7A07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5</w:t>
      </w:r>
      <w:r w:rsidR="00AA5688" w:rsidRPr="003E7A07">
        <w:rPr>
          <w:rFonts w:cs="Times New Roman" w:hAnsi="Times New Roman" w:ascii="Times New Roman"/>
          <w:sz w:val="24"/>
          <w:szCs w:val="24"/>
        </w:rPr>
        <w:t>.</w:t>
      </w:r>
      <w:r w:rsidR="00AA5688" w:rsidRPr="003E7A07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6.</w:t>
      </w:r>
      <w:r w:rsidRPr="003E7A07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3E7A07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3E7A07">
        <w:rPr>
          <w:rFonts w:cs="Times New Roman" w:hAnsi="Times New Roman" w:ascii="Times New Roman"/>
          <w:sz w:val="24"/>
          <w:szCs w:val="24"/>
        </w:rPr>
        <w:t>Rijeka</w:t>
      </w: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7</w:t>
      </w:r>
      <w:r w:rsidR="00AA5688" w:rsidRPr="003E7A07">
        <w:rPr>
          <w:rFonts w:cs="Times New Roman" w:hAnsi="Times New Roman" w:ascii="Times New Roman"/>
          <w:sz w:val="24"/>
          <w:szCs w:val="24"/>
        </w:rPr>
        <w:t>.</w:t>
      </w:r>
      <w:r w:rsidR="00AA5688" w:rsidRPr="003E7A07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3611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C11799">
        <w:rPr>
          <w:rFonts w:cs="Times New Roman" w:hAnsi="Times New Roman" w:ascii="Times New Roman"/>
          <w:sz w:val="24"/>
          <w:szCs w:val="24"/>
        </w:rPr>
        <w:t>5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  <w:r w:rsidR="00C11799">
        <w:rPr>
          <w:rFonts w:cs="Times New Roman" w:hAnsi="Times New Roman" w:ascii="Times New Roman"/>
          <w:sz w:val="24"/>
          <w:szCs w:val="24"/>
        </w:rPr>
        <w:t>3</w:t>
      </w:r>
      <w:r w:rsidRPr="003E7A07">
        <w:rPr>
          <w:rFonts w:cs="Times New Roman" w:hAnsi="Times New Roman" w:ascii="Times New Roman"/>
          <w:sz w:val="24"/>
          <w:szCs w:val="24"/>
        </w:rPr>
        <w:t>.2017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3611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Rijeci, 2.</w:t>
      </w:r>
      <w:r w:rsidR="00C11799">
        <w:rPr>
          <w:rFonts w:cs="Times New Roman" w:hAnsi="Times New Roman" w:ascii="Times New Roman"/>
          <w:sz w:val="24"/>
          <w:szCs w:val="24"/>
        </w:rPr>
        <w:t>2</w:t>
      </w:r>
      <w:r w:rsidRPr="003E7A07">
        <w:rPr>
          <w:rFonts w:cs="Times New Roman" w:hAnsi="Times New Roman" w:ascii="Times New Roman"/>
          <w:sz w:val="24"/>
          <w:szCs w:val="24"/>
        </w:rPr>
        <w:t>.2017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S</w:t>
      </w:r>
      <w:r w:rsidR="00AB4290" w:rsidRPr="003E7A07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3E7A07" w:rsidR="005724AA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E7A07" w:rsidR="00AA5688" w:rsidRPr="003E7A0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799" w:rsidP="00C11799" w:rsidR="00C11799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St-1425/16-6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830" w:rsidP="00807830" w:rsidR="00807830" w:rsidRPr="0080783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0783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07830" w:rsidP="00807830" w:rsidR="00807830" w:rsidRPr="0080783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0783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07830" w:rsidP="00807830" w:rsidR="00807830" w:rsidRPr="0080783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0783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07830" w:rsidP="00807830" w:rsidR="00807830" w:rsidRPr="0080783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0783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52A06"/>
    <w:rsid w:val="002F012D"/>
    <w:rsid w:val="003643CC"/>
    <w:rsid w:val="003E7A07"/>
    <w:rsid w:val="00416408"/>
    <w:rsid w:val="005724AA"/>
    <w:rsid w:val="005D2E2D"/>
    <w:rsid w:val="006B3611"/>
    <w:rsid w:val="007315D8"/>
    <w:rsid w:val="00807830"/>
    <w:rsid w:val="00AA5688"/>
    <w:rsid w:val="00AB4290"/>
    <w:rsid w:val="00BE2BDB"/>
    <w:rsid w:val="00C11799"/>
    <w:rsid w:val="00C4017B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1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1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1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1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1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St-1425/2016</izvorni_sadrzaj>
    <derivirana_varijabla naziv="DomainObject.Predmet.OznakaBroj_1">St-1425/2016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PROMUS USLUGE društvo s ograničenom odgovornošću za usluge čišćenja</izvorni_sadrzaj>
    <derivirana_varijabla naziv="DomainObject.Predmet.ProtustrankaFormated_1">  PROMUS USLUGE društvo s ograničenom odgovornošću za usluge čišćenja</derivirana_varijabla>
  </DomainObject.Predmet.ProtustrankaFormated>
  <DomainObject.Predmet.ProtustrankaFormatedOIB>
    <izvorni_sadrzaj>  PROMUS USLUGE društvo s ograničenom odgovornošću za usluge čišćenja, OIB 45386694027</izvorni_sadrzaj>
    <derivirana_varijabla naziv="DomainObject.Predmet.ProtustrankaFormatedOIB_1">  PROMUS USLUGE društvo s ograničenom odgovornošću za usluge čišćenja, OIB 45386694027</derivirana_varijabla>
  </DomainObject.Predmet.ProtustrankaFormatedOIB>
  <DomainObject.Predmet.ProtustrankaFormatedWithAdress>
    <izvorni_sadrzaj> PROMUS USLUGE društvo s ograničenom odgovornošću za usluge čišćenja, Prolaz M. K. Kozulić 2, 51000 Rijeka</izvorni_sadrzaj>
    <derivirana_varijabla naziv="DomainObject.Predmet.ProtustrankaFormatedWithAdress_1"> PROMUS USLUGE društvo s ograničenom odgovornošću za usluge čišćenja, Prolaz M. K. Kozulić 2, 51000 Rijeka</derivirana_varijabla>
  </DomainObject.Predmet.ProtustrankaFormatedWithAdress>
  <DomainObject.Predmet.ProtustrankaFormatedWithAdressOIB>
    <izvorni_sadrzaj> PROMUS USLUGE društvo s ograničenom odgovornošću za usluge čišćenja, OIB 45386694027, Prolaz M. K. Kozulić 2, 51000 Rijeka</izvorni_sadrzaj>
    <derivirana_varijabla naziv="DomainObject.Predmet.ProtustrankaFormatedWithAdressOIB_1"> PROMUS USLUGE društvo s ograničenom odgovornošću za usluge čišćenja, OIB 45386694027, Prolaz M. K. Kozulić 2, 51000 Rijeka</derivirana_varijabla>
  </DomainObject.Predmet.ProtustrankaFormatedWithAdressOIB>
  <DomainObject.Predmet.ProtustrankaWithAdress>
    <izvorni_sadrzaj>PROMUS USLUGE društvo s ograničenom odgovornošću za usluge čišćenja Prolaz M. K. Kozulić 2, 51000 Rijeka</izvorni_sadrzaj>
    <derivirana_varijabla naziv="DomainObject.Predmet.ProtustrankaWithAdress_1">PROMUS USLUGE društvo s ograničenom odgovornošću za usluge čišćenja Prolaz M. K. Kozulić 2, 51000 Rijeka</derivirana_varijabla>
  </DomainObject.Predmet.ProtustrankaWithAdress>
  <DomainObject.Predmet.ProtustrankaWithAdressOIB>
    <izvorni_sadrzaj>PROMUS USLUGE društvo s ograničenom odgovornošću za usluge čišćenja, OIB 45386694027, Prolaz M. K. Kozulić 2, 51000 Rijeka</izvorni_sadrzaj>
    <derivirana_varijabla naziv="DomainObject.Predmet.ProtustrankaWithAdressOIB_1">PROMUS USLUGE društvo s ograničenom odgovornošću za usluge čišćenja, OIB 45386694027, Prolaz M. K. Kozulić 2, 51000 Rijeka</derivirana_varijabla>
  </DomainObject.Predmet.ProtustrankaWithAdressOIB>
  <DomainObject.Predmet.ProtustrankaNazivFormated>
    <izvorni_sadrzaj>PROMUS USLUGE društvo s ograničenom odgovornošću za usluge čišćenja</izvorni_sadrzaj>
    <derivirana_varijabla naziv="DomainObject.Predmet.ProtustrankaNazivFormated_1">PROMUS USLUGE društvo s ograničenom odgovornošću za usluge čišćenja</derivirana_varijabla>
  </DomainObject.Predmet.ProtustrankaNazivFormated>
  <DomainObject.Predmet.ProtustrankaNazivFormatedOIB>
    <izvorni_sadrzaj>PROMUS USLUGE društvo s ograničenom odgovornošću za usluge čišćenja, OIB 45386694027</izvorni_sadrzaj>
    <derivirana_varijabla naziv="DomainObject.Predmet.ProtustrankaNazivFormatedOIB_1">PROMUS USLUGE društvo s ograničenom odgovornošću za usluge čišćenja, OIB 45386694027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PROMUS USLUGE društvo s ograničenom odgovornošću za usluge čišćenja</item>
    </izvorni_sadrzaj>
    <derivirana_varijabla naziv="DomainObject.Predmet.ProtuStrankaListFormated_1">
      <item>PROMUS USLUGE društvo s ograničenom odgovornošću za usluge čišćenja</item>
    </derivirana_varijabla>
  </DomainObject.Predmet.ProtuStrankaListFormated>
  <DomainObject.Predmet.ProtuStrankaListFormatedOIB>
    <izvorni_sadrzaj>
      <item>PROMUS USLUGE društvo s ograničenom odgovornošću za usluge čišćenja, OIB 45386694027</item>
    </izvorni_sadrzaj>
    <derivirana_varijabla naziv="DomainObject.Predmet.ProtuStrankaListFormatedOIB_1">
      <item>PROMUS USLUGE društvo s ograničenom odgovornošću za usluge čišćenja, OIB 45386694027</item>
    </derivirana_varijabla>
  </DomainObject.Predmet.ProtuStrankaListFormatedOIB>
  <DomainObject.Predmet.ProtuStrankaListFormatedWithAdress>
    <izvorni_sadrzaj>
      <item>PROMUS USLUGE društvo s ograničenom odgovornošću za usluge čišćenja, Prolaz M. K. Kozulić 2, 51000 Rijeka</item>
    </izvorni_sadrzaj>
    <derivirana_varijabla naziv="DomainObject.Predmet.ProtuStrankaListFormatedWithAdress_1">
      <item>PROMUS USLUGE društvo s ograničenom odgovornošću za usluge čišćenja, Prolaz M. K. Kozulić 2, 51000 Rijeka</item>
    </derivirana_varijabla>
  </DomainObject.Predmet.ProtuStrankaListFormatedWithAdress>
  <DomainObject.Predmet.ProtuStrankaListFormatedWithAdressOIB>
    <izvorni_sadrzaj>
      <item>PROMUS USLUGE društvo s ograničenom odgovornošću za usluge čišćenja, OIB 45386694027, Prolaz M. K. Kozulić 2, 51000 Rijeka</item>
    </izvorni_sadrzaj>
    <derivirana_varijabla naziv="DomainObject.Predmet.ProtuStrankaListFormatedWithAdressOIB_1">
      <item>PROMUS USLUGE društvo s ograničenom odgovornošću za usluge čišćenja, OIB 45386694027, Prolaz M. K. Kozulić 2, 51000 Rijeka</item>
    </derivirana_varijabla>
  </DomainObject.Predmet.ProtuStrankaListFormatedWithAdressOIB>
  <DomainObject.Predmet.ProtuStrankaListNazivFormated>
    <izvorni_sadrzaj>
      <item>PROMUS USLUGE društvo s ograničenom odgovornošću za usluge čišćenja</item>
    </izvorni_sadrzaj>
    <derivirana_varijabla naziv="DomainObject.Predmet.ProtuStrankaListNazivFormated_1">
      <item>PROMUS USLUGE društvo s ograničenom odgovornošću za usluge čišćenja</item>
    </derivirana_varijabla>
  </DomainObject.Predmet.ProtuStrankaListNazivFormated>
  <DomainObject.Predmet.ProtuStrankaListNazivFormatedOIB>
    <izvorni_sadrzaj>
      <item>PROMUS USLUGE društvo s ograničenom odgovornošću za usluge čišćenja, OIB 45386694027</item>
    </izvorni_sadrzaj>
    <derivirana_varijabla naziv="DomainObject.Predmet.ProtuStrankaListNazivFormatedOIB_1">
      <item>PROMUS USLUGE društvo s ograničenom odgovornošću za usluge čišćenja, OIB 45386694027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PROMUS USLUGE društvo s ograničenom odgovornošću za usluge čišćenja</izvorni_sadrzaj>
    <derivirana_varijabla naziv="DomainObject.Predmet.ProtustrankaIDrugi_1">PROMUS USLUGE društvo s ograničenom odgovornošću za usluge čišćenja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PROMUS USLUGE društvo s ograničenom odgovornošću za usluge čišćenja, OIB 45386694027, Prolaz M. K. Kozulić 2, 51000 Rijeka</izvorni_sadrzaj>
    <derivirana_varijabla naziv="DomainObject.Predmet.ProtustrankaIDrugiAdressOIB_1">PROMUS USLUGE društvo s ograničenom odgovornošću za usluge čišćenja, OIB 45386694027, Prolaz M. K.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PROMUS USLUGE društvo s ograničenom odgovornošću za usluge čišćenja</item>
    </izvorni_sadrzaj>
    <derivirana_varijabla naziv="DomainObject.Predmet.SudioniciListNaziv_1">
      <item>FINA  Rijeka</item>
      <item>PROMUS USLUGE društvo s ograničenom odgovornošću za usluge čišćenja</item>
    </derivirana_varijabla>
  </DomainObject.Predmet.SudioniciListNaziv>
  <DomainObject.Predmet.SudioniciListAdressOIB>
    <izvorni_sadrzaj>
      <item>FINA  Rijeka, OIB 85821130368, Frana Kurelca 8,51000 Rijeka</item>
      <item>PROMUS USLUGE društvo s ograničenom odgovornošću za usluge čišćenja, OIB 45386694027, Prolaz M. K. Kozulić 2,51000 Rijeka</item>
    </izvorni_sadrzaj>
    <derivirana_varijabla naziv="DomainObject.Predmet.SudioniciListAdressOIB_1">
      <item>FINA  Rijeka, OIB 85821130368, Frana Kurelca 8,51000 Rijeka</item>
      <item>PROMUS USLUGE društvo s ograničenom odgovornošću za usluge čišćenja, OIB 45386694027, Prolaz M. K.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45386694027</item>
    </izvorni_sadrzaj>
    <derivirana_varijabla naziv="DomainObject.Predmet.SudioniciListNazivOIB_1">
      <item>, OIB 85821130368</item>
      <item>, OIB 45386694027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496</properties:Words>
  <properties:Characters>2668</properties:Characters>
  <properties:Lines>91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2017-01-24T12:21:00Z</dcterms:created>
  <dc:creator>wsadmin</dc:creator>
  <cp:lastModifiedBy>Renata Valić</cp:lastModifiedBy>
  <cp:lastPrinted>2017-02-02T09:38:00Z</cp:lastPrinted>
  <dcterms:modified xmlns:xsi="http://www.w3.org/2001/XMLSchema-instance" xsi:type="dcterms:W3CDTF">2017-02-02T09:41:00Z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