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c945" w14:paraId="7fbc945" w:rsidRDefault="00AE649C" w:rsidP="00FA5B5E" w:rsidR="00AE649C" w:rsidRPr="00B76F3C">
      <w:pPr>
        <w:pStyle w:val="Naslov3"/>
        <w15:collapsed w:val="false"/>
      </w:pPr>
    </w:p>
    <w:p w:rsidRDefault="00B959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St-317/2016-2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OIB: 80148038208, MBS: 010076455, dana 30. rujna 2016. godine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OIB: 80148038208.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Đuro </w:t>
      </w:r>
      <w:proofErr w:type="spellStart"/>
      <w:r>
        <w:rPr>
          <w:rFonts w:cs="Times New Roman" w:eastAsia="Times New Roman"/>
          <w:szCs w:val="20"/>
          <w:lang w:eastAsia="hr-HR"/>
        </w:rPr>
        <w:t>Lukinić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Đuri </w:t>
      </w:r>
      <w:proofErr w:type="spellStart"/>
      <w:r>
        <w:rPr>
          <w:rFonts w:cs="Times New Roman" w:eastAsia="Times New Roman"/>
          <w:szCs w:val="20"/>
          <w:lang w:eastAsia="hr-HR"/>
        </w:rPr>
        <w:t>Lukiniću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986 dana u ukupnom iznosu od 60.109,94 kn. Također je u prijedlogu navedeno da dužnik ima jednu zaposlenu osobu, a da u Jedinstvenom registru računa nema otvorenih računa.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St-317/2016-2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B95903" w:rsidP="00B95903" w:rsidR="00B959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B95903" w:rsidP="00B95903" w:rsidR="00B95903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B95903" w:rsidP="00B95903" w:rsidR="00B95903">
      <w:pPr>
        <w:pStyle w:val="Bezproreda"/>
      </w:pPr>
      <w:r>
        <w:t>2. Sc. ročište</w:t>
      </w:r>
    </w:p>
    <w:p w:rsidRDefault="00B95903" w:rsidP="00B95903" w:rsidR="00B95903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B95903" w:rsidP="00B95903" w:rsidR="00B95903"/>
    <w:p w:rsidRDefault="00CB0EA4" w:rsidP="00B95903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903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St-317/2016-2</izvorni_sadrzaj>
    <derivirana_varijabla naziv="DomainObject.Oznaka_1">St-317/2016-2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LUKINIĆ društvo s ograničenom odgovornošću za klesarstvo, trgovinu i usluge, Berek</izvorni_sadrzaj>
    <derivirana_varijabla naziv="DomainObject.Predmet.ProtustrankaFormated_1">  KLESARSTVO LUKINIĆ društvo s ograničenom odgovornošću za klesarstvo, trgovinu i usluge, Berek</derivirana_varijabla>
  </DomainObject.Predmet.ProtustrankaFormated>
  <DomainObject.Predmet.ProtustrankaFormatedOIB>
    <izvorni_sadrzaj>  KLESARSTVO LUKINIĆ društvo s ograničenom odgovornošću za klesarstvo, trgovinu i usluge, Berek, OIB 80148038208</izvorni_sadrzaj>
    <derivirana_varijabla naziv="DomainObject.Predmet.ProtustrankaFormatedOIB_1">  KLESARSTVO LUKINIĆ društvo s ograničenom odgovornošću za klesarstvo, trgovinu i usluge, Berek, OIB 80148038208</derivirana_varijabla>
  </DomainObject.Predmet.ProtustrankaFormatedOIB>
  <DomainObject.Predmet.ProtustrankaFormatedWithAdress>
    <izvorni_sadrzaj> KLESARSTVO LUKINIĆ društvo s ograničenom odgovornošću za klesarstvo, trgovinu i usluge, Berek, Berek 129, 43232 Berek</izvorni_sadrzaj>
    <derivirana_varijabla naziv="DomainObject.Predmet.ProtustrankaFormatedWithAdress_1"> KLESARSTVO LUKINIĆ društvo s ograničenom odgovornošću za klesarstvo, trgovinu i usluge, Berek, Berek 129, 43232 Berek</derivirana_varijabla>
  </DomainObject.Predmet.ProtustrankaFormatedWithAdress>
  <DomainObject.Predmet.ProtustrankaFormatedWithAdressOIB>
    <izvorni_sadrzaj> KLESARSTVO LUKINIĆ društvo s ograničenom odgovornošću za klesarstvo, trgovinu i usluge, Berek, OIB 80148038208, Berek 129, 43232 Berek</izvorni_sadrzaj>
    <derivirana_varijabla naziv="DomainObject.Predmet.ProtustrankaFormatedWithAdressOIB_1"> KLESARSTVO LUKINIĆ društvo s ograničenom odgovornošću za klesarstvo, trgovinu i usluge, Berek, OIB 80148038208, Berek 129, 43232 Berek</derivirana_varijabla>
  </DomainObject.Predmet.ProtustrankaFormatedWithAdressOIB>
  <DomainObject.Predmet.ProtustrankaWithAdress>
    <izvorni_sadrzaj>KLESARSTVO LUKINIĆ društvo s ograničenom odgovornošću za klesarstvo, trgovinu i usluge, Berek Berek 129, 43232 Berek</izvorni_sadrzaj>
    <derivirana_varijabla naziv="DomainObject.Predmet.ProtustrankaWithAdress_1">KLESARSTVO LUKINIĆ društvo s ograničenom odgovornošću za klesarstvo, trgovinu i usluge, Berek Berek 129, 43232 Berek</derivirana_varijabla>
  </DomainObject.Predmet.ProtustrankaWithAdress>
  <DomainObject.Predmet.ProtustrankaWithAdressOIB>
    <izvorni_sadrzaj>KLESARSTVO LUKINIĆ društvo s ograničenom odgovornošću za klesarstvo, trgovinu i usluge, Berek, OIB 80148038208, Berek 129, 43232 Berek</izvorni_sadrzaj>
    <derivirana_varijabla naziv="DomainObject.Predmet.ProtustrankaWithAdressOIB_1">KLESARSTVO LUKINIĆ društvo s ograničenom odgovornošću za klesarstvo, trgovinu i usluge, Berek, OIB 80148038208, Berek 129, 43232 Berek</derivirana_varijabla>
  </DomainObject.Predmet.ProtustrankaWithAdressOIB>
  <DomainObject.Predmet.ProtustrankaNazivFormated>
    <izvorni_sadrzaj>KLESARSTVO LUKINIĆ društvo s ograničenom odgovornošću za klesarstvo, trgovinu i usluge, Berek</izvorni_sadrzaj>
    <derivirana_varijabla naziv="DomainObject.Predmet.ProtustrankaNazivFormated_1">KLESARSTVO LUKINIĆ društvo s ograničenom odgovornošću za klesarstvo, trgovinu i usluge, Berek</derivirana_varijabla>
  </DomainObject.Predmet.ProtustrankaNazivFormated>
  <DomainObject.Predmet.ProtustrankaNazivFormatedOIB>
    <izvorni_sadrzaj>KLESARSTVO LUKINIĆ društvo s ograničenom odgovornošću za klesarstvo, trgovinu i usluge, Berek, OIB 80148038208</izvorni_sadrzaj>
    <derivirana_varijabla naziv="DomainObject.Predmet.ProtustrankaNazivFormatedOIB_1">KLESARSTVO LUKINIĆ društvo s ograničenom odgovornošću za klesarstvo, trgovinu i usluge, Berek, OIB 80148038208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KLESARSTVO LUKINIĆ društvo s ograničenom odgovornošću za klesarstvo, trgovinu i usluge, Berek</item>
    </izvorni_sadrzaj>
    <derivirana_varijabla naziv="DomainObject.Predmet.ProtuStrankaListFormated_1">
      <item>KLESARSTVO LUKINIĆ društvo s ograničenom odgovornošću za klesarstvo, trgovinu i usluge, Berek</item>
    </derivirana_varijabla>
  </DomainObject.Predmet.ProtuStrankaListFormated>
  <DomainObject.Predmet.ProtuStrankaListFormatedOIB>
    <izvorni_sadrzaj>
      <item>KLESARSTVO LUKINIĆ društvo s ograničenom odgovornošću za klesarstvo, trgovinu i usluge, Berek, OIB 80148038208</item>
    </izvorni_sadrzaj>
    <derivirana_varijabla naziv="DomainObject.Predmet.ProtuStrankaListFormatedOIB_1">
      <item>KLESARSTVO LUKINIĆ društvo s ograničenom odgovornošću za klesarstvo, trgovinu i usluge, Berek, OIB 80148038208</item>
    </derivirana_varijabla>
  </DomainObject.Predmet.ProtuStrankaListFormatedOIB>
  <DomainObject.Predmet.ProtuStrankaListFormatedWithAdress>
    <izvorni_sadrzaj>
      <item>KLESARSTVO LUKINIĆ društvo s ograničenom odgovornošću za klesarstvo, trgovinu i usluge, Berek, Berek 129, 43232 Berek</item>
    </izvorni_sadrzaj>
    <derivirana_varijabla naziv="DomainObject.Predmet.ProtuStrankaListFormatedWithAdress_1">
      <item>KLESARSTVO LUKINIĆ društvo s ograničenom odgovornošću za klesarstvo, trgovinu i usluge, Berek, Berek 129, 43232 Berek</item>
    </derivirana_varijabla>
  </DomainObject.Predmet.ProtuStrankaListFormatedWithAdress>
  <DomainObject.Predmet.ProtuStrankaListFormatedWithAdressOIB>
    <izvorni_sadrzaj>
      <item>KLESARSTVO LUKINIĆ društvo s ograničenom odgovornošću za klesarstvo, trgovinu i usluge, Berek, OIB 80148038208, Berek 129, 43232 Berek</item>
    </izvorni_sadrzaj>
    <derivirana_varijabla naziv="DomainObject.Predmet.ProtuStrankaListFormatedWithAdressOIB_1">
      <item>KLESARSTVO LUKINIĆ društvo s ograničenom odgovornošću za klesarstvo, trgovinu i usluge, Berek, OIB 80148038208, Berek 129, 43232 Berek</item>
    </derivirana_varijabla>
  </DomainObject.Predmet.ProtuStrankaListFormatedWithAdressOIB>
  <DomainObject.Predmet.ProtuStrankaListNazivFormated>
    <izvorni_sadrzaj>
      <item>KLESARSTVO LUKINIĆ društvo s ograničenom odgovornošću za klesarstvo, trgovinu i usluge, Berek</item>
    </izvorni_sadrzaj>
    <derivirana_varijabla naziv="DomainObject.Predmet.ProtuStrankaListNazivFormated_1">
      <item>KLESARSTVO LUKINIĆ društvo s ograničenom odgovornošću za klesarstvo, trgovinu i usluge, Berek</item>
    </derivirana_varijabla>
  </DomainObject.Predmet.ProtuStrankaListNazivFormated>
  <DomainObject.Predmet.ProtuStrankaListNazivFormatedOIB>
    <izvorni_sadrzaj>
      <item>KLESARSTVO LUKINIĆ društvo s ograničenom odgovornošću za klesarstvo, trgovinu i usluge, Berek, OIB 80148038208</item>
    </izvorni_sadrzaj>
    <derivirana_varijabla naziv="DomainObject.Predmet.ProtuStrankaListNazivFormatedOIB_1">
      <item>KLESARSTVO LUKINIĆ društvo s ograničenom odgovornošću za klesarstvo, trgovinu i usluge, Berek, OIB 80148038208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St-317/2016-2</izvorni_sadrzaj>
    <derivirana_varijabla naziv="DomainObject.PoslovniBrojDokumenta_1">St-317/2016-2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KLESARSTVO LUKINIĆ društvo s ograničenom odgovornošću za klesarstvo, trgovinu i usluge, Berek</izvorni_sadrzaj>
    <derivirana_varijabla naziv="DomainObject.Predmet.ProtustrankaIDrugi_1">KLESARSTVO LUKINIĆ društvo s ograničenom odgovornošću za klesarstvo, trgovinu i usluge, Berek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KLESARSTVO LUKINIĆ društvo s ograničenom odgovornošću za klesarstvo, trgovinu i usluge, Berek, OIB 80148038208, Berek 129, 43232 Berek</izvorni_sadrzaj>
    <derivirana_varijabla naziv="DomainObject.Predmet.ProtustrankaIDrugiAdressOIB_1">KLESARSTVO LUKINIĆ društvo s ograničenom odgovornošću za klesarstvo, trgovinu i usluge, Berek, OIB 80148038208, Berek 129,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KLESARSTVO LUKINIĆ društvo s ograničenom odgovornošću za klesarstvo, trgovinu i usluge, Berek</item>
    </izvorni_sadrzaj>
    <derivirana_varijabla naziv="DomainObject.Predmet.SudioniciListNaziv_1">
      <item>FINA, RC ZAGREB, Podružnica Bjelovar</item>
      <item>KLESARSTVO LUKINIĆ društvo s ograničenom odgovornošću za klesarstvo, trgovinu i usluge, Berek</item>
    </derivirana_varijabla>
  </DomainObject.Predmet.SudioniciListNaziv>
  <DomainObject.Predmet.SudioniciListAdressOIB>
    <izvorni_sadrzaj>
      <item>FINA, RC ZAGREB, Podružnica Bjelovar, OIB 85821130368, F. Supila 4,43000 Bjelovar</item>
      <item>KLESARSTVO LUKINIĆ društvo s ograničenom odgovornošću za klesarstvo, trgovinu i usluge, Berek, OIB 80148038208, Berek 129,43232 Berek</item>
    </izvorni_sadrzaj>
    <derivirana_varijabla naziv="DomainObject.Predmet.SudioniciListAdressOIB_1">
      <item>FINA, RC ZAGREB, Podružnica Bjelovar, OIB 85821130368, F. Supila 4,43000 Bjelovar</item>
      <item>KLESARSTVO LUKINIĆ društvo s ograničenom odgovornošću za klesarstvo, trgovinu i usluge, Berek, OIB 80148038208, Berek 129,43232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47EFE-7B66-43DD-98BA-06B86FB38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2699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