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5ef2" w14:paraId="ce35ef2" w:rsidRDefault="00AF66A1" w:rsidP="00AF66A1" w:rsidR="00AF66A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</w:p>
    <w:p w:rsidRDefault="00AF66A1" w:rsidP="00AF66A1" w:rsidR="00AF66A1">
      <w:r>
        <w:t xml:space="preserve"> </w:t>
      </w:r>
    </w:p>
    <w:p w:rsidRDefault="00AF66A1" w:rsidP="00AF66A1" w:rsidR="00AF66A1">
      <w:r>
        <w:t>REPUBLIKA HRVATSKA</w:t>
      </w:r>
    </w:p>
    <w:p w:rsidRDefault="00AF66A1" w:rsidP="00AF66A1" w:rsidR="00AF66A1">
      <w:r>
        <w:t>Trgovački sud u Zagrebu</w:t>
      </w:r>
    </w:p>
    <w:p w:rsidRDefault="00AF66A1" w:rsidP="00AF66A1" w:rsidR="00AF66A1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F66A1" w:rsidP="00AF66A1" w:rsidR="00AF66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66A1" w:rsidP="00AF66A1" w:rsidR="00AF66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St-8</w:t>
      </w:r>
      <w:r w:rsidR="005766D1">
        <w:t>30</w:t>
      </w:r>
      <w:r>
        <w:t>/2019</w:t>
      </w:r>
    </w:p>
    <w:p w:rsidRDefault="00AF66A1" w:rsidP="00AF66A1" w:rsidR="00AF66A1"/>
    <w:p w:rsidRDefault="00AF66A1" w:rsidP="005766D1" w:rsidR="00AF66A1">
      <w:pPr>
        <w:ind w:firstLine="708" w:left="2124"/>
      </w:pPr>
      <w:r>
        <w:t>R E P U B L I K A   H R V A T S K A</w:t>
      </w:r>
    </w:p>
    <w:p w:rsidRDefault="00AF66A1" w:rsidP="00AF66A1" w:rsidR="00AF66A1"/>
    <w:p w:rsidRDefault="00AF66A1" w:rsidP="00AF66A1" w:rsidR="00AF66A1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Z A K LJ U Č A K</w:t>
      </w:r>
    </w:p>
    <w:p w:rsidRDefault="00AF66A1" w:rsidP="00AF66A1" w:rsidR="00AF66A1"/>
    <w:p w:rsidRDefault="00AF66A1" w:rsidP="00A277A9" w:rsidR="00AF66A1">
      <w:pPr>
        <w:ind w:firstLine="708"/>
        <w:jc w:val="both"/>
      </w:pPr>
      <w:r>
        <w:t xml:space="preserve">Trgovački sud u Zagrebu, sudac Danijela Uzelac, u </w:t>
      </w:r>
      <w:proofErr w:type="spellStart"/>
      <w:r>
        <w:t>predstečajnom</w:t>
      </w:r>
      <w:proofErr w:type="spellEnd"/>
      <w:r>
        <w:t xml:space="preserve"> post</w:t>
      </w:r>
      <w:r w:rsidR="00A57BAA">
        <w:t>upku u povodu prijedloga dužnika</w:t>
      </w:r>
      <w:r w:rsidR="00A57BAA" w:rsidRPr="00A57BAA">
        <w:t xml:space="preserve"> ZONA VERDE j.d.o.o., OIB 16075013973, Zagreb, </w:t>
      </w:r>
      <w:proofErr w:type="spellStart"/>
      <w:r w:rsidR="00A57BAA" w:rsidRPr="00A57BAA">
        <w:t>Sinkovićeva</w:t>
      </w:r>
      <w:proofErr w:type="spellEnd"/>
      <w:r w:rsidR="00A57BAA" w:rsidRPr="00A57BAA">
        <w:t xml:space="preserve"> 4, </w:t>
      </w:r>
      <w:r w:rsidR="00A57BAA">
        <w:t>14</w:t>
      </w:r>
      <w:r w:rsidR="00A57BAA" w:rsidRPr="00A57BAA">
        <w:t>. travnja 2019.</w:t>
      </w:r>
    </w:p>
    <w:p w:rsidRDefault="00A277A9" w:rsidP="00A277A9" w:rsidR="00A277A9">
      <w:pPr>
        <w:ind w:firstLine="708"/>
        <w:jc w:val="both"/>
      </w:pPr>
    </w:p>
    <w:p w:rsidRDefault="008A789C" w:rsidP="00A277A9" w:rsidR="00AF66A1">
      <w:pPr>
        <w:ind w:firstLine="708" w:left="2832"/>
        <w:jc w:val="both"/>
      </w:pPr>
      <w:r>
        <w:t xml:space="preserve">  </w:t>
      </w:r>
      <w:r w:rsidR="00AF66A1">
        <w:t xml:space="preserve">z a k </w:t>
      </w:r>
      <w:proofErr w:type="spellStart"/>
      <w:r w:rsidR="00AF66A1">
        <w:t>lj</w:t>
      </w:r>
      <w:proofErr w:type="spellEnd"/>
      <w:r w:rsidR="00AF66A1">
        <w:t xml:space="preserve"> u č i o  j e</w:t>
      </w:r>
    </w:p>
    <w:p w:rsidRDefault="00AF66A1" w:rsidP="00A277A9" w:rsidR="00AF66A1">
      <w:pPr>
        <w:jc w:val="both"/>
      </w:pPr>
    </w:p>
    <w:p w:rsidRDefault="00A277A9" w:rsidP="00A277A9" w:rsidR="00A277A9">
      <w:pPr>
        <w:jc w:val="both"/>
      </w:pPr>
    </w:p>
    <w:p w:rsidRDefault="00AF66A1" w:rsidP="00A277A9" w:rsidR="00AF66A1">
      <w:pPr>
        <w:ind w:firstLine="708"/>
        <w:jc w:val="both"/>
      </w:pPr>
      <w:r>
        <w:t xml:space="preserve">I. Odgađa se ročište radi ispitivanja tražbina određeno za </w:t>
      </w:r>
      <w:r w:rsidR="007540E2">
        <w:t>5. rujna 2019. u 10,00 sati</w:t>
      </w:r>
      <w:r>
        <w:t xml:space="preserve"> u zgradi Trgovačkog suda u Zagrebu, Petrinjska 8, soba broj 96/II kat, zbog </w:t>
      </w:r>
      <w:r w:rsidR="005766D1">
        <w:t>spriječenosti povjerenika.</w:t>
      </w:r>
    </w:p>
    <w:p w:rsidRDefault="00AF66A1" w:rsidP="00A277A9" w:rsidR="00AF66A1">
      <w:pPr>
        <w:jc w:val="both"/>
      </w:pPr>
    </w:p>
    <w:p w:rsidRDefault="00AF66A1" w:rsidP="00A277A9" w:rsidR="00AF66A1">
      <w:pPr>
        <w:ind w:firstLine="708"/>
        <w:jc w:val="both"/>
      </w:pPr>
      <w:r>
        <w:t xml:space="preserve">II. Zakazuje se novo ročište radi </w:t>
      </w:r>
      <w:r w:rsidR="005766D1" w:rsidRPr="005766D1">
        <w:t xml:space="preserve">ispitivanja tražbina </w:t>
      </w:r>
      <w:r>
        <w:t xml:space="preserve">za </w:t>
      </w:r>
      <w:r w:rsidR="004F1F27">
        <w:t>1</w:t>
      </w:r>
      <w:r w:rsidR="006642D3">
        <w:t>8</w:t>
      </w:r>
      <w:r w:rsidR="004F1F27">
        <w:t>. rujna 2019.</w:t>
      </w:r>
      <w:r w:rsidR="00A277A9">
        <w:t xml:space="preserve"> u 10,30</w:t>
      </w:r>
      <w:r>
        <w:t xml:space="preserve"> sati, u zgradi Trgovačkog suda u Zagrebu, Petrinjska 8, soba broj 96/II kat – (ulična zgrada), na koje ročište se dostavom ovog zaključka pozivaju:</w:t>
      </w:r>
    </w:p>
    <w:p w:rsidRDefault="00AF66A1" w:rsidP="00A277A9" w:rsidR="00AF66A1">
      <w:pPr>
        <w:jc w:val="both"/>
      </w:pPr>
      <w:r>
        <w:t>- dužnik,</w:t>
      </w:r>
    </w:p>
    <w:p w:rsidRDefault="00AF66A1" w:rsidP="00A277A9" w:rsidR="00AF66A1">
      <w:pPr>
        <w:jc w:val="both"/>
      </w:pPr>
      <w:r>
        <w:t>- vjerovnici</w:t>
      </w:r>
      <w:r w:rsidR="00324154">
        <w:t>,</w:t>
      </w:r>
    </w:p>
    <w:p w:rsidRDefault="00AF66A1" w:rsidP="00A277A9" w:rsidR="00AF66A1">
      <w:pPr>
        <w:jc w:val="both"/>
      </w:pPr>
      <w:r>
        <w:t xml:space="preserve"> -povjerenik </w:t>
      </w:r>
      <w:r w:rsidR="005766D1">
        <w:t xml:space="preserve">Iva </w:t>
      </w:r>
      <w:proofErr w:type="spellStart"/>
      <w:r w:rsidR="005766D1">
        <w:t>Pinjuh</w:t>
      </w:r>
      <w:proofErr w:type="spellEnd"/>
      <w:r w:rsidR="005766D1">
        <w:t xml:space="preserve"> </w:t>
      </w:r>
      <w:proofErr w:type="spellStart"/>
      <w:r w:rsidR="005766D1">
        <w:t>Stjepović</w:t>
      </w:r>
      <w:proofErr w:type="spellEnd"/>
      <w:r w:rsidR="005766D1">
        <w:t>.</w:t>
      </w:r>
    </w:p>
    <w:p w:rsidRDefault="00AF66A1" w:rsidP="00A277A9" w:rsidR="00AF66A1">
      <w:pPr>
        <w:jc w:val="both"/>
      </w:pPr>
    </w:p>
    <w:p w:rsidRDefault="00AF66A1" w:rsidP="00A277A9" w:rsidR="00AF66A1">
      <w:pPr>
        <w:jc w:val="both"/>
      </w:pPr>
      <w:r>
        <w:t xml:space="preserve">                                                      U Zagrebu 14. lipnja</w:t>
      </w:r>
      <w:r w:rsidR="00A277A9">
        <w:t xml:space="preserve"> 2019.</w:t>
      </w:r>
    </w:p>
    <w:p w:rsidRDefault="00AF66A1" w:rsidP="00AF66A1" w:rsidR="00AF66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AF66A1" w:rsidP="00AF66A1" w:rsidR="00AF66A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AF66A1" w:rsidP="00AF66A1" w:rsidR="00AF66A1"/>
    <w:p w:rsidRDefault="00AF66A1" w:rsidP="00AF66A1" w:rsidR="00AF66A1">
      <w:r>
        <w:t>Uputa o pravnom lijeku: Protiv zaključka nije dopušten pravni lijek (čl. 19. st. 7. SZ).</w:t>
      </w:r>
    </w:p>
    <w:p w:rsidRDefault="00AF66A1" w:rsidP="00AF66A1" w:rsidR="00AF66A1"/>
    <w:p w:rsidRDefault="00AF66A1" w:rsidP="00A277A9" w:rsidR="00AF66A1">
      <w:pPr>
        <w:ind w:firstLine="708" w:left="6372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277A9" w:rsidP="00A277A9" w:rsidR="00AF66A1">
      <w:pPr>
        <w:ind w:firstLine="708" w:left="6372"/>
      </w:pPr>
      <w:r>
        <w:t xml:space="preserve">   </w:t>
      </w:r>
      <w:r w:rsidR="00AF66A1">
        <w:t>Katarina Franjić</w:t>
      </w:r>
    </w:p>
    <w:p w:rsidRDefault="00AF66A1" w:rsidP="00AF66A1" w:rsidR="00AF66A1"/>
    <w:p w:rsidRDefault="00D90413" w:rsidP="00AF66A1" w:rsidR="00D90413"/>
    <w:sectPr w:rsidR="00D904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6537"/>
    <w:rsid w:val="00031772"/>
    <w:rsid w:val="00324154"/>
    <w:rsid w:val="004F1F27"/>
    <w:rsid w:val="005766D1"/>
    <w:rsid w:val="006642D3"/>
    <w:rsid w:val="007540E2"/>
    <w:rsid w:val="007D3549"/>
    <w:rsid w:val="008A789C"/>
    <w:rsid w:val="00A277A9"/>
    <w:rsid w:val="00A57BAA"/>
    <w:rsid w:val="00AF66A1"/>
    <w:rsid w:val="00CD5C20"/>
    <w:rsid w:val="00D90413"/>
    <w:rsid w:val="00F3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5C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C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5C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C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St-830/2019</izvorni_sadrzaj>
    <derivirana_varijabla naziv="DomainObject.Predmet.OznakaBroj_1">St-830/2019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VERDE jednostavno društvo s ograničenom odgovornošću za usluge, turistička agencija</izvorni_sadrzaj>
    <derivirana_varijabla naziv="DomainObject.Predmet.ProtustrankaFormated_1">  ZONA VERDE jednostavno društvo s ograničenom odgovornošću za usluge, turistička agencija</derivirana_varijabla>
  </DomainObject.Predmet.ProtustrankaFormated>
  <DomainObject.Predmet.ProtustrankaFormatedOIB>
    <izvorni_sadrzaj>  ZONA VERDE jednostavno društvo s ograničenom odgovornošću za usluge, turistička agencija, OIB 16075013973</izvorni_sadrzaj>
    <derivirana_varijabla naziv="DomainObject.Predmet.ProtustrankaFormatedOIB_1">  ZONA VERDE jednostavno društvo s ograničenom odgovornošću za usluge, turistička agencija, OIB 16075013973</derivirana_varijabla>
  </DomainObject.Predmet.ProtustrankaFormatedOIB>
  <DomainObject.Predmet.ProtustrankaFormatedWithAdress>
    <izvorni_sadrzaj> ZONA VERDE jednostavno društvo s ograničenom odgovornošću za usluge, turistička agencija, Sinkovićeva 4, 10000 Zagreb</izvorni_sadrzaj>
    <derivirana_varijabla naziv="DomainObject.Predmet.ProtustrankaFormatedWithAdress_1"> ZONA VERDE jednostavno društvo s ograničenom odgovornošću za usluge, turistička agencija, Sinkovićeva 4, 10000 Zagreb</derivirana_varijabla>
  </DomainObject.Predmet.ProtustrankaFormatedWithAdress>
  <DomainObject.Predmet.ProtustrankaFormatedWithAdressOIB>
    <izvorni_sadrzaj> ZONA VERDE jednostavno društvo s ograničenom odgovornošću za usluge, turistička agencija, OIB 16075013973, Sinkovićeva 4, 10000 Zagreb</izvorni_sadrzaj>
    <derivirana_varijabla naziv="DomainObject.Predmet.ProtustrankaFormatedWithAdressOIB_1"> ZONA VERDE jednostavno društvo s ograničenom odgovornošću za usluge, turistička agencija, OIB 16075013973, Sinkovićeva 4, 10000 Zagreb</derivirana_varijabla>
  </DomainObject.Predmet.ProtustrankaFormatedWithAdressOIB>
  <DomainObject.Predmet.ProtustrankaWithAdress>
    <izvorni_sadrzaj>ZONA VERDE jednostavno društvo s ograničenom odgovornošću za usluge, turistička agencija Sinkovićeva 4, 10000 Zagreb</izvorni_sadrzaj>
    <derivirana_varijabla naziv="DomainObject.Predmet.ProtustrankaWithAdress_1">ZONA VERDE jednostavno društvo s ograničenom odgovornošću za usluge, turistička agencija Sinkovićeva 4, 10000 Zagreb</derivirana_varijabla>
  </DomainObject.Predmet.ProtustrankaWithAdress>
  <DomainObject.Predmet.ProtustrankaWithAdressOIB>
    <izvorni_sadrzaj>ZONA VERDE jednostavno društvo s ograničenom odgovornošću za usluge, turistička agencija, OIB 16075013973, Sinkovićeva 4, 10000 Zagreb</izvorni_sadrzaj>
    <derivirana_varijabla naziv="DomainObject.Predmet.ProtustrankaWithAdressOIB_1">ZONA VERDE jednostavno društvo s ograničenom odgovornošću za usluge, turistička agencija, OIB 16075013973, Sinkovićeva 4, 10000 Zagreb</derivirana_varijabla>
  </DomainObject.Predmet.ProtustrankaWithAdressOIB>
  <DomainObject.Predmet.ProtustrankaNazivFormated>
    <izvorni_sadrzaj>ZONA VERDE jednostavno društvo s ograničenom odgovornošću za usluge, turistička agencija</izvorni_sadrzaj>
    <derivirana_varijabla naziv="DomainObject.Predmet.ProtustrankaNazivFormated_1">ZONA VERDE jednostavno društvo s ograničenom odgovornošću za usluge, turistička agencija</derivirana_varijabla>
  </DomainObject.Predmet.ProtustrankaNazivFormated>
  <DomainObject.Predmet.ProtustrankaNazivFormatedOIB>
    <izvorni_sadrzaj>ZONA VERDE jednostavno društvo s ograničenom odgovornošću za usluge, turistička agencija, OIB 16075013973</izvorni_sadrzaj>
    <derivirana_varijabla naziv="DomainObject.Predmet.ProtustrankaNazivFormatedOIB_1">ZONA VERDE jednostavno društvo s ograničenom odgovornošću za usluge, turistička agencija, OIB 16075013973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VERDE jednostavno društvo s ograničenom odgovornošću za usluge, turistička agencija</izvorni_sadrzaj>
    <derivirana_varijabla naziv="DomainObject.Predmet.StrankaFormated_1">  ZONA VERDE jednostavno društvo s ograničenom odgovornošću za usluge, turistička agencija</derivirana_varijabla>
  </DomainObject.Predmet.StrankaFormated>
  <DomainObject.Predmet.StrankaFormatedOIB>
    <izvorni_sadrzaj>  ZONA VERDE jednostavno društvo s ograničenom odgovornošću za usluge, turistička agencija, OIB 16075013973</izvorni_sadrzaj>
    <derivirana_varijabla naziv="DomainObject.Predmet.StrankaFormatedOIB_1">  ZONA VERDE jednostavno društvo s ograničenom odgovornošću za usluge, turistička agencija, OIB 16075013973</derivirana_varijabla>
  </DomainObject.Predmet.StrankaFormatedOIB>
  <DomainObject.Predmet.StrankaFormatedWithAdress>
    <izvorni_sadrzaj> ZONA VERDE jednostavno društvo s ograničenom odgovornošću za usluge, turistička agencija, Sinkovićeva 4, 10000 Zagreb</izvorni_sadrzaj>
    <derivirana_varijabla naziv="DomainObject.Predmet.StrankaFormatedWithAdress_1"> ZONA VERDE jednostavno društvo s ograničenom odgovornošću za usluge, turistička agencija, Sinkovićeva 4, 10000 Zagreb</derivirana_varijabla>
  </DomainObject.Predmet.StrankaFormatedWithAdress>
  <DomainObject.Predmet.StrankaFormatedWithAdressOIB>
    <izvorni_sadrzaj> ZONA VERDE jednostavno društvo s ograničenom odgovornošću za usluge, turistička agencija, OIB 16075013973, Sinkovićeva 4, 10000 Zagreb</izvorni_sadrzaj>
    <derivirana_varijabla naziv="DomainObject.Predmet.StrankaFormatedWithAdressOIB_1"> ZONA VERDE jednostavno društvo s ograničenom odgovornošću za usluge, turistička agencija, OIB 16075013973, Sinkovićeva 4, 10000 Zagreb</derivirana_varijabla>
  </DomainObject.Predmet.StrankaFormatedWithAdressOIB>
  <DomainObject.Predmet.StrankaWithAdress>
    <izvorni_sadrzaj>ZONA VERDE jednostavno društvo s ograničenom odgovornošću za usluge, turistička agencija Sinkovićeva 4,10000 Zagreb</izvorni_sadrzaj>
    <derivirana_varijabla naziv="DomainObject.Predmet.StrankaWithAdress_1">ZONA VERDE jednostavno društvo s ograničenom odgovornošću za usluge, turistička agencija Sinkovićeva 4,10000 Zagreb</derivirana_varijabla>
  </DomainObject.Predmet.StrankaWithAdress>
  <DomainObject.Predmet.StrankaWithAdressOIB>
    <izvorni_sadrzaj>ZONA VERDE jednostavno društvo s ograničenom odgovornošću za usluge, turistička agencija, OIB 16075013973, Sinkovićeva 4,10000 Zagreb</izvorni_sadrzaj>
    <derivirana_varijabla naziv="DomainObject.Predmet.StrankaWithAdressOIB_1">ZONA VERDE jednostavno društvo s ograničenom odgovornošću za usluge, turistička agencija, OIB 16075013973, Sinkovićeva 4,10000 Zagreb</derivirana_varijabla>
  </DomainObject.Predmet.StrankaWithAdressOIB>
  <DomainObject.Predmet.StrankaNazivFormated>
    <izvorni_sadrzaj>ZONA VERDE jednostavno društvo s ograničenom odgovornošću za usluge, turistička agencija</izvorni_sadrzaj>
    <derivirana_varijabla naziv="DomainObject.Predmet.StrankaNazivFormated_1">ZONA VERDE jednostavno društvo s ograničenom odgovornošću za usluge, turistička agencija</derivirana_varijabla>
  </DomainObject.Predmet.StrankaNazivFormated>
  <DomainObject.Predmet.StrankaNazivFormatedOIB>
    <izvorni_sadrzaj>ZONA VERDE jednostavno društvo s ograničenom odgovornošću za usluge, turistička agencija, OIB 16075013973</izvorni_sadrzaj>
    <derivirana_varijabla naziv="DomainObject.Predmet.StrankaNazivFormatedOIB_1">ZONA VERDE jednostavno društvo s ograničenom odgovornošću za usluge, turistička agencija, OIB 16075013973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ZONA VERDE jednostavno društvo s ograničenom odgovornošću za usluge, turistička agencija</item>
    </izvorni_sadrzaj>
    <derivirana_varijabla naziv="DomainObject.Predmet.StrankaListFormated_1">
      <item>ZONA VERDE jednostavno društvo s ograničenom odgovornošću za usluge, turistička agencija</item>
    </derivirana_varijabla>
  </DomainObject.Predmet.StrankaListFormated>
  <DomainObject.Predmet.StrankaListFormatedOIB>
    <izvorni_sadrzaj>
      <item>ZONA VERDE jednostavno društvo s ograničenom odgovornošću za usluge, turistička agencija, OIB 16075013973</item>
    </izvorni_sadrzaj>
    <derivirana_varijabla naziv="DomainObject.Predmet.StrankaListFormatedOIB_1">
      <item>ZONA VERDE jednostavno društvo s ograničenom odgovornošću za usluge, turistička agencija, OIB 16075013973</item>
    </derivirana_varijabla>
  </DomainObject.Predmet.StrankaListFormatedOIB>
  <DomainObject.Predmet.StrankaListFormatedWithAdress>
    <izvorni_sadrzaj>
      <item>ZONA VERDE jednostavno društvo s ograničenom odgovornošću za usluge, turistička agencija, Sinkovićeva 4, 10000 Zagreb</item>
    </izvorni_sadrzaj>
    <derivirana_varijabla naziv="DomainObject.Predmet.StrankaListFormatedWithAdress_1">
      <item>ZONA VERDE jednostavno društvo s ograničenom odgovornošću za usluge, turistička agencija, Sinkovićeva 4, 10000 Zagreb</item>
    </derivirana_varijabla>
  </DomainObject.Predmet.StrankaListFormatedWithAdress>
  <DomainObject.Predmet.StrankaListFormatedWithAdressOIB>
    <izvorni_sadrzaj>
      <item>ZONA VERDE jednostavno društvo s ograničenom odgovornošću za usluge, turistička agencija, OIB 16075013973, Sinkovićeva 4, 10000 Zagreb</item>
    </izvorni_sadrzaj>
    <derivirana_varijabla naziv="DomainObject.Predmet.StrankaListFormatedWithAdressOIB_1">
      <item>ZONA VERDE jednostavno društvo s ograničenom odgovornošću za usluge, turistička agencija, OIB 16075013973, Sinkovićeva 4, 10000 Zagreb</item>
    </derivirana_varijabla>
  </DomainObject.Predmet.StrankaListFormatedWithAdressOIB>
  <DomainObject.Predmet.StrankaListNazivFormated>
    <izvorni_sadrzaj>
      <item>ZONA VERDE jednostavno društvo s ograničenom odgovornošću za usluge, turistička agencija</item>
    </izvorni_sadrzaj>
    <derivirana_varijabla naziv="DomainObject.Predmet.StrankaListNazivFormated_1">
      <item>ZONA VERDE jednostavno društvo s ograničenom odgovornošću za usluge, turistička agencija</item>
    </derivirana_varijabla>
  </DomainObject.Predmet.StrankaListNazivFormated>
  <DomainObject.Predmet.StrankaListNazivFormatedOIB>
    <izvorni_sadrzaj>
      <item>ZONA VERDE jednostavno društvo s ograničenom odgovornošću za usluge, turistička agencija, OIB 16075013973</item>
    </izvorni_sadrzaj>
    <derivirana_varijabla naziv="DomainObject.Predmet.StrankaListNazivFormatedOIB_1">
      <item>ZONA VERDE jednostavno društvo s ograničenom odgovornošću za usluge, turistička agencija, OIB 16075013973</item>
    </derivirana_varijabla>
  </DomainObject.Predmet.StrankaListNazivFormatedOIB>
  <DomainObject.Predmet.ProtuStrankaListFormated>
    <izvorni_sadrzaj>
      <item>ZONA VERDE jednostavno društvo s ograničenom odgovornošću za usluge, turistička agencija</item>
    </izvorni_sadrzaj>
    <derivirana_varijabla naziv="DomainObject.Predmet.ProtuStrankaListFormated_1">
      <item>ZONA VERDE jednostavno društvo s ograničenom odgovornošću za usluge, turistička agencija</item>
    </derivirana_varijabla>
  </DomainObject.Predmet.ProtuStrankaListFormated>
  <DomainObject.Predmet.ProtuStrankaListFormatedOIB>
    <izvorni_sadrzaj>
      <item>ZONA VERDE jednostavno društvo s ograničenom odgovornošću za usluge, turistička agencija, OIB 16075013973</item>
    </izvorni_sadrzaj>
    <derivirana_varijabla naziv="DomainObject.Predmet.ProtuStrankaListFormatedOIB_1">
      <item>ZONA VERDE jednostavno društvo s ograničenom odgovornošću za usluge, turistička agencija, OIB 16075013973</item>
    </derivirana_varijabla>
  </DomainObject.Predmet.ProtuStrankaListFormatedOIB>
  <DomainObject.Predmet.ProtuStrankaListFormatedWithAdress>
    <izvorni_sadrzaj>
      <item>ZONA VERDE jednostavno društvo s ograničenom odgovornošću za usluge, turistička agencija, Sinkovićeva 4, 10000 Zagreb</item>
    </izvorni_sadrzaj>
    <derivirana_varijabla naziv="DomainObject.Predmet.ProtuStrankaListFormatedWithAdress_1">
      <item>ZONA VERDE jednostavno društvo s ograničenom odgovornošću za usluge, turistička agencija, Sinkovićeva 4, 10000 Zagreb</item>
    </derivirana_varijabla>
  </DomainObject.Predmet.ProtuStrankaListFormatedWithAdress>
  <DomainObject.Predmet.ProtuStrankaListFormatedWithAdressOIB>
    <izvorni_sadrzaj>
      <item>ZONA VERDE jednostavno društvo s ograničenom odgovornošću za usluge, turistička agencija, OIB 16075013973, Sinkovićeva 4, 10000 Zagreb</item>
    </izvorni_sadrzaj>
    <derivirana_varijabla naziv="DomainObject.Predmet.ProtuStrankaListFormatedWithAdressOIB_1">
      <item>ZONA VERDE jednostavno društvo s ograničenom odgovornošću za usluge, turistička agencija, OIB 16075013973, Sinkovićeva 4, 10000 Zagreb</item>
    </derivirana_varijabla>
  </DomainObject.Predmet.ProtuStrankaListFormatedWithAdressOIB>
  <DomainObject.Predmet.ProtuStrankaListNazivFormated>
    <izvorni_sadrzaj>
      <item>ZONA VERDE jednostavno društvo s ograničenom odgovornošću za usluge, turistička agencija</item>
    </izvorni_sadrzaj>
    <derivirana_varijabla naziv="DomainObject.Predmet.ProtuStrankaListNazivFormated_1">
      <item>ZONA VERDE jednostavno društvo s ograničenom odgovornošću za usluge, turistička agencija</item>
    </derivirana_varijabla>
  </DomainObject.Predmet.ProtuStrankaListNazivFormated>
  <DomainObject.Predmet.ProtuStrankaListNazivFormatedOIB>
    <izvorni_sadrzaj>
      <item>ZONA VERDE jednostavno društvo s ograničenom odgovornošću za usluge, turistička agencija, OIB 16075013973</item>
    </izvorni_sadrzaj>
    <derivirana_varijabla naziv="DomainObject.Predmet.ProtuStrankaListNazivFormatedOIB_1">
      <item>ZONA VERDE jednostavno društvo s ograničenom odgovornošću za usluge, turistička agencija, OIB 16075013973</item>
    </derivirana_varijabla>
  </DomainObject.Predmet.ProtuStrankaListNazivFormatedOIB>
  <DomainObject.Predmet.OstaliListFormated>
    <izvorni_sadrzaj>
      <item>Igor Grgičević</item>
    </izvorni_sadrzaj>
    <derivirana_varijabla naziv="DomainObject.Predmet.OstaliListFormated_1">
      <item>Igor Grgičević</item>
    </derivirana_varijabla>
  </DomainObject.Predmet.OstaliListFormated>
  <DomainObject.Predmet.OstaliListFormatedOIB>
    <izvorni_sadrzaj>
      <item>Igor Grgičević, OIB 30899535624</item>
    </izvorni_sadrzaj>
    <derivirana_varijabla naziv="DomainObject.Predmet.OstaliListFormatedOIB_1">
      <item>Igor Grgičević, OIB 30899535624</item>
    </derivirana_varijabla>
  </DomainObject.Predmet.OstaliListFormatedOIB>
  <DomainObject.Predmet.OstaliListFormatedWithAdress>
    <izvorni_sadrzaj>
      <item>Igor Grgičević, Sinkovićeva 4, 10000 Zagreb</item>
    </izvorni_sadrzaj>
    <derivirana_varijabla naziv="DomainObject.Predmet.OstaliListFormatedWithAdress_1">
      <item>Igor Grgičević, Sinkovićeva 4, 10000 Zagreb</item>
    </derivirana_varijabla>
  </DomainObject.Predmet.OstaliListFormatedWithAdress>
  <DomainObject.Predmet.OstaliListFormatedWithAdressOIB>
    <izvorni_sadrzaj>
      <item>Igor Grgičević, OIB 30899535624, Sinkovićeva 4, 10000 Zagreb</item>
    </izvorni_sadrzaj>
    <derivirana_varijabla naziv="DomainObject.Predmet.OstaliListFormatedWithAdressOIB_1">
      <item>Igor Grgičević, OIB 30899535624, Sinkovićeva 4, 10000 Zagreb</item>
    </derivirana_varijabla>
  </DomainObject.Predmet.OstaliListFormatedWithAdressOIB>
  <DomainObject.Predmet.OstaliListNazivFormated>
    <izvorni_sadrzaj>
      <item>Igor Grgičević</item>
    </izvorni_sadrzaj>
    <derivirana_varijabla naziv="DomainObject.Predmet.OstaliListNazivFormated_1">
      <item>Igor Grgičević</item>
    </derivirana_varijabla>
  </DomainObject.Predmet.OstaliListNazivFormated>
  <DomainObject.Predmet.OstaliListNazivFormatedOIB>
    <izvorni_sadrzaj>
      <item>Igor Grgičević, OIB 30899535624</item>
    </izvorni_sadrzaj>
    <derivirana_varijabla naziv="DomainObject.Predmet.OstaliListNazivFormatedOIB_1">
      <item>Igor Grgičević, OIB 30899535624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ZONA VERDE jednostavno društvo s ograničenom odgovornošću za usluge, turistička agencija</izvorni_sadrzaj>
    <derivirana_varijabla naziv="DomainObject.Predmet.StrankaIDrugi_1">ZONA VERDE jednostavno društvo s ograničenom odgovornošću za usluge, turistička agencija</derivirana_varijabla>
  </DomainObject.Predmet.StrankaIDrugi>
  <DomainObject.Predmet.ProtustrankaIDrugi>
    <izvorni_sadrzaj>ZONA VERDE jednostavno društvo s ograničenom odgovornošću za usluge, turistička agencija</izvorni_sadrzaj>
    <derivirana_varijabla naziv="DomainObject.Predmet.ProtustrankaIDrugi_1">ZONA VERDE jednostavno društvo s ograničenom odgovornošću za usluge, turistička agencija</derivirana_varijabla>
  </DomainObject.Predmet.ProtustrankaIDrugi>
  <DomainObject.Predmet.StrankaIDrugiAdressOIB>
    <izvorni_sadrzaj>ZONA VERDE jednostavno društvo s ograničenom odgovornošću za usluge, turistička agencija, OIB 16075013973, Sinkovićeva 4, 10000 Zagreb</izvorni_sadrzaj>
    <derivirana_varijabla naziv="DomainObject.Predmet.StrankaIDrugiAdressOIB_1">ZONA VERDE jednostavno društvo s ograničenom odgovornošću za usluge, turistička agencija, OIB 16075013973, Sinkovićeva 4, 10000 Zagreb</derivirana_varijabla>
  </DomainObject.Predmet.StrankaIDrugiAdressOIB>
  <DomainObject.Predmet.ProtustrankaIDrugiAdressOIB>
    <izvorni_sadrzaj>ZONA VERDE jednostavno društvo s ograničenom odgovornošću za usluge, turistička agencija, OIB 16075013973, Sinkovićeva 4, 10000 Zagreb</izvorni_sadrzaj>
    <derivirana_varijabla naziv="DomainObject.Predmet.ProtustrankaIDrugiAdressOIB_1">ZONA VERDE jednostavno društvo s ograničenom odgovornošću za usluge, turistička agencija, OIB 16075013973,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VERDE jednostavno društvo s ograničenom odgovornošću za usluge, turistička agencija</item>
      <item>ZONA VERDE jednostavno društvo s ograničenom odgovornošću za usluge, turistička agencija</item>
      <item>Igor Grgičević</item>
    </izvorni_sadrzaj>
    <derivirana_varijabla naziv="DomainObject.Predmet.SudioniciListNaziv_1">
      <item>ZONA VERDE jednostavno društvo s ograničenom odgovornošću za usluge, turistička agencija</item>
      <item>ZONA VERDE jednostavno društvo s ograničenom odgovornošću za usluge, turistička agencija</item>
      <item>Igor Grgičević</item>
    </derivirana_varijabla>
  </DomainObject.Predmet.SudioniciListNaziv>
  <DomainObject.Predmet.SudioniciListAdressOIB>
    <izvorni_sadrzaj>
      <item>ZONA VERDE jednostavno društvo s ograničenom odgovornošću za usluge, turistička agencija, OIB 16075013973, Sinkovićeva 4,10000 Zagreb</item>
      <item>ZONA VERDE jednostavno društvo s ograničenom odgovornošću za usluge, turistička agencija, OIB 16075013973, Sinkovićeva 4,10000 Zagreb</item>
      <item>Igor Grgičević, OIB 30899535624, Sinkovićeva 4,10000 Zagreb</item>
    </izvorni_sadrzaj>
    <derivirana_varijabla naziv="DomainObject.Predmet.SudioniciListAdressOIB_1">
      <item>ZONA VERDE jednostavno društvo s ograničenom odgovornošću za usluge, turistička agencija, OIB 16075013973, Sinkovićeva 4,10000 Zagreb</item>
      <item>ZONA VERDE jednostavno društvo s ograničenom odgovornošću za usluge, turistička agencija, OIB 16075013973, Sinkovićeva 4,10000 Zagreb</item>
      <item>Igor Grgičević, OIB 30899535624, Sinkovićeva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16075013973</item>
      <item>, OIB 16075013973</item>
      <item>, OIB 30899535624</item>
    </izvorni_sadrzaj>
    <derivirana_varijabla naziv="DomainObject.Predmet.SudioniciListNazivOIB_1">
      <item>, OIB 16075013973</item>
      <item>, OIB 16075013973</item>
      <item>, OIB 30899535624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St-830/2019-4</izvorni_sadrzaj>
    <derivirana_varijabla naziv="DomainObject.PredzadnjaOdlukaIzPredmeta.Oznaka_1">St-830/2019-4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175</properties:Words>
  <properties:Characters>817</properties:Characters>
  <properties:Lines>39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2019-06-14T07:12:00Z</dcterms:created>
  <dc:creator>Danijela Uzelac</dc:creator>
  <dc:description/>
  <cp:keywords/>
  <cp:lastModifiedBy>Katarina Franjić</cp:lastModifiedBy>
  <cp:lastPrinted>2019-06-14T07:22:00Z</cp:lastPrinted>
  <dcterms:modified xmlns:xsi="http://www.w3.org/2001/XMLSchema-instance" xsi:type="dcterms:W3CDTF">2019-06-14T07:23:00Z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(st-830-10 odgoda ročišta i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