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41af" w14:paraId="f7041af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  <w:t>1 St-6988/2016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b/>
          <w:lang w:eastAsia="hr-HR"/>
        </w:rPr>
        <w:t xml:space="preserve">      </w:t>
      </w:r>
      <w:r w:rsidRPr="00676599">
        <w:rPr>
          <w:rFonts w:cs="Times New Roman" w:eastAsia="Times New Roman"/>
          <w:lang w:eastAsia="hr-HR"/>
        </w:rPr>
        <w:t xml:space="preserve">REPUBLIKA HRVATSKA 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TRGOVAČKI SUD U ZAGREBU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       Stalna služba u Karlovcu 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center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R E P U B L I K A   H R V A T S K A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  <w:t>R J E Š E N J E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  <w:t>Trgovački sud u Zagrebu, Stalna služba u Karlovcu</w:t>
      </w:r>
      <w:r w:rsidRPr="00676599">
        <w:rPr>
          <w:rFonts w:cs="Times New Roman" w:eastAsia="Times New Roman"/>
          <w:b/>
          <w:lang w:eastAsia="hr-HR"/>
        </w:rPr>
        <w:t>,</w:t>
      </w:r>
      <w:r w:rsidRPr="0067659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MEDVEŠČAK PLAN d.o.o. u stečaju, Zagreb, </w:t>
      </w:r>
      <w:proofErr w:type="spellStart"/>
      <w:r w:rsidRPr="00676599">
        <w:rPr>
          <w:rFonts w:cs="Times New Roman" w:eastAsia="Times New Roman"/>
          <w:lang w:eastAsia="hr-HR"/>
        </w:rPr>
        <w:t>Đorđićeva</w:t>
      </w:r>
      <w:proofErr w:type="spellEnd"/>
      <w:r w:rsidRPr="00676599">
        <w:rPr>
          <w:rFonts w:cs="Times New Roman" w:eastAsia="Times New Roman"/>
          <w:lang w:eastAsia="hr-HR"/>
        </w:rPr>
        <w:t xml:space="preserve"> 21, OIB: 43717412687, 13. ožujka  2019.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center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r i j e š i o   j e</w:t>
      </w:r>
    </w:p>
    <w:p w:rsidRDefault="00676599" w:rsidP="00676599" w:rsidR="00676599" w:rsidRPr="00676599">
      <w:pPr>
        <w:spacing w:after="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Saziva se Skupština vjerovnika za </w:t>
      </w:r>
      <w:r w:rsidRPr="00676599">
        <w:rPr>
          <w:rFonts w:cs="Times New Roman" w:eastAsia="Times New Roman"/>
          <w:b/>
          <w:lang w:eastAsia="hr-HR"/>
        </w:rPr>
        <w:t>4. travnja 2019</w:t>
      </w:r>
      <w:r w:rsidRPr="00676599">
        <w:rPr>
          <w:rFonts w:cs="Times New Roman" w:eastAsia="Times New Roman"/>
          <w:lang w:eastAsia="hr-HR"/>
        </w:rPr>
        <w:t>.</w:t>
      </w:r>
      <w:r w:rsidRPr="00676599">
        <w:rPr>
          <w:rFonts w:cs="Times New Roman" w:eastAsia="Times New Roman"/>
          <w:b/>
          <w:lang w:eastAsia="hr-HR"/>
        </w:rPr>
        <w:t xml:space="preserve"> u 12,15 sati u zgradi ovog suda u Karlovcu, Trg hrvatskih branitelja 1/II, soba broj 207</w:t>
      </w:r>
      <w:r w:rsidRPr="00676599">
        <w:rPr>
          <w:rFonts w:cs="Times New Roman" w:eastAsia="Times New Roman"/>
          <w:lang w:eastAsia="hr-HR"/>
        </w:rPr>
        <w:t>, sa slijedećim dnevnim redom:</w:t>
      </w:r>
    </w:p>
    <w:p w:rsidRDefault="00676599" w:rsidP="00676599" w:rsidR="00676599" w:rsidRPr="0067659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676599" w:rsidP="00676599" w:rsidR="00676599" w:rsidRPr="0067659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Donošenje odluke o pokretanju parničnog postupka radi poništenja  kupoprodajnog ugovora sa </w:t>
      </w:r>
      <w:proofErr w:type="spellStart"/>
      <w:r w:rsidRPr="00676599">
        <w:rPr>
          <w:rFonts w:cs="Times New Roman" w:eastAsia="Times New Roman"/>
          <w:lang w:eastAsia="hr-HR"/>
        </w:rPr>
        <w:t>Ternjej</w:t>
      </w:r>
      <w:proofErr w:type="spellEnd"/>
      <w:r w:rsidRPr="00676599">
        <w:rPr>
          <w:rFonts w:cs="Times New Roman" w:eastAsia="Times New Roman"/>
          <w:lang w:eastAsia="hr-HR"/>
        </w:rPr>
        <w:t xml:space="preserve"> Goranom.</w:t>
      </w:r>
    </w:p>
    <w:p w:rsidRDefault="00676599" w:rsidP="00676599" w:rsidR="00676599" w:rsidRPr="006765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Donošenje odluke o pobijanju pravnih radnji za poništenje ugovora protiv Branka Miloševića i Poliklinike RIBNJAK-CENTAR.</w:t>
      </w:r>
    </w:p>
    <w:p w:rsidRDefault="00676599" w:rsidP="00676599" w:rsidR="00676599" w:rsidRPr="006765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Razno.</w:t>
      </w:r>
    </w:p>
    <w:p w:rsidRDefault="00676599" w:rsidP="00676599" w:rsidR="00676599" w:rsidRPr="0067659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Obrazloženje</w:t>
      </w: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</w: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  <w:t>Temeljem čl.103. st.1. Stečajnog zakona (NN 71/15, 104/17, dalje:SZ-a) riješeno je kao u izreci, a na prijedlog stečajnog upravitelja.</w:t>
      </w: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         </w:t>
      </w:r>
      <w:r w:rsidRPr="00676599">
        <w:rPr>
          <w:rFonts w:cs="Times New Roman" w:eastAsia="Times New Roman"/>
          <w:lang w:eastAsia="hr-HR"/>
        </w:rPr>
        <w:tab/>
      </w:r>
      <w:r w:rsidRPr="00676599">
        <w:rPr>
          <w:rFonts w:cs="Times New Roman" w:eastAsia="Times New Roman"/>
          <w:lang w:eastAsia="hr-HR"/>
        </w:rPr>
        <w:tab/>
      </w:r>
    </w:p>
    <w:p w:rsidRDefault="00676599" w:rsidP="00676599" w:rsidR="00676599" w:rsidRPr="00676599">
      <w:pPr>
        <w:spacing w:after="0"/>
        <w:jc w:val="center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U Karlovcu, 13. ožujka 2019.</w:t>
      </w: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676599" w:rsidP="00676599" w:rsidR="00676599" w:rsidRPr="00676599">
      <w:pPr>
        <w:spacing w:after="0"/>
        <w:jc w:val="center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76599" w:rsidP="00676599" w:rsidR="00676599" w:rsidRPr="006765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599" w:rsidP="00676599" w:rsidR="00676599" w:rsidRPr="00676599">
      <w:pPr>
        <w:spacing w:after="0"/>
        <w:jc w:val="both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  <w:r w:rsidRPr="00676599">
        <w:rPr>
          <w:rFonts w:cs="Times New Roman" w:eastAsia="Times New Roman"/>
          <w:lang w:eastAsia="hr-HR"/>
        </w:rPr>
        <w:t xml:space="preserve">                             </w:t>
      </w:r>
    </w:p>
    <w:p w:rsidRDefault="00676599" w:rsidP="00676599" w:rsidR="00676599" w:rsidRPr="00676599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 xml:space="preserve">1. Stečajni upravitelj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ovlašteni službenik:</w:t>
      </w:r>
    </w:p>
    <w:p w:rsidRDefault="00676599" w:rsidP="00676599" w:rsidR="00676599" w:rsidRPr="00676599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>2. e-Oglasna ploča suda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Draženka Prpić</w:t>
      </w:r>
    </w:p>
    <w:p w:rsidRDefault="00676599" w:rsidP="00676599" w:rsidR="00676599" w:rsidRPr="00676599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76599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99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6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St-6988/2016-52</izvorni_sadrzaj>
    <derivirana_varijabla naziv="DomainObject.Oznaka_1">St-6988/2016-52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St-6988/2016-52</izvorni_sadrzaj>
    <derivirana_varijabla naziv="DomainObject.PoslovniBrojDokumenta_1">St-6988/2016-52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D84FB-37A5-48D5-9EC1-6F52B5E64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1036</properties:Characters>
  <properties:Lines>47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2019-03-13T13:33:00Z</cp:lastPrinted>
  <dcterms:modified xmlns:xsi="http://www.w3.org/2001/XMLSchema-instance" xsi:type="dcterms:W3CDTF">2019-03-13T13:34:00Z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St-6988/2016-52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