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EAACB" w14:paraId="694D8FD5" w:rsidRDefault="006850C3" w:rsidP="006850C3" w:rsidR="006850C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F93D4C4" w:rsidRDefault="006850C3" w:rsidP="006850C3" w:rsidR="006850C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5563CBE" w:rsidRDefault="006850C3" w:rsidP="006850C3" w:rsidR="006850C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8652130" w:rsidRDefault="006850C3" w:rsidP="006850C3" w:rsidR="006850C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AB6F1F2" w:rsidRDefault="006850C3" w:rsidP="006850C3" w:rsidR="006850C3">
      <w:pPr>
        <w:tabs>
          <w:tab w:pos="709" w:val="left"/>
        </w:tabs>
        <w:jc w:val="right"/>
      </w:pPr>
      <w:r>
        <w:t>42. St-8066/2015</w:t>
      </w:r>
    </w:p>
    <w:p w14:textId="77777777" w14:paraId="576CC401" w:rsidRDefault="006850C3" w:rsidP="006850C3" w:rsidR="006850C3">
      <w:pPr>
        <w:tabs>
          <w:tab w:pos="709" w:val="left"/>
        </w:tabs>
        <w:jc w:val="right"/>
      </w:pPr>
    </w:p>
    <w:p w14:textId="77777777" w14:paraId="02A83435" w:rsidRDefault="006850C3" w:rsidP="006850C3" w:rsidR="006850C3">
      <w:pPr>
        <w:tabs>
          <w:tab w:pos="709" w:val="left"/>
        </w:tabs>
        <w:jc w:val="center"/>
      </w:pPr>
      <w:r>
        <w:t>R E P U B L I K A   H R V A T S K A</w:t>
      </w:r>
    </w:p>
    <w:p w14:textId="77777777" w14:paraId="09E78091" w:rsidRDefault="006850C3" w:rsidP="006850C3" w:rsidR="006850C3">
      <w:pPr>
        <w:tabs>
          <w:tab w:pos="709" w:val="left"/>
        </w:tabs>
        <w:jc w:val="center"/>
      </w:pPr>
    </w:p>
    <w:p w14:textId="77777777" w14:paraId="113BEDB5" w:rsidRDefault="006850C3" w:rsidP="006850C3" w:rsidR="006850C3">
      <w:pPr>
        <w:tabs>
          <w:tab w:pos="709" w:val="left"/>
        </w:tabs>
        <w:jc w:val="center"/>
      </w:pPr>
      <w:r>
        <w:t>R J E Š E N J E</w:t>
      </w:r>
    </w:p>
    <w:p w14:textId="77777777" w14:paraId="431AF79C" w:rsidRDefault="006850C3" w:rsidP="006850C3" w:rsidR="006850C3">
      <w:pPr>
        <w:tabs>
          <w:tab w:pos="709" w:val="left"/>
        </w:tabs>
        <w:jc w:val="both"/>
      </w:pPr>
    </w:p>
    <w:p w14:textId="77777777" w14:paraId="7C99F578" w:rsidRDefault="006850C3" w:rsidP="006850C3" w:rsidR="006850C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</w:t>
      </w:r>
      <w:r>
        <w:rPr>
          <w:sz w:val="22"/>
          <w:szCs w:val="22"/>
        </w:rPr>
        <w:t>PRIRODA poljoprivredna zadruga, Sunja, Ul. Branitelja Sunje 9, OIB 65483938024</w:t>
      </w:r>
      <w:r>
        <w:t xml:space="preserve">, dana 3. lipnja 2016.g. </w:t>
      </w:r>
    </w:p>
    <w:p w14:textId="77777777" w14:paraId="396B045D" w:rsidRDefault="006850C3" w:rsidP="006850C3" w:rsidR="006850C3">
      <w:pPr>
        <w:tabs>
          <w:tab w:pos="709" w:val="left"/>
        </w:tabs>
        <w:jc w:val="both"/>
      </w:pPr>
    </w:p>
    <w:p w14:textId="77777777" w14:paraId="599342B8" w:rsidRDefault="006850C3" w:rsidP="006850C3" w:rsidR="006850C3">
      <w:pPr>
        <w:tabs>
          <w:tab w:pos="709" w:val="left"/>
        </w:tabs>
        <w:jc w:val="center"/>
      </w:pPr>
      <w:r>
        <w:t>r i j e š i o   j e</w:t>
      </w:r>
    </w:p>
    <w:p w14:textId="77777777" w14:paraId="01736C02" w:rsidRDefault="006850C3" w:rsidP="006850C3" w:rsidR="006850C3">
      <w:pPr>
        <w:tabs>
          <w:tab w:pos="709" w:val="left"/>
        </w:tabs>
        <w:jc w:val="both"/>
      </w:pPr>
    </w:p>
    <w:p w14:textId="77777777" w14:paraId="44033010" w:rsidRDefault="006850C3" w:rsidP="006850C3" w:rsidR="006850C3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PRIRODA poljoprivredna zadruga, Sunja, Ul. Branitelja Sunje 9, OIB 65483938024</w:t>
      </w:r>
      <w:r>
        <w:t>.</w:t>
      </w:r>
    </w:p>
    <w:p w14:textId="77777777" w14:paraId="4957BD84" w:rsidRDefault="006850C3" w:rsidP="006850C3" w:rsidR="006850C3">
      <w:pPr>
        <w:ind w:firstLine="708"/>
        <w:jc w:val="both"/>
      </w:pPr>
      <w:r>
        <w:t xml:space="preserve">Stečajni postupak otvoren je dana 3. lipnja 2016.g. u 15,00 sati kada je ovo rješenje objavljeno na mrežnoj stanici e-oglasne ploče ovog suda.   </w:t>
      </w:r>
    </w:p>
    <w:p w14:textId="77777777" w14:paraId="460E3EE1" w:rsidRDefault="006850C3" w:rsidP="006850C3" w:rsidR="006850C3">
      <w:pPr>
        <w:ind w:firstLine="708"/>
        <w:jc w:val="both"/>
      </w:pPr>
    </w:p>
    <w:p w14:textId="77777777" w14:paraId="2B8F13FB" w:rsidRDefault="006850C3" w:rsidP="006850C3" w:rsidR="006850C3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Renato Sabljić, Zagreb, Zdenački zavoj 14, OIB: 74644810692. </w:t>
      </w:r>
    </w:p>
    <w:p w14:textId="77777777" w14:paraId="2AFE60A6" w:rsidRDefault="006850C3" w:rsidP="006850C3" w:rsidR="006850C3">
      <w:pPr>
        <w:ind w:firstLine="708"/>
        <w:jc w:val="both"/>
      </w:pPr>
    </w:p>
    <w:p w14:textId="77777777" w14:paraId="7BCE7952" w:rsidRDefault="006850C3" w:rsidP="006850C3" w:rsidR="006850C3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PRIRODA poljoprivredna zadruga, Sunja, Ul. Branitelja Sunje 9, OIB 65483938024</w:t>
      </w:r>
      <w:r>
        <w:t>.</w:t>
      </w:r>
    </w:p>
    <w:p w14:textId="77777777" w14:paraId="3B1147C2" w:rsidRDefault="006850C3" w:rsidP="006850C3" w:rsidR="006850C3">
      <w:pPr>
        <w:tabs>
          <w:tab w:pos="4150" w:val="left"/>
        </w:tabs>
        <w:ind w:firstLine="708"/>
        <w:jc w:val="both"/>
      </w:pPr>
      <w:r>
        <w:tab/>
      </w:r>
    </w:p>
    <w:p w14:textId="77777777" w14:paraId="20FAB8D1" w:rsidRDefault="006850C3" w:rsidP="006850C3" w:rsidR="006850C3">
      <w:pPr>
        <w:ind w:firstLine="708"/>
        <w:jc w:val="both"/>
      </w:pPr>
      <w:r>
        <w:t xml:space="preserve">IV   Nakon pravomoćnosti ovog rješenja dužnik će biti brisan iz registra udruga. </w:t>
      </w:r>
    </w:p>
    <w:p w14:textId="77777777" w14:paraId="4D90ED83" w:rsidRDefault="006850C3" w:rsidP="006850C3" w:rsidR="006850C3">
      <w:pPr>
        <w:ind w:firstLine="708"/>
        <w:jc w:val="both"/>
      </w:pPr>
    </w:p>
    <w:p w14:textId="77777777" w14:paraId="4BF48E49" w:rsidRDefault="006850C3" w:rsidP="006850C3" w:rsidR="006850C3">
      <w:pPr>
        <w:ind w:firstLine="708"/>
        <w:jc w:val="both"/>
      </w:pPr>
    </w:p>
    <w:p w14:textId="77777777" w14:paraId="00035C3E" w:rsidRDefault="006850C3" w:rsidP="006850C3" w:rsidR="006850C3">
      <w:pPr>
        <w:jc w:val="center"/>
      </w:pPr>
      <w:r>
        <w:t>Obrazloženje</w:t>
      </w:r>
    </w:p>
    <w:p w14:textId="77777777" w14:paraId="1BF66236" w:rsidRDefault="006850C3" w:rsidP="006850C3" w:rsidR="006850C3">
      <w:pPr>
        <w:jc w:val="center"/>
      </w:pPr>
    </w:p>
    <w:p w14:textId="77777777" w14:paraId="5622611F" w:rsidRDefault="006850C3" w:rsidP="006850C3" w:rsidR="006850C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FF4D011" w:rsidRDefault="006850C3" w:rsidP="006850C3" w:rsidR="006850C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DDF10B0" w:rsidRDefault="006850C3" w:rsidP="006850C3" w:rsidR="006850C3">
      <w:pPr>
        <w:ind w:firstLine="708"/>
        <w:jc w:val="both"/>
      </w:pPr>
      <w:r>
        <w:t xml:space="preserve">Po zaključku nije postupljeno.         </w:t>
      </w:r>
    </w:p>
    <w:p w14:textId="77777777" w14:paraId="21901B29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06ECB0A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56FFBA0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414FD6B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44AD8F9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6729FE7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66D136B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18EDA0B" w:rsidRDefault="006850C3" w:rsidP="006850C3" w:rsidR="006850C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04FC0AB" w:rsidRDefault="006850C3" w:rsidP="006850C3" w:rsidR="006850C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E9F56CF" w:rsidRDefault="006850C3" w:rsidP="006850C3" w:rsidR="006850C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1D21241" w:rsidRDefault="006850C3" w:rsidP="006850C3" w:rsidR="006850C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248969A" w:rsidTr="006850C3" w:rsidR="006850C3">
        <w:tc>
          <w:tcPr>
            <w:tcW w:type="dxa" w:w="2346"/>
          </w:tcPr>
          <w:p w14:textId="77777777" w14:paraId="7312ECED" w:rsidRDefault="006850C3" w:rsidR="006850C3">
            <w:pPr>
              <w:tabs>
                <w:tab w:pos="709" w:val="left"/>
              </w:tabs>
              <w:jc w:val="right"/>
            </w:pPr>
            <w:r>
              <w:t xml:space="preserve">42. St-8066/2015      </w:t>
            </w:r>
          </w:p>
          <w:p w14:textId="77777777" w14:paraId="38182B79" w:rsidRDefault="006850C3" w:rsidR="006850C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5C65D07" w:rsidRDefault="006850C3" w:rsidP="006850C3" w:rsidR="006850C3">
      <w:pPr>
        <w:jc w:val="both"/>
      </w:pPr>
    </w:p>
    <w:p w14:textId="77777777" w14:paraId="25EB892C" w:rsidRDefault="006850C3" w:rsidP="006850C3" w:rsidR="006850C3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7FA163A" w:rsidRDefault="006850C3" w:rsidP="006850C3" w:rsidR="006850C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033A695" w:rsidRDefault="006850C3" w:rsidP="006850C3" w:rsidR="006850C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88A711A" w:rsidRDefault="006850C3" w:rsidP="006850C3" w:rsidR="006850C3">
      <w:pPr>
        <w:jc w:val="both"/>
      </w:pPr>
      <w:r>
        <w:tab/>
        <w:t>Izbor stečajnog upravitelja odabran je primjenom odredbe čl. 432 SZ.</w:t>
      </w:r>
    </w:p>
    <w:p w14:textId="77777777" w14:paraId="0221DD86" w:rsidRDefault="006850C3" w:rsidP="006850C3" w:rsidR="006850C3">
      <w:pPr>
        <w:jc w:val="both"/>
      </w:pPr>
      <w:r>
        <w:tab/>
      </w:r>
    </w:p>
    <w:p w14:textId="77777777" w14:paraId="683C0072" w:rsidRDefault="006850C3" w:rsidP="006850C3" w:rsidR="006850C3">
      <w:pPr>
        <w:tabs>
          <w:tab w:pos="709" w:val="left"/>
        </w:tabs>
        <w:jc w:val="center"/>
      </w:pPr>
      <w:r>
        <w:t xml:space="preserve">U Zagrebu,  3. lipnja 2016.g. </w:t>
      </w:r>
    </w:p>
    <w:p w14:textId="77777777" w14:paraId="60E9FA0B" w:rsidRDefault="006850C3" w:rsidP="006850C3" w:rsidR="006850C3">
      <w:pPr>
        <w:tabs>
          <w:tab w:pos="709" w:val="left"/>
        </w:tabs>
      </w:pPr>
    </w:p>
    <w:p w14:textId="77777777" w14:paraId="0B2A66AB" w:rsidRDefault="006850C3" w:rsidP="006850C3" w:rsidR="006850C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4B16C75" w:rsidRDefault="006850C3" w:rsidP="006850C3" w:rsidR="006850C3">
      <w:pPr>
        <w:tabs>
          <w:tab w:pos="709" w:val="left"/>
        </w:tabs>
      </w:pPr>
    </w:p>
    <w:p w14:textId="77777777" w14:paraId="559AC980" w:rsidRDefault="006850C3" w:rsidP="006850C3" w:rsidR="006850C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E311D3A" w:rsidRDefault="006850C3" w:rsidP="006850C3" w:rsidR="006850C3">
      <w:pPr>
        <w:tabs>
          <w:tab w:pos="709" w:val="left"/>
        </w:tabs>
      </w:pPr>
    </w:p>
    <w:p w14:textId="77777777" w14:paraId="2D3AF8DD" w:rsidRDefault="006850C3" w:rsidP="006850C3" w:rsidR="006850C3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A69F201" w:rsidRDefault="006850C3" w:rsidP="006850C3" w:rsidR="006850C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D75E149" w:rsidRDefault="006850C3" w:rsidP="006850C3" w:rsidR="006850C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E508DF5" w:rsidRDefault="006850C3" w:rsidP="006850C3" w:rsidR="006850C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3629AB7" w:rsidRDefault="006850C3" w:rsidP="006850C3" w:rsidR="006850C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8D6267D" w:rsidRDefault="006850C3" w:rsidP="006850C3" w:rsidR="006850C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A8F523E" w:rsidRDefault="006850C3" w:rsidP="006850C3" w:rsidR="006850C3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752DD48" w:rsidRDefault="006850C3" w:rsidP="006850C3" w:rsidR="006850C3">
      <w:pPr>
        <w:tabs>
          <w:tab w:pos="709" w:val="left"/>
        </w:tabs>
      </w:pPr>
    </w:p>
    <w:p w14:textId="77777777" w14:paraId="00FFD4F3" w:rsidRDefault="006850C3" w:rsidP="006850C3" w:rsidR="006850C3">
      <w:pPr>
        <w:tabs>
          <w:tab w:pos="709" w:val="left"/>
        </w:tabs>
      </w:pPr>
    </w:p>
    <w:p w14:textId="77777777" w14:paraId="71990DD2" w:rsidRDefault="006850C3" w:rsidP="006850C3" w:rsidR="006850C3">
      <w:pPr>
        <w:jc w:val="both"/>
        <w:rPr>
          <w:sz w:val="22"/>
          <w:szCs w:val="22"/>
        </w:rPr>
      </w:pPr>
    </w:p>
    <w:p w14:textId="03ABEBAC" w14:paraId="03ABEBA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850C3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85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0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850C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850C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50C3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6850C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0C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85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0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850C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850C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50C3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6850C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0C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816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8066</izvorni_sadrzaj>
    <derivirana_varijabla naziv="DomainObject.Predmet.Broj_1">8066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St-8066/2015</izvorni_sadrzaj>
    <derivirana_varijabla naziv="DomainObject.Predmet.OznakaBroj_1">St-8066/2015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PRIRODA poljoprivredna zadruga</izvorni_sadrzaj>
    <derivirana_varijabla naziv="DomainObject.Predmet.ProtustrankaFormated_1">  PRIRODA poljoprivredna zadruga</derivirana_varijabla>
  </DomainObject.Predmet.ProtustrankaFormated>
  <DomainObject.Predmet.ProtustrankaFormatedOIB>
    <izvorni_sadrzaj>  PRIRODA poljoprivredna zadruga, OIB 65483938024</izvorni_sadrzaj>
    <derivirana_varijabla naziv="DomainObject.Predmet.ProtustrankaFormatedOIB_1">  PRIRODA poljoprivredna zadruga, OIB 65483938024</derivirana_varijabla>
  </DomainObject.Predmet.ProtustrankaFormatedOIB>
  <DomainObject.Predmet.ProtustrankaFormatedWithAdress>
    <izvorni_sadrzaj> PRIRODA poljoprivredna zadruga, Ul.Branitelja Sunje 9, 44210 Sunja</izvorni_sadrzaj>
    <derivirana_varijabla naziv="DomainObject.Predmet.ProtustrankaFormatedWithAdress_1"> PRIRODA poljoprivredna zadruga, Ul.Branitelja Sunje 9, 44210 Sunja</derivirana_varijabla>
  </DomainObject.Predmet.ProtustrankaFormatedWithAdress>
  <DomainObject.Predmet.ProtustrankaFormatedWithAdressOIB>
    <izvorni_sadrzaj> PRIRODA poljoprivredna zadruga, OIB 65483938024, Ul.Branitelja Sunje 9, 44210 Sunja</izvorni_sadrzaj>
    <derivirana_varijabla naziv="DomainObject.Predmet.ProtustrankaFormatedWithAdressOIB_1"> PRIRODA poljoprivredna zadruga, OIB 65483938024, Ul.Branitelja Sunje 9, 44210 Sunja</derivirana_varijabla>
  </DomainObject.Predmet.ProtustrankaFormatedWithAdressOIB>
  <DomainObject.Predmet.ProtustrankaWithAdress>
    <izvorni_sadrzaj>PRIRODA poljoprivredna zadruga Ul.Branitelja Sunje 9, 44210 Sunja</izvorni_sadrzaj>
    <derivirana_varijabla naziv="DomainObject.Predmet.ProtustrankaWithAdress_1">PRIRODA poljoprivredna zadruga Ul.Branitelja Sunje 9, 44210 Sunja</derivirana_varijabla>
  </DomainObject.Predmet.ProtustrankaWithAdress>
  <DomainObject.Predmet.ProtustrankaWithAdressOIB>
    <izvorni_sadrzaj>PRIRODA poljoprivredna zadruga, OIB 65483938024, Ul.Branitelja Sunje 9, 44210 Sunja</izvorni_sadrzaj>
    <derivirana_varijabla naziv="DomainObject.Predmet.ProtustrankaWithAdressOIB_1">PRIRODA poljoprivredna zadruga, OIB 65483938024, Ul.Branitelja Sunje 9, 44210 Sunja</derivirana_varijabla>
  </DomainObject.Predmet.ProtustrankaWithAdressOIB>
  <DomainObject.Predmet.ProtustrankaNazivFormated>
    <izvorni_sadrzaj>PRIRODA poljoprivredna zadruga</izvorni_sadrzaj>
    <derivirana_varijabla naziv="DomainObject.Predmet.ProtustrankaNazivFormated_1">PRIRODA poljoprivredna zadruga</derivirana_varijabla>
  </DomainObject.Predmet.ProtustrankaNazivFormated>
  <DomainObject.Predmet.ProtustrankaNazivFormatedOIB>
    <izvorni_sadrzaj>PRIRODA poljoprivredna zadruga, OIB 65483938024</izvorni_sadrzaj>
    <derivirana_varijabla naziv="DomainObject.Predmet.ProtustrankaNazivFormatedOIB_1">PRIRODA poljoprivredna zadruga, OIB 65483938024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PRIRODA poljoprivredna zadruga</item>
    </izvorni_sadrzaj>
    <derivirana_varijabla naziv="DomainObject.Predmet.ProtuStrankaListFormated_1">
      <item>PRIRODA poljoprivredna zadruga</item>
    </derivirana_varijabla>
  </DomainObject.Predmet.ProtuStrankaListFormated>
  <DomainObject.Predmet.ProtuStrankaListFormatedOIB>
    <izvorni_sadrzaj>
      <item>PRIRODA poljoprivredna zadruga, OIB 65483938024</item>
    </izvorni_sadrzaj>
    <derivirana_varijabla naziv="DomainObject.Predmet.ProtuStrankaListFormatedOIB_1">
      <item>PRIRODA poljoprivredna zadruga, OIB 65483938024</item>
    </derivirana_varijabla>
  </DomainObject.Predmet.ProtuStrankaListFormatedOIB>
  <DomainObject.Predmet.ProtuStrankaListFormatedWithAdress>
    <izvorni_sadrzaj>
      <item>PRIRODA poljoprivredna zadruga, Ul.Branitelja Sunje 9, 44210 Sunja</item>
    </izvorni_sadrzaj>
    <derivirana_varijabla naziv="DomainObject.Predmet.ProtuStrankaListFormatedWithAdress_1">
      <item>PRIRODA poljoprivredna zadruga, Ul.Branitelja Sunje 9, 44210 Sunja</item>
    </derivirana_varijabla>
  </DomainObject.Predmet.ProtuStrankaListFormatedWithAdress>
  <DomainObject.Predmet.ProtuStrankaListFormatedWithAdressOIB>
    <izvorni_sadrzaj>
      <item>PRIRODA poljoprivredna zadruga, OIB 65483938024, Ul.Branitelja Sunje 9, 44210 Sunja</item>
    </izvorni_sadrzaj>
    <derivirana_varijabla naziv="DomainObject.Predmet.ProtuStrankaListFormatedWithAdressOIB_1">
      <item>PRIRODA poljoprivredna zadruga, OIB 65483938024, Ul.Branitelja Sunje 9, 44210 Sunja</item>
    </derivirana_varijabla>
  </DomainObject.Predmet.ProtuStrankaListFormatedWithAdressOIB>
  <DomainObject.Predmet.ProtuStrankaListNazivFormated>
    <izvorni_sadrzaj>
      <item>PRIRODA poljoprivredna zadruga</item>
    </izvorni_sadrzaj>
    <derivirana_varijabla naziv="DomainObject.Predmet.ProtuStrankaListNazivFormated_1">
      <item>PRIRODA poljoprivredna zadruga</item>
    </derivirana_varijabla>
  </DomainObject.Predmet.ProtuStrankaListNazivFormated>
  <DomainObject.Predmet.ProtuStrankaListNazivFormatedOIB>
    <izvorni_sadrzaj>
      <item>PRIRODA poljoprivredna zadruga, OIB 65483938024</item>
    </izvorni_sadrzaj>
    <derivirana_varijabla naziv="DomainObject.Predmet.ProtuStrankaListNazivFormatedOIB_1">
      <item>PRIRODA poljoprivredna zadruga, OIB 65483938024</item>
    </derivirana_varijabla>
  </DomainObject.Predmet.ProtuStrankaListNazivFormatedOIB>
  <DomainObject.Predmet.OstaliListFormated>
    <izvorni_sadrzaj>
      <item>Darko Bjelica</item>
      <item>HRVATSKI ZAVOD ZA MIROVINSKO OSIGURANJE</item>
    </izvorni_sadrzaj>
    <derivirana_varijabla naziv="DomainObject.Predmet.OstaliListFormated_1">
      <item>Darko Bjelica</item>
      <item>HRVATSKI ZAVOD ZA MIROVINSKO OSIGURANJE</item>
    </derivirana_varijabla>
  </DomainObject.Predmet.OstaliListFormated>
  <DomainObject.Predmet.OstaliListFormatedOIB>
    <izvorni_sadrzaj>
      <item>Darko Bjelica, OIB 69162052883</item>
      <item>HRVATSKI ZAVOD ZA MIROVINSKO OSIGURANJE, OIB 84397956623</item>
    </izvorni_sadrzaj>
    <derivirana_varijabla naziv="DomainObject.Predmet.OstaliListFormatedOIB_1">
      <item>Darko Bjelica, OIB 69162052883</item>
      <item>HRVATSKI ZAVOD ZA MIROVINSKO OSIGURANJE, OIB 84397956623</item>
    </derivirana_varijabla>
  </DomainObject.Predmet.OstaliListFormatedOIB>
  <DomainObject.Predmet.OstaliListFormatedWithAdress>
    <izvorni_sadrzaj>
      <item>Darko Bjelica, Nikole Šubića Zrinskog 26, 44000 Sisak</item>
      <item>HRVATSKI ZAVOD ZA MIROVINSKO OSIGURANJE, Trpimirova 4, 10000 Zagreb</item>
    </izvorni_sadrzaj>
    <derivirana_varijabla naziv="DomainObject.Predmet.OstaliListFormatedWithAdress_1">
      <item>Darko Bjelica, Nikole Šubića Zrinskog 26, 44000 Sisak</item>
      <item>HRVATSKI ZAVOD ZA MIROVINSKO OSIGURANJE, Trpimirova 4, 10000 Zagreb</item>
    </derivirana_varijabla>
  </DomainObject.Predmet.OstaliListFormatedWithAdress>
  <DomainObject.Predmet.OstaliListFormatedWithAdressOIB>
    <izvorni_sadrzaj>
      <item>Darko Bjelica, OIB 69162052883, Nikole Šubića Zrinskog 26, 44000 Sisak</item>
      <item>HRVATSKI ZAVOD ZA MIROVINSKO OSIGURANJE, OIB 84397956623, Trpimirova 4, 10000 Zagreb</item>
    </izvorni_sadrzaj>
    <derivirana_varijabla naziv="DomainObject.Predmet.OstaliListFormatedWithAdressOIB_1">
      <item>Darko Bjelica, OIB 69162052883, Nikole Šubića Zrinskog 26, 44000 Sisak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Darko Bjelica</item>
      <item>HRVATSKI ZAVOD ZA MIROVINSKO OSIGURANJE</item>
    </izvorni_sadrzaj>
    <derivirana_varijabla naziv="DomainObject.Predmet.OstaliListNazivFormated_1">
      <item>Darko Bjelica</item>
      <item>HRVATSKI ZAVOD ZA MIROVINSKO OSIGURANJE</item>
    </derivirana_varijabla>
  </DomainObject.Predmet.OstaliListNazivFormated>
  <DomainObject.Predmet.OstaliListNazivFormatedOIB>
    <izvorni_sadrzaj>
      <item>Darko Bjelica, OIB 69162052883</item>
      <item>HRVATSKI ZAVOD ZA MIROVINSKO OSIGURANJE, OIB 84397956623</item>
    </izvorni_sadrzaj>
    <derivirana_varijabla naziv="DomainObject.Predmet.OstaliListNazivFormatedOIB_1">
      <item>Darko Bjelica, OIB 69162052883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PRIRODA poljoprivredna zadruga</izvorni_sadrzaj>
    <derivirana_varijabla naziv="DomainObject.Predmet.ProtustrankaIDrugi_1">PRIRODA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PRIRODA poljoprivredna zadruga, OIB 65483938024, Ul.Branitelja Sunje 9, 44210 Sunja</izvorni_sadrzaj>
    <derivirana_varijabla naziv="DomainObject.Predmet.ProtustrankaIDrugiAdressOIB_1">PRIRODA poljoprivredna zadruga, OIB 65483938024, Ul.Branitelja Sunje 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PRIRODA poljoprivredna zadruga</item>
      <item>Darko Bjelica</item>
      <item>HRVATSKI ZAVOD ZA MIROVINSKO OSIGURANJE</item>
    </izvorni_sadrzaj>
    <derivirana_varijabla naziv="DomainObject.Predmet.SudioniciListNaziv_1">
      <item>FINA Regionalni centar Zagreb</item>
      <item>PRIRODA poljoprivredna zadruga</item>
      <item>Darko Bjelica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PRIRODA poljoprivredna zadruga, OIB 65483938024, Ul.Branitelja Sunje 9,44210 Sunja</item>
      <item>Darko Bjelica, OIB 69162052883, Nikole Šubića Zrinskog 26,44000 Sisak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PRIRODA poljoprivredna zadruga, OIB 65483938024, Ul.Branitelja Sunje 9,44210 Sunja</item>
      <item>Darko Bjelica, OIB 69162052883, Nikole Šubića Zrinskog 26,44000 Sisak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65483938024</item>
      <item>, OIB 69162052883</item>
      <item>, OIB 84397956623</item>
    </izvorni_sadrzaj>
    <derivirana_varijabla naziv="DomainObject.Predmet.SudioniciListNazivOIB_1">
      <item>, OIB 85821130368</item>
      <item>, OIB 65483938024</item>
      <item>, OIB 69162052883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1940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