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0546" w14:paraId="73d0546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617099">
        <w:rPr>
          <w:lang w:val="hr-HR"/>
        </w:rPr>
        <w:t>95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617099">
        <w:rPr>
          <w:lang w:val="hr-HR"/>
        </w:rPr>
        <w:t>TRANS DOL</w:t>
      </w:r>
      <w:r>
        <w:rPr>
          <w:lang w:val="hr-HR"/>
        </w:rPr>
        <w:t xml:space="preserve"> d.o.o. </w:t>
      </w:r>
      <w:r w:rsidR="005F3CC0">
        <w:rPr>
          <w:lang w:val="hr-HR"/>
        </w:rPr>
        <w:t xml:space="preserve">za </w:t>
      </w:r>
      <w:r w:rsidR="00BB1BBF">
        <w:rPr>
          <w:lang w:val="hr-HR"/>
        </w:rPr>
        <w:t>u</w:t>
      </w:r>
      <w:r w:rsidR="005F3CC0">
        <w:rPr>
          <w:lang w:val="hr-HR"/>
        </w:rPr>
        <w:t>sluge</w:t>
      </w:r>
      <w:r w:rsidR="008521BF">
        <w:rPr>
          <w:lang w:val="hr-HR"/>
        </w:rPr>
        <w:t xml:space="preserve"> i trgovinu</w:t>
      </w:r>
      <w:r>
        <w:rPr>
          <w:lang w:val="hr-HR"/>
        </w:rPr>
        <w:t xml:space="preserve">, </w:t>
      </w:r>
      <w:r w:rsidR="008521BF">
        <w:rPr>
          <w:lang w:val="hr-HR"/>
        </w:rPr>
        <w:t xml:space="preserve">Zagreb, </w:t>
      </w:r>
      <w:r w:rsidR="00617099">
        <w:rPr>
          <w:lang w:val="hr-HR"/>
        </w:rPr>
        <w:t>Mali dol 9</w:t>
      </w:r>
      <w:r>
        <w:rPr>
          <w:lang w:val="hr-HR"/>
        </w:rPr>
        <w:t>, MBS:</w:t>
      </w:r>
      <w:r w:rsidR="00617099">
        <w:rPr>
          <w:lang w:val="hr-HR"/>
        </w:rPr>
        <w:t xml:space="preserve"> 080511018</w:t>
      </w:r>
      <w:r>
        <w:rPr>
          <w:lang w:val="hr-HR"/>
        </w:rPr>
        <w:t xml:space="preserve">, OIB: </w:t>
      </w:r>
      <w:r w:rsidR="00617099">
        <w:rPr>
          <w:lang w:val="hr-HR"/>
        </w:rPr>
        <w:t>39313230536</w:t>
      </w:r>
      <w:r>
        <w:rPr>
          <w:lang w:val="hr-HR"/>
        </w:rPr>
        <w:t>, koji se vodi kod ovoga suda pod brojem St-</w:t>
      </w:r>
      <w:r w:rsidR="00617099">
        <w:rPr>
          <w:lang w:val="hr-HR"/>
        </w:rPr>
        <w:t>95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617099">
        <w:rPr>
          <w:lang w:val="hr-HR"/>
        </w:rPr>
        <w:t>23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617099">
        <w:rPr>
          <w:lang w:val="hr-HR"/>
        </w:rPr>
        <w:t>9.865,40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BB1BBF">
        <w:rPr>
          <w:lang w:val="hr-HR"/>
        </w:rPr>
        <w:t xml:space="preserve"> </w:t>
      </w:r>
      <w:r w:rsidR="00617099">
        <w:rPr>
          <w:lang w:val="hr-HR"/>
        </w:rPr>
        <w:t>Tatjana Horvat iz Zagreba, Mali dol 9</w:t>
      </w:r>
      <w:r w:rsidR="008521BF">
        <w:rPr>
          <w:lang w:val="hr-HR"/>
        </w:rPr>
        <w:t>,</w:t>
      </w:r>
      <w:r w:rsidR="00BB1BBF">
        <w:rPr>
          <w:lang w:val="hr-HR"/>
        </w:rPr>
        <w:t xml:space="preserve"> OIB: </w:t>
      </w:r>
      <w:r w:rsidR="00617099">
        <w:rPr>
          <w:lang w:val="hr-HR"/>
        </w:rPr>
        <w:t>21054335435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5F3CC0">
        <w:rPr>
          <w:lang w:val="hr-HR"/>
        </w:rPr>
        <w:t>15.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6D34" w:rsidP="00A43346" w:rsidR="00A43346">
      <w:pPr>
        <w:ind w:firstLine="720" w:left="4320"/>
        <w:rPr>
          <w:szCs w:val="24"/>
        </w:rPr>
      </w:pPr>
      <w:r>
        <w:rPr>
          <w:lang w:val="hr-HR"/>
        </w:rPr>
        <w:t xml:space="preserve">    </w:t>
      </w:r>
      <w:r w:rsidR="00A43346">
        <w:rPr>
          <w:szCs w:val="24"/>
        </w:rPr>
        <w:t>SUDSKI SAVJETNIK</w:t>
      </w:r>
    </w:p>
    <w:p w:rsidRDefault="00A43346" w:rsidP="00A43346" w:rsidR="00A43346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A43346" w:rsidP="00A43346" w:rsidR="00A43346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A43346" w:rsidP="00A43346" w:rsidR="00A43346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A43346" w:rsidP="00A43346" w:rsidR="00A43346">
      <w:pPr>
        <w:rPr>
          <w:szCs w:val="24"/>
        </w:rPr>
      </w:pPr>
    </w:p>
    <w:p w:rsidRDefault="000E2229" w:rsidP="00A43346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71D" w:rsidR="0028271D">
      <w:r>
        <w:separator/>
      </w:r>
    </w:p>
  </w:endnote>
  <w:endnote w:id="0" w:type="continuationSeparator">
    <w:p w:rsidRDefault="0028271D" w:rsidR="00282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71D" w:rsidR="0028271D">
      <w:r>
        <w:separator/>
      </w:r>
    </w:p>
  </w:footnote>
  <w:footnote w:id="0" w:type="continuationSeparator">
    <w:p w:rsidRDefault="0028271D" w:rsidR="002827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1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83D9E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A6908"/>
    <w:rsid w:val="001B397D"/>
    <w:rsid w:val="001B3A96"/>
    <w:rsid w:val="001C6543"/>
    <w:rsid w:val="001D3155"/>
    <w:rsid w:val="001E200B"/>
    <w:rsid w:val="00203DEE"/>
    <w:rsid w:val="00230CD2"/>
    <w:rsid w:val="00243561"/>
    <w:rsid w:val="002544E0"/>
    <w:rsid w:val="0028271D"/>
    <w:rsid w:val="0029271A"/>
    <w:rsid w:val="002965AB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C2C2D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099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7195"/>
    <w:rsid w:val="007624A6"/>
    <w:rsid w:val="00763668"/>
    <w:rsid w:val="007921CF"/>
    <w:rsid w:val="007A0B2F"/>
    <w:rsid w:val="007A2C5F"/>
    <w:rsid w:val="007A31F5"/>
    <w:rsid w:val="007A3E1B"/>
    <w:rsid w:val="007C4ABF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21BF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87E66"/>
    <w:rsid w:val="009B34FE"/>
    <w:rsid w:val="009E5718"/>
    <w:rsid w:val="009F1B25"/>
    <w:rsid w:val="00A05296"/>
    <w:rsid w:val="00A24391"/>
    <w:rsid w:val="00A404D9"/>
    <w:rsid w:val="00A43346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A4066"/>
    <w:rsid w:val="00BB1BBF"/>
    <w:rsid w:val="00BB35D5"/>
    <w:rsid w:val="00BB7908"/>
    <w:rsid w:val="00BD059F"/>
    <w:rsid w:val="00BD1C6E"/>
    <w:rsid w:val="00BD7409"/>
    <w:rsid w:val="00BE2EE0"/>
    <w:rsid w:val="00BE7715"/>
    <w:rsid w:val="00C03187"/>
    <w:rsid w:val="00C10334"/>
    <w:rsid w:val="00C10CA4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4527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3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3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3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3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3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3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3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3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3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3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4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St-95/2017</izvorni_sadrzaj>
    <derivirana_varijabla naziv="DomainObject.Predmet.OznakaBroj_1">St-95/2017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 DOL društvo s ograničenom odgovornošću za usluge i trgovinu zastupanog po punomoćniku Tatjana Horvat</izvorni_sadrzaj>
    <derivirana_varijabla naziv="DomainObject.Predmet.ProtustrankaFormated_1">  TRANS DOL društvo s ograničenom odgovornošću za usluge i trgovinu zastupanog po punomoćniku Tatjana Horvat</derivirana_varijabla>
  </DomainObject.Predmet.ProtustrankaFormated>
  <DomainObject.Predmet.ProtustrankaFormatedOIB>
    <izvorni_sadrzaj>  TRANS DOL društvo s ograničenom odgovornošću za usluge i trgovinu, OIB 39313230536 zastupanog po punomoćniku Tatjana Horvat</izvorni_sadrzaj>
    <derivirana_varijabla naziv="DomainObject.Predmet.ProtustrankaFormatedOIB_1">  TRANS DOL društvo s ograničenom odgovornošću za usluge i trgovinu, OIB 39313230536 zastupanog po punomoćniku Tatjana Horvat</derivirana_varijabla>
  </DomainObject.Predmet.ProtustrankaFormatedOIB>
  <DomainObject.Predmet.ProtustrankaFormatedWithAdress>
    <izvorni_sadrzaj> TRANS DOL društvo s ograničenom odgovornošću za usluge i trgovinu, Mali dol 9, 10000 Zagreb zastupanog po punomoćniku Tatjana Horvat</izvorni_sadrzaj>
    <derivirana_varijabla naziv="DomainObject.Predmet.ProtustrankaFormatedWithAdress_1"> TRANS DOL društvo s ograničenom odgovornošću za usluge i trgovinu, Mali dol 9, 10000 Zagreb zastupanog po punomoćniku Tatjana Horvat</derivirana_varijabla>
  </DomainObject.Predmet.ProtustrankaFormatedWithAdress>
  <DomainObject.Predmet.ProtustrankaFormatedWithAdressOIB>
    <izvorni_sadrzaj> TRANS DOL društvo s ograničenom odgovornošću za usluge i trgovinu, OIB 39313230536, Mali dol 9, 10000 Zagreb zastupanog po punomoćniku Tatjana Horvat</izvorni_sadrzaj>
    <derivirana_varijabla naziv="DomainObject.Predmet.ProtustrankaFormatedWithAdressOIB_1"> TRANS DOL društvo s ograničenom odgovornošću za usluge i trgovinu, OIB 39313230536, Mali dol 9, 10000 Zagreb zastupanog po punomoćniku Tatjana Horvat</derivirana_varijabla>
  </DomainObject.Predmet.ProtustrankaFormatedWithAdressOIB>
  <DomainObject.Predmet.ProtustrankaWithAdress>
    <izvorni_sadrzaj>TRANS DOL društvo s ograničenom odgovornošću za usluge i trgovinu Mali dol 9, 10000 Zagreb</izvorni_sadrzaj>
    <derivirana_varijabla naziv="DomainObject.Predmet.ProtustrankaWithAdress_1">TRANS DOL društvo s ograničenom odgovornošću za usluge i trgovinu Mali dol 9, 10000 Zagreb</derivirana_varijabla>
  </DomainObject.Predmet.ProtustrankaWithAdress>
  <DomainObject.Predmet.ProtustrankaWithAdressOIB>
    <izvorni_sadrzaj>TRANS DOL društvo s ograničenom odgovornošću za usluge i trgovinu, OIB 39313230536, Mali dol 9, 10000 Zagreb</izvorni_sadrzaj>
    <derivirana_varijabla naziv="DomainObject.Predmet.ProtustrankaWithAdressOIB_1">TRANS DOL društvo s ograničenom odgovornošću za usluge i trgovinu, OIB 39313230536, Mali dol 9, 10000 Zagreb</derivirana_varijabla>
  </DomainObject.Predmet.ProtustrankaWithAdressOIB>
  <DomainObject.Predmet.ProtustrankaNazivFormated>
    <izvorni_sadrzaj>TRANS DOL društvo s ograničenom odgovornošću za usluge i trgovinu</izvorni_sadrzaj>
    <derivirana_varijabla naziv="DomainObject.Predmet.ProtustrankaNazivFormated_1">TRANS DOL društvo s ograničenom odgovornošću za usluge i trgovinu</derivirana_varijabla>
  </DomainObject.Predmet.ProtustrankaNazivFormated>
  <DomainObject.Predmet.ProtustrankaNazivFormatedOIB>
    <izvorni_sadrzaj>TRANS DOL društvo s ograničenom odgovornošću za usluge i trgovinu, OIB 39313230536</izvorni_sadrzaj>
    <derivirana_varijabla naziv="DomainObject.Predmet.ProtustrankaNazivFormatedOIB_1">TRANS DOL društvo s ograničenom odgovornošću za usluge i trgovinu, OIB 39313230536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TRANS DOL društvo s ograničenom odgovornošću za usluge i trgovinu zastupanog po punomoćniku Tatjana Horvat</item>
    </izvorni_sadrzaj>
    <derivirana_varijabla naziv="DomainObject.Predmet.ProtuStrankaListFormated_1">
      <item>TRANS DOL društvo s ograničenom odgovornošću za usluge i trgovinu zastupanog po punomoćniku Tatjana Horvat</item>
    </derivirana_varijabla>
  </DomainObject.Predmet.ProtuStrankaListFormated>
  <DomainObject.Predmet.ProtuStrankaListFormatedOIB>
    <izvorni_sadrzaj>
      <item>TRANS DOL društvo s ograničenom odgovornošću za usluge i trgovinu, OIB 39313230536 zastupanog po punomoćniku Tatjana Horvat</item>
    </izvorni_sadrzaj>
    <derivirana_varijabla naziv="DomainObject.Predmet.ProtuStrankaListFormatedOIB_1">
      <item>TRANS DOL društvo s ograničenom odgovornošću za usluge i trgovinu, OIB 39313230536 zastupanog po punomoćniku Tatjana Horvat</item>
    </derivirana_varijabla>
  </DomainObject.Predmet.ProtuStrankaListFormatedOIB>
  <DomainObject.Predmet.ProtuStrankaListFormatedWithAdress>
    <izvorni_sadrzaj>
      <item>TRANS DOL društvo s ograničenom odgovornošću za usluge i trgovinu, Mali dol 9, 10000 Zagreb zastupanog po punomoćniku Tatjana Horvat</item>
    </izvorni_sadrzaj>
    <derivirana_varijabla naziv="DomainObject.Predmet.ProtuStrankaListFormatedWithAdress_1">
      <item>TRANS DOL društvo s ograničenom odgovornošću za usluge i trgovinu, Mali dol 9, 10000 Zagreb zastupanog po punomoćniku Tatjana Horvat</item>
    </derivirana_varijabla>
  </DomainObject.Predmet.ProtuStrankaListFormatedWithAdress>
  <DomainObject.Predmet.ProtuStrankaListFormatedWithAdressOIB>
    <izvorni_sadrzaj>
      <item>TRANS DOL društvo s ograničenom odgovornošću za usluge i trgovinu, OIB 39313230536, Mali dol 9, 10000 Zagreb zastupanog po punomoćniku Tatjana Horvat</item>
    </izvorni_sadrzaj>
    <derivirana_varijabla naziv="DomainObject.Predmet.ProtuStrankaListFormatedWithAdressOIB_1">
      <item>TRANS DOL društvo s ograničenom odgovornošću za usluge i trgovinu, OIB 39313230536, Mali dol 9, 10000 Zagreb zastupanog po punomoćniku Tatjana Horvat</item>
    </derivirana_varijabla>
  </DomainObject.Predmet.ProtuStrankaListFormatedWithAdressOIB>
  <DomainObject.Predmet.ProtuStrankaListNazivFormated>
    <izvorni_sadrzaj>
      <item>TRANS DOL društvo s ograničenom odgovornošću za usluge i trgovinu</item>
    </izvorni_sadrzaj>
    <derivirana_varijabla naziv="DomainObject.Predmet.ProtuStrankaListNazivFormated_1">
      <item>TRANS DOL društvo s ograničenom odgovornošću za usluge i trgovinu</item>
    </derivirana_varijabla>
  </DomainObject.Predmet.ProtuStrankaListNazivFormated>
  <DomainObject.Predmet.ProtuStrankaListNazivFormatedOIB>
    <izvorni_sadrzaj>
      <item>TRANS DOL društvo s ograničenom odgovornošću za usluge i trgovinu, OIB 39313230536</item>
    </izvorni_sadrzaj>
    <derivirana_varijabla naziv="DomainObject.Predmet.ProtuStrankaListNazivFormatedOIB_1">
      <item>TRANS DOL društvo s ograničenom odgovornošću za usluge i trgovinu, OIB 39313230536</item>
    </derivirana_varijabla>
  </DomainObject.Predmet.ProtuStrankaListNazivFormatedOIB>
  <DomainObject.Predmet.OstaliListFormated>
    <izvorni_sadrzaj>
      <item>Tatjana Horvat punomoćnik sudionika u postupku TRANS DOL društvo s ograničenom odgovornošću za usluge i trgovinu</item>
    </izvorni_sadrzaj>
    <derivirana_varijabla naziv="DomainObject.Predmet.OstaliListFormated_1">
      <item>Tatjana Horvat punomoćnik sudionika u postupku TRANS DOL društvo s ograničenom odgovornošću za usluge i trgovinu</item>
    </derivirana_varijabla>
  </DomainObject.Predmet.OstaliListFormated>
  <DomainObject.Predmet.OstaliListFormatedOIB>
    <izvorni_sadrzaj>
      <item>Tatjana Horvat, OIB 21054335435 punomoćnik sudionika u postupku TRANS DOL društvo s ograničenom odgovornošću za usluge i trgovinu</item>
    </izvorni_sadrzaj>
    <derivirana_varijabla naziv="DomainObject.Predmet.OstaliListFormatedOIB_1">
      <item>Tatjana Horvat, OIB 21054335435 punomoćnik sudionika u postupku TRANS DOL društvo s ograničenom odgovornošću za usluge i trgovinu</item>
    </derivirana_varijabla>
  </DomainObject.Predmet.OstaliListFormatedOIB>
  <DomainObject.Predmet.OstaliListFormatedWithAdress>
    <izvorni_sadrzaj>
      <item>Tatjana Horvat, Mali dol 9, 10000 Zagreb punomoćnik sudionika u postupku TRANS DOL društvo s ograničenom odgovornošću za usluge i trgovinu</item>
    </izvorni_sadrzaj>
    <derivirana_varijabla naziv="DomainObject.Predmet.OstaliListFormatedWithAdress_1">
      <item>Tatjana Horvat, Mali dol 9, 10000 Zagreb punomoćnik sudionika u postupku TRANS DOL društvo s ograničenom odgovornošću za usluge i trgovinu</item>
    </derivirana_varijabla>
  </DomainObject.Predmet.OstaliListFormatedWithAdress>
  <DomainObject.Predmet.OstaliListFormatedWithAdressOIB>
    <izvorni_sadrzaj>
      <item>Tatjana Horvat, OIB 21054335435, Mali dol 9, 10000 Zagreb punomoćnik sudionika u postupku TRANS DOL društvo s ograničenom odgovornošću za usluge i trgovinu</item>
    </izvorni_sadrzaj>
    <derivirana_varijabla naziv="DomainObject.Predmet.OstaliListFormatedWithAdressOIB_1">
      <item>Tatjana Horvat, OIB 21054335435, Mali dol 9, 10000 Zagreb punomoćnik sudionika u postupku TRANS DOL društvo s ograničenom odgovornošću za usluge i trgovinu</item>
    </derivirana_varijabla>
  </DomainObject.Predmet.OstaliListFormatedWithAdressOIB>
  <DomainObject.Predmet.OstaliListNazivFormated>
    <izvorni_sadrzaj>
      <item>Tatjana Horvat</item>
    </izvorni_sadrzaj>
    <derivirana_varijabla naziv="DomainObject.Predmet.OstaliListNazivFormated_1">
      <item>Tatjana Horvat</item>
    </derivirana_varijabla>
  </DomainObject.Predmet.OstaliListNazivFormated>
  <DomainObject.Predmet.OstaliListNazivFormatedOIB>
    <izvorni_sadrzaj>
      <item>Tatjana Horvat, OIB 21054335435</item>
    </izvorni_sadrzaj>
    <derivirana_varijabla naziv="DomainObject.Predmet.OstaliListNazivFormatedOIB_1">
      <item>Tatjana Horvat, OIB 21054335435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TRANS DOL društvo s ograničenom odgovornošću za usluge i trgovinu</izvorni_sadrzaj>
    <derivirana_varijabla naziv="DomainObject.Predmet.ProtustrankaIDrugi_1">TRANS DOL društvo s ograničenom odgovornošću za usluge i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TRANS DOL društvo s ograničenom odgovornošću za usluge i trgovinu, OIB 39313230536, Mali dol 9, 10000 Zagreb</izvorni_sadrzaj>
    <derivirana_varijabla naziv="DomainObject.Predmet.ProtustrankaIDrugiAdressOIB_1">TRANS DOL društvo s ograničenom odgovornošću za usluge i trgovinu, OIB 39313230536, Mali dol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 DOL društvo s ograničenom odgovornošću za usluge i trgovinu</item>
      <item>FINA Regionalni centar Zagreb, Podružnica Zagreb</item>
      <item>Tatjana Horvat</item>
    </izvorni_sadrzaj>
    <derivirana_varijabla naziv="DomainObject.Predmet.SudioniciListNaziv_1">
      <item>TRANS DOL društvo s ograničenom odgovornošću za usluge i trgovinu</item>
      <item>FINA Regionalni centar Zagreb, Podružnica Zagreb</item>
      <item>Tatjana Horvat</item>
    </derivirana_varijabla>
  </DomainObject.Predmet.SudioniciListNaziv>
  <DomainObject.Predmet.SudioniciListAdressOIB>
    <izvorni_sadrzaj>
      <item>TRANS DOL društvo s ograničenom odgovornošću za usluge i trgovinu, OIB 39313230536, Mali dol 9,10000 Zagreb</item>
      <item>FINA Regionalni centar Zagreb, Podružnica Zagreb, OIB 85821130368, Trg svibanjskih žrtava 1995. br. 1,10000 Zagreb</item>
      <item>Tatjana Horvat, OIB 21054335435, Mali dol 9,10000 Zagreb</item>
    </izvorni_sadrzaj>
    <derivirana_varijabla naziv="DomainObject.Predmet.SudioniciListAdressOIB_1">
      <item>TRANS DOL društvo s ograničenom odgovornošću za usluge i trgovinu, OIB 39313230536, Mali dol 9,10000 Zagreb</item>
      <item>FINA Regionalni centar Zagreb, Podružnica Zagreb, OIB 85821130368, Trg svibanjskih žrtava 1995. br. 1,10000 Zagreb</item>
      <item>Tatjana Horvat, OIB 21054335435, Mali dol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39313230536</item>
      <item>, OIB 85821130368</item>
      <item>, OIB 21054335435</item>
    </izvorni_sadrzaj>
    <derivirana_varijabla naziv="DomainObject.Predmet.SudioniciListNazivOIB_1">
      <item>, OIB 39313230536</item>
      <item>, OIB 85821130368</item>
      <item>, OIB 21054335435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A82DE-5497-4540-8AB4-ABD9D88E1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1639</properties:Characters>
  <properties:Lines>44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2017-03-15T11:51:00Z</dcterms:created>
  <dc:creator>ssabljic</dc:creator>
  <cp:lastModifiedBy>Miroslav Lovreković</cp:lastModifiedBy>
  <cp:lastPrinted>2017-03-15T12:40:00Z</cp:lastPrinted>
  <dcterms:modified xmlns:xsi="http://www.w3.org/2001/XMLSchema-instance" xsi:type="dcterms:W3CDTF">2017-03-15T12:40:00Z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