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b74d9" w14:paraId="9fb74d9"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47371D">
        <w:t>627</w:t>
      </w:r>
      <w:r w:rsidR="00546182">
        <w:t>/17</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44426A" w:rsidRPr="006E7BEC">
        <w:t>DIVKOVIĆ 86 j.d.o.o. za trgovinu i usluge, Rakitje, Rakitska cesta 127, MBS: 081023031, OIB: 83568851228</w:t>
      </w:r>
      <w:r w:rsidR="00BC5677" w:rsidRPr="00BC5677">
        <w:t xml:space="preserve">, </w:t>
      </w:r>
      <w:r w:rsidR="00166636">
        <w:t>13.</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44426A" w:rsidRPr="006E7BEC">
        <w:t>DIVKOVIĆ 86 j.d.o.o. za trgovinu i usluge, Rakitje, Rakitska cesta 127, MBS: 081023031, OIB: 83568851228</w:t>
      </w:r>
      <w:r w:rsidR="009B1AF4">
        <w:t>.</w:t>
      </w:r>
    </w:p>
    <w:p w:rsidRDefault="005C21A1" w:rsidP="00166636" w:rsidR="00E72C15">
      <w:pPr>
        <w:spacing w:lineRule="atLeast" w:line="0"/>
        <w:contextualSpacing/>
      </w:pPr>
      <w:r>
        <w:t>II</w:t>
      </w:r>
      <w:r>
        <w:tab/>
      </w:r>
      <w:r w:rsidR="00E72C15">
        <w:t>Za stečajnog upravitelja</w:t>
      </w:r>
      <w:r w:rsidR="00411CBA">
        <w:t xml:space="preserve"> imenuje </w:t>
      </w:r>
      <w:r w:rsidR="00721732">
        <w:t>se</w:t>
      </w:r>
      <w:r w:rsidR="0071652C" w:rsidRPr="0071652C">
        <w:t xml:space="preserve"> </w:t>
      </w:r>
      <w:r w:rsidR="00166636">
        <w:t>BORIS HMELINA, Zagreb, Frateršćica 81, OIB:35220441313.</w:t>
      </w:r>
    </w:p>
    <w:p w:rsidRDefault="00F46AFE" w:rsidP="00ED36CE" w:rsidR="00F46AFE">
      <w:pPr>
        <w:ind w:firstLine="720"/>
        <w:jc w:val="both"/>
      </w:pPr>
      <w:r>
        <w:t>III</w:t>
      </w:r>
      <w:r>
        <w:tab/>
        <w:t>Zaključuje</w:t>
      </w:r>
      <w:r>
        <w:rPr>
          <w:noProof w:val="false"/>
        </w:rPr>
        <w:t xml:space="preserve"> se </w:t>
      </w:r>
      <w:r w:rsidRPr="00783453">
        <w:t xml:space="preserve">stečajni postupak nad </w:t>
      </w:r>
      <w:r w:rsidR="0044426A" w:rsidRPr="006E7BEC">
        <w:t>DIVKOVIĆ 86 j.d.o.o. za trgovinu i usluge, Rakitje, Rakitska cesta 127, MBS: 081023031, OIB: 83568851228</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30718D" w:rsidP="0085485D" w:rsidR="0085485D">
      <w:pPr>
        <w:overflowPunct w:val="false"/>
        <w:ind w:firstLine="708"/>
        <w:jc w:val="both"/>
        <w:rPr>
          <w:noProof w:val="false"/>
        </w:rPr>
      </w:pPr>
      <w:r w:rsidRPr="0030718D">
        <w:rPr>
          <w:noProof w:val="false"/>
        </w:rPr>
        <w:t xml:space="preserve">Iz potvrde FINA-e od </w:t>
      </w:r>
      <w:r w:rsidR="0044426A">
        <w:t>3. studenoga 2017.</w:t>
      </w:r>
      <w:r w:rsidR="00D21013">
        <w:t xml:space="preserve"> </w:t>
      </w:r>
      <w:r w:rsidRPr="0030718D">
        <w:rPr>
          <w:noProof w:val="false"/>
        </w:rPr>
        <w:t xml:space="preserve">utvrđeno je da je račun dužnika na </w:t>
      </w:r>
      <w:r w:rsidR="0044426A">
        <w:rPr>
          <w:noProof w:val="false"/>
        </w:rPr>
        <w:t xml:space="preserve">taj </w:t>
      </w:r>
      <w:r w:rsidRPr="0030718D">
        <w:rPr>
          <w:noProof w:val="false"/>
        </w:rPr>
        <w:t xml:space="preserve">dan u blokadi za iznos </w:t>
      </w:r>
      <w:r w:rsidR="0044426A">
        <w:t>32.625,99</w:t>
      </w:r>
      <w:r w:rsidR="000B7B39">
        <w:t xml:space="preserve"> </w:t>
      </w:r>
      <w:r w:rsidRPr="0030718D">
        <w:rPr>
          <w:noProof w:val="false"/>
        </w:rPr>
        <w:t xml:space="preserve">kn te da neprekidna blokada traje </w:t>
      </w:r>
      <w:r w:rsidR="0044426A">
        <w:rPr>
          <w:noProof w:val="false"/>
        </w:rPr>
        <w:t>375</w:t>
      </w:r>
      <w:r w:rsidRPr="0030718D">
        <w:rPr>
          <w:noProof w:val="false"/>
        </w:rPr>
        <w:t xml:space="preserve"> dana.</w:t>
      </w:r>
      <w:r w:rsidR="0085485D">
        <w:rPr>
          <w:noProof w:val="false"/>
        </w:rPr>
        <w:t xml:space="preserve"> </w:t>
      </w:r>
    </w:p>
    <w:p w:rsidRDefault="0085485D" w:rsidP="0085485D"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BC6262">
        <w:t>1</w:t>
      </w:r>
      <w:r w:rsidR="00127F2C">
        <w:t>2</w:t>
      </w:r>
      <w:r w:rsidR="00667B0F" w:rsidRPr="00667B0F">
        <w:t xml:space="preserve">. </w:t>
      </w:r>
      <w:r w:rsidR="00127F2C">
        <w:t>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lastRenderedPageBreak/>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166636">
        <w:rPr>
          <w:noProof w:val="false"/>
        </w:rPr>
        <w:t>13.</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AF1C31">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AF1C31" w:rsidR="00AF1C31">
      <w:r>
        <w:t>Za točnost otpravka - ovlašteni službenik</w:t>
      </w:r>
    </w:p>
    <w:p w:rsidRDefault="00AF1C31" w:rsidR="00AF1C31" w:rsidRPr="000504A6">
      <w:r>
        <w:tab/>
        <w:t xml:space="preserve">      </w:t>
      </w:r>
      <w:r w:rsidRPr="000E6531">
        <w:t>Ivana Stampf</w:t>
      </w:r>
    </w:p>
    <w:p w:rsidRDefault="001F1245" w:rsidP="00AF1C31" w:rsidR="001F1245" w:rsidRPr="009D23EC"/>
    <w:sectPr w:rsidSect="00806E44" w:rsidR="001F1245" w:rsidRPr="009D23EC">
      <w:headerReference w:type="even" r:id="rId11"/>
      <w:headerReference w:type="default" r:id="rId12"/>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1C31">
      <w:rPr>
        <w:rStyle w:val="Brojstranice"/>
      </w:rPr>
      <w:t>2</w:t>
    </w:r>
    <w:r>
      <w:rPr>
        <w:rStyle w:val="Brojstranice"/>
      </w:rPr>
      <w:fldChar w:fldCharType="end"/>
    </w:r>
  </w:p>
  <w:p w:rsidRDefault="006F3C34" w:rsidP="00B509F2" w:rsidR="00CF1E49">
    <w:pPr>
      <w:pStyle w:val="Zaglavlje"/>
      <w:jc w:val="right"/>
    </w:pPr>
    <w:r>
      <w:tab/>
    </w:r>
    <w:r>
      <w:tab/>
    </w:r>
    <w:r w:rsidR="00CF1E49">
      <w:t>66 St-</w:t>
    </w:r>
    <w:r w:rsidR="0044426A">
      <w:t>627</w:t>
    </w:r>
    <w:r w:rsidR="00B328FC">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B7B39"/>
    <w:rsid w:val="000C17AC"/>
    <w:rsid w:val="000C2E0E"/>
    <w:rsid w:val="000C46D4"/>
    <w:rsid w:val="000C5DD6"/>
    <w:rsid w:val="000C6669"/>
    <w:rsid w:val="000C6F4D"/>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5F02"/>
    <w:rsid w:val="00126840"/>
    <w:rsid w:val="00127F2C"/>
    <w:rsid w:val="00132B86"/>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63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426A"/>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371D"/>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6182"/>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0FB"/>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1279"/>
    <w:rsid w:val="00891C95"/>
    <w:rsid w:val="0089201D"/>
    <w:rsid w:val="00892779"/>
    <w:rsid w:val="00894871"/>
    <w:rsid w:val="00894EC1"/>
    <w:rsid w:val="0089577E"/>
    <w:rsid w:val="00895D34"/>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4F9A"/>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C31"/>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28FC"/>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07B1"/>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013"/>
    <w:rsid w:val="00D21646"/>
    <w:rsid w:val="00D21C22"/>
    <w:rsid w:val="00D2269D"/>
    <w:rsid w:val="00D22866"/>
    <w:rsid w:val="00D22B7B"/>
    <w:rsid w:val="00D22E59"/>
    <w:rsid w:val="00D22FFB"/>
    <w:rsid w:val="00D23D6B"/>
    <w:rsid w:val="00D24E48"/>
    <w:rsid w:val="00D25CB3"/>
    <w:rsid w:val="00D26F7F"/>
    <w:rsid w:val="00D26FE3"/>
    <w:rsid w:val="00D30B9B"/>
    <w:rsid w:val="00D31A4A"/>
    <w:rsid w:val="00D31B60"/>
    <w:rsid w:val="00D33832"/>
    <w:rsid w:val="00D339D4"/>
    <w:rsid w:val="00D34F27"/>
    <w:rsid w:val="00D3545C"/>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45B"/>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AF1C31"/>
    <w:rPr>
      <w:color w:val="808080"/>
      <w:bdr w:space="0" w:sz="0" w:color="auto" w:val="none"/>
      <w:shd w:fill="auto" w:color="auto" w:val="clear"/>
    </w:rPr>
  </w:style>
  <w:style w:customStyle="true" w:styleId="eSPISCCParagraphDefaultFont" w:type="character">
    <w:name w:val="eSPIS_CC_Paragraph Default Font"/>
    <w:basedOn w:val="Zadanifontodlomka"/>
    <w:rsid w:val="00AF1C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1C31"/>
    <w:rPr>
      <w:bdr w:space="0" w:sz="0" w:color="auto" w:val="none"/>
      <w:shd w:fill="FFFFCC" w:color="auto" w:val="clear"/>
      <w:lang w:val="hr-HR"/>
    </w:rPr>
  </w:style>
  <w:style w:customStyle="true" w:styleId="PozadinaSvijetloCrvena" w:type="character">
    <w:name w:val="Pozadina_SvijetloCrvena"/>
    <w:basedOn w:val="eSPISCCParagraphDefaultFont"/>
    <w:rsid w:val="00AF1C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1C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AF1C31"/>
    <w:rPr>
      <w:color w:val="808080"/>
      <w:bdr w:color="auto" w:space="0" w:sz="0" w:val="none"/>
      <w:shd w:color="auto" w:fill="auto" w:val="clear"/>
    </w:rPr>
  </w:style>
  <w:style w:customStyle="1" w:styleId="eSPISCCParagraphDefaultFont" w:type="character">
    <w:name w:val="eSPIS_CC_Paragraph Default Font"/>
    <w:basedOn w:val="Zadanifontodlomka"/>
    <w:rsid w:val="00AF1C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1C31"/>
    <w:rPr>
      <w:bdr w:color="auto" w:space="0" w:sz="0" w:val="none"/>
      <w:shd w:color="auto" w:fill="FFFFCC" w:val="clear"/>
      <w:lang w:val="hr-HR"/>
    </w:rPr>
  </w:style>
  <w:style w:customStyle="1" w:styleId="PozadinaSvijetloCrvena" w:type="character">
    <w:name w:val="Pozadina_SvijetloCrvena"/>
    <w:basedOn w:val="eSPISCCParagraphDefaultFont"/>
    <w:rsid w:val="00AF1C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1C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izvorni_sadrzaj>
    <derivirana_varijabla naziv="DomainObject.Predmet.Broj_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St-627/2017</izvorni_sadrzaj>
    <derivirana_varijabla naziv="DomainObject.Predmet.OznakaBroj_1">St-627/2017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DIVKOVIĆ 86 j.d.o.o. za trgovinu i usluge</izvorni_sadrzaj>
    <derivirana_varijabla naziv="DomainObject.Predmet.ProtustrankaFormated_1">  DIVKOVIĆ 86 j.d.o.o. za trgovinu i usluge</derivirana_varijabla>
  </DomainObject.Predmet.ProtustrankaFormated>
  <DomainObject.Predmet.ProtustrankaFormatedOIB>
    <izvorni_sadrzaj>  DIVKOVIĆ 86 j.d.o.o. za trgovinu i usluge, OIB 83568851228</izvorni_sadrzaj>
    <derivirana_varijabla naziv="DomainObject.Predmet.ProtustrankaFormatedOIB_1">  DIVKOVIĆ 86 j.d.o.o. za trgovinu i usluge, OIB 83568851228</derivirana_varijabla>
  </DomainObject.Predmet.ProtustrankaFormatedOIB>
  <DomainObject.Predmet.ProtustrankaFormatedWithAdress>
    <izvorni_sadrzaj> DIVKOVIĆ 86 j.d.o.o. za trgovinu i usluge, Rakitska cesta 127, 10437 Rakitje</izvorni_sadrzaj>
    <derivirana_varijabla naziv="DomainObject.Predmet.ProtustrankaFormatedWithAdress_1"> DIVKOVIĆ 86 j.d.o.o. za trgovinu i usluge, Rakitska cesta 127, 10437 Rakitje</derivirana_varijabla>
  </DomainObject.Predmet.ProtustrankaFormatedWithAdress>
  <DomainObject.Predmet.ProtustrankaFormatedWithAdressOIB>
    <izvorni_sadrzaj> DIVKOVIĆ 86 j.d.o.o. za trgovinu i usluge, OIB 83568851228, Rakitska cesta 127, 10437 Rakitje</izvorni_sadrzaj>
    <derivirana_varijabla naziv="DomainObject.Predmet.ProtustrankaFormatedWithAdressOIB_1"> DIVKOVIĆ 86 j.d.o.o. za trgovinu i usluge, OIB 83568851228, Rakitska cesta 127, 10437 Rakitje</derivirana_varijabla>
  </DomainObject.Predmet.ProtustrankaFormatedWithAdressOIB>
  <DomainObject.Predmet.ProtustrankaWithAdress>
    <izvorni_sadrzaj>DIVKOVIĆ 86 j.d.o.o. za trgovinu i usluge Rakitska cesta 127, 10437 Rakitje</izvorni_sadrzaj>
    <derivirana_varijabla naziv="DomainObject.Predmet.ProtustrankaWithAdress_1">DIVKOVIĆ 86 j.d.o.o. za trgovinu i usluge Rakitska cesta 127, 10437 Rakitje</derivirana_varijabla>
  </DomainObject.Predmet.ProtustrankaWithAdress>
  <DomainObject.Predmet.ProtustrankaWithAdressOIB>
    <izvorni_sadrzaj>DIVKOVIĆ 86 j.d.o.o. za trgovinu i usluge, OIB 83568851228, Rakitska cesta 127, 10437 Rakitje</izvorni_sadrzaj>
    <derivirana_varijabla naziv="DomainObject.Predmet.ProtustrankaWithAdressOIB_1">DIVKOVIĆ 86 j.d.o.o. za trgovinu i usluge, OIB 83568851228, Rakitska cesta 127, 10437 Rakitje</derivirana_varijabla>
  </DomainObject.Predmet.ProtustrankaWithAdressOIB>
  <DomainObject.Predmet.ProtustrankaNazivFormated>
    <izvorni_sadrzaj>DIVKOVIĆ 86 j.d.o.o. za trgovinu i usluge</izvorni_sadrzaj>
    <derivirana_varijabla naziv="DomainObject.Predmet.ProtustrankaNazivFormated_1">DIVKOVIĆ 86 j.d.o.o. za trgovinu i usluge</derivirana_varijabla>
  </DomainObject.Predmet.ProtustrankaNazivFormated>
  <DomainObject.Predmet.ProtustrankaNazivFormatedOIB>
    <izvorni_sadrzaj>DIVKOVIĆ 86 j.d.o.o. za trgovinu i usluge, OIB 83568851228</izvorni_sadrzaj>
    <derivirana_varijabla naziv="DomainObject.Predmet.ProtustrankaNazivFormatedOIB_1">DIVKOVIĆ 86 j.d.o.o. za trgovinu i usluge, OIB 83568851228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DIVKOVIĆ 86 j.d.o.o. za trgovinu i usluge</item>
    </izvorni_sadrzaj>
    <derivirana_varijabla naziv="DomainObject.Predmet.ProtuStrankaListFormated_1">
      <item>DIVKOVIĆ 86 j.d.o.o. za trgovinu i usluge</item>
    </derivirana_varijabla>
  </DomainObject.Predmet.ProtuStrankaListFormated>
  <DomainObject.Predmet.ProtuStrankaListFormatedOIB>
    <izvorni_sadrzaj>
      <item>DIVKOVIĆ 86 j.d.o.o. za trgovinu i usluge, OIB 83568851228</item>
    </izvorni_sadrzaj>
    <derivirana_varijabla naziv="DomainObject.Predmet.ProtuStrankaListFormatedOIB_1">
      <item>DIVKOVIĆ 86 j.d.o.o. za trgovinu i usluge, OIB 83568851228</item>
    </derivirana_varijabla>
  </DomainObject.Predmet.ProtuStrankaListFormatedOIB>
  <DomainObject.Predmet.ProtuStrankaListFormatedWithAdress>
    <izvorni_sadrzaj>
      <item>DIVKOVIĆ 86 j.d.o.o. za trgovinu i usluge, Rakitska cesta 127, 10437 Rakitje</item>
    </izvorni_sadrzaj>
    <derivirana_varijabla naziv="DomainObject.Predmet.ProtuStrankaListFormatedWithAdress_1">
      <item>DIVKOVIĆ 86 j.d.o.o. za trgovinu i usluge, Rakitska cesta 127, 10437 Rakitje</item>
    </derivirana_varijabla>
  </DomainObject.Predmet.ProtuStrankaListFormatedWithAdress>
  <DomainObject.Predmet.ProtuStrankaListFormatedWithAdressOIB>
    <izvorni_sadrzaj>
      <item>DIVKOVIĆ 86 j.d.o.o. za trgovinu i usluge, OIB 83568851228, Rakitska cesta 127, 10437 Rakitje</item>
    </izvorni_sadrzaj>
    <derivirana_varijabla naziv="DomainObject.Predmet.ProtuStrankaListFormatedWithAdressOIB_1">
      <item>DIVKOVIĆ 86 j.d.o.o. za trgovinu i usluge, OIB 83568851228, Rakitska cesta 127, 10437 Rakitje</item>
    </derivirana_varijabla>
  </DomainObject.Predmet.ProtuStrankaListFormatedWithAdressOIB>
  <DomainObject.Predmet.ProtuStrankaListNazivFormated>
    <izvorni_sadrzaj>
      <item>DIVKOVIĆ 86 j.d.o.o. za trgovinu i usluge</item>
    </izvorni_sadrzaj>
    <derivirana_varijabla naziv="DomainObject.Predmet.ProtuStrankaListNazivFormated_1">
      <item>DIVKOVIĆ 86 j.d.o.o. za trgovinu i usluge</item>
    </derivirana_varijabla>
  </DomainObject.Predmet.ProtuStrankaListNazivFormated>
  <DomainObject.Predmet.ProtuStrankaListNazivFormatedOIB>
    <izvorni_sadrzaj>
      <item>DIVKOVIĆ 86 j.d.o.o. za trgovinu i usluge, OIB 83568851228</item>
    </izvorni_sadrzaj>
    <derivirana_varijabla naziv="DomainObject.Predmet.ProtuStrankaListNazivFormatedOIB_1">
      <item>DIVKOVIĆ 86 j.d.o.o. za trgovinu i usluge, OIB 83568851228</item>
    </derivirana_varijabla>
  </DomainObject.Predmet.ProtuStrankaListNazivFormatedOIB>
  <DomainObject.Predmet.OstaliListFormated>
    <izvorni_sadrzaj>
      <item>Aleksandar Divković</item>
    </izvorni_sadrzaj>
    <derivirana_varijabla naziv="DomainObject.Predmet.OstaliListFormated_1">
      <item>Aleksandar Divković</item>
    </derivirana_varijabla>
  </DomainObject.Predmet.OstaliListFormated>
  <DomainObject.Predmet.OstaliListFormatedOIB>
    <izvorni_sadrzaj>
      <item>Aleksandar Divković, OIB 18708388887</item>
    </izvorni_sadrzaj>
    <derivirana_varijabla naziv="DomainObject.Predmet.OstaliListFormatedOIB_1">
      <item>Aleksandar Divković, OIB 18708388887</item>
    </derivirana_varijabla>
  </DomainObject.Predmet.OstaliListFormatedOIB>
  <DomainObject.Predmet.OstaliListFormatedWithAdress>
    <izvorni_sadrzaj>
      <item>Aleksandar Divković, Rakitska Cesta 127, 10437 Rakitje</item>
    </izvorni_sadrzaj>
    <derivirana_varijabla naziv="DomainObject.Predmet.OstaliListFormatedWithAdress_1">
      <item>Aleksandar Divković, Rakitska Cesta 127, 10437 Rakitje</item>
    </derivirana_varijabla>
  </DomainObject.Predmet.OstaliListFormatedWithAdress>
  <DomainObject.Predmet.OstaliListFormatedWithAdressOIB>
    <izvorni_sadrzaj>
      <item>Aleksandar Divković, OIB 18708388887, Rakitska Cesta 127, 10437 Rakitje</item>
    </izvorni_sadrzaj>
    <derivirana_varijabla naziv="DomainObject.Predmet.OstaliListFormatedWithAdressOIB_1">
      <item>Aleksandar Divković, OIB 18708388887, Rakitska Cesta 127, 10437 Rakitje</item>
    </derivirana_varijabla>
  </DomainObject.Predmet.OstaliListFormatedWithAdressOIB>
  <DomainObject.Predmet.OstaliListNazivFormated>
    <izvorni_sadrzaj>
      <item>Aleksandar Divković</item>
    </izvorni_sadrzaj>
    <derivirana_varijabla naziv="DomainObject.Predmet.OstaliListNazivFormated_1">
      <item>Aleksandar Divković</item>
    </derivirana_varijabla>
  </DomainObject.Predmet.OstaliListNazivFormated>
  <DomainObject.Predmet.OstaliListNazivFormatedOIB>
    <izvorni_sadrzaj>
      <item>Aleksandar Divković, OIB 18708388887</item>
    </izvorni_sadrzaj>
    <derivirana_varijabla naziv="DomainObject.Predmet.OstaliListNazivFormatedOIB_1">
      <item>Aleksandar Divković, OIB 18708388887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DIVKOVIĆ 86 j.d.o.o. za trgovinu i usluge</izvorni_sadrzaj>
    <derivirana_varijabla naziv="DomainObject.Predmet.ProtustrankaIDrugi_1">DIVKOVIĆ 86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DIVKOVIĆ 86 j.d.o.o. za trgovinu i usluge, OIB 83568851228, Rakitska cesta 127, 10437 Rakitje</izvorni_sadrzaj>
    <derivirana_varijabla naziv="DomainObject.Predmet.ProtustrankaIDrugiAdressOIB_1">DIVKOVIĆ 86 j.d.o.o. za trgovinu i usluge, OIB 83568851228, Rakitska cesta 127,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DIVKOVIĆ 86 j.d.o.o. za trgovinu i usluge</item>
      <item>Aleksandar Divković</item>
      <item>VJEROVNICI</item>
    </izvorni_sadrzaj>
    <derivirana_varijabla naziv="DomainObject.Predmet.SudioniciListNaziv_1">
      <item>FINA Regionalni centar Zagreb</item>
      <item>DIVKOVIĆ 86 j.d.o.o. za trgovinu i usluge</item>
      <item>Aleksandar Divković</item>
      <item>VJEROVNICI</item>
    </derivirana_varijabla>
  </DomainObject.Predmet.SudioniciListNaziv>
  <DomainObject.Predmet.SudioniciListAdressOIB>
    <izvorni_sadrzaj>
      <item>FINA Regionalni centar Zagreb, OIB 85821130368, Trg svibanjskih žrtava 1995. br. 1,10000 Zagreb</item>
      <item>DIVKOVIĆ 86 j.d.o.o. za trgovinu i usluge, OIB 83568851228, Rakitska cesta 127,10437 Rakitje</item>
      <item>Aleksandar Divković, OIB 18708388887, Rakitska Cesta 127,10437 Rakitje</item>
      <item>VJEROVNICI</item>
    </izvorni_sadrzaj>
    <derivirana_varijabla naziv="DomainObject.Predmet.SudioniciListAdressOIB_1">
      <item>FINA Regionalni centar Zagreb, OIB 85821130368, Trg svibanjskih žrtava 1995. br. 1,10000 Zagreb</item>
      <item>DIVKOVIĆ 86 j.d.o.o. za trgovinu i usluge, OIB 83568851228, Rakitska cesta 127,10437 Rakitje</item>
      <item>Aleksandar Divković, OIB 18708388887, Rakitska Cesta 127,10437 Rakitje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83568851228</item>
      <item>, OIB 18708388887</item>
      <item>, OIB null</item>
    </izvorni_sadrzaj>
    <derivirana_varijabla naziv="DomainObject.Predmet.SudioniciListNazivOIB_1">
      <item>, OIB 85821130368</item>
      <item>, OIB 83568851228</item>
      <item>, OIB 18708388887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ED6C58-96E4-4272-B7F8-184CE6CD90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599</properties:Words>
  <properties:Characters>3242</properties:Characters>
  <properties:Lines>73</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2018-07-11T11:57:00Z</dcterms:created>
  <dc:creator>novakb</dc:creator>
  <cp:lastModifiedBy>Ivana Stampf</cp:lastModifiedBy>
  <cp:lastPrinted>2013-08-26T14:50:00Z</cp:lastPrinted>
  <dcterms:modified xmlns:xsi="http://www.w3.org/2001/XMLSchema-instance" xsi:type="dcterms:W3CDTF">2018-07-13T08:45:00Z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St-627-17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