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c739" w14:paraId="a38c739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BD0922">
        <w:rPr>
          <w:rFonts w:cs="Times New Roman" w:eastAsia="Times New Roman" w:hAnsi="Times New Roman" w:ascii="Times New Roman"/>
          <w:sz w:val="24"/>
          <w:szCs w:val="24"/>
          <w:lang w:eastAsia="hr-HR"/>
        </w:rPr>
        <w:t>SUPER PIZZA d.o.o., Sesvete, Zelengajska 11A, OIB: 11460953887</w:t>
      </w:r>
      <w:r w:rsidR="00F73CF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092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33E1C" w:rsidRP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0922">
        <w:rPr>
          <w:rFonts w:cs="Times New Roman" w:eastAsia="Times New Roman" w:hAnsi="Times New Roman" w:ascii="Times New Roman"/>
          <w:sz w:val="24"/>
          <w:szCs w:val="24"/>
          <w:lang w:eastAsia="hr-HR"/>
        </w:rPr>
        <w:t>SUPER PIZZA d.o.o., Sesvete, Zelengajska 11A, OIB: 11460953887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BD0922">
        <w:rPr>
          <w:rFonts w:cs="Times New Roman" w:hAnsi="Times New Roman" w:ascii="Times New Roman"/>
          <w:sz w:val="24"/>
          <w:szCs w:val="24"/>
        </w:rPr>
        <w:t>MARIU LULIĆU, Sesvete, Zelengajska 11A, OIB: 15733540704</w:t>
      </w:r>
      <w:r w:rsidR="00BB4B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D092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4556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D092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4556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BD092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315" w:rsidP="007B6B50" w:rsidR="00600315">
      <w:pPr>
        <w:spacing w:lineRule="auto" w:line="240" w:after="0"/>
      </w:pPr>
      <w:r>
        <w:separator/>
      </w:r>
    </w:p>
  </w:endnote>
  <w:endnote w:id="0" w:type="continuationSeparator">
    <w:p w:rsidRDefault="00600315" w:rsidP="007B6B50" w:rsidR="006003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315" w:rsidP="007B6B50" w:rsidR="00600315">
      <w:pPr>
        <w:spacing w:lineRule="auto" w:line="240" w:after="0"/>
      </w:pPr>
      <w:r>
        <w:separator/>
      </w:r>
    </w:p>
  </w:footnote>
  <w:footnote w:id="0" w:type="continuationSeparator">
    <w:p w:rsidRDefault="00600315" w:rsidP="007B6B50" w:rsidR="006003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E25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BD0922">
      <w:t>4556</w:t>
    </w:r>
    <w:r w:rsidR="0022121D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81EF7"/>
    <w:rsid w:val="0022121D"/>
    <w:rsid w:val="00243920"/>
    <w:rsid w:val="00271AD7"/>
    <w:rsid w:val="002A2B0B"/>
    <w:rsid w:val="002D6703"/>
    <w:rsid w:val="00302E3C"/>
    <w:rsid w:val="00360862"/>
    <w:rsid w:val="00382C2E"/>
    <w:rsid w:val="003F3F2A"/>
    <w:rsid w:val="00421A7A"/>
    <w:rsid w:val="00426022"/>
    <w:rsid w:val="00434CEB"/>
    <w:rsid w:val="004662BE"/>
    <w:rsid w:val="0047282B"/>
    <w:rsid w:val="004E767B"/>
    <w:rsid w:val="00533E1C"/>
    <w:rsid w:val="005355E5"/>
    <w:rsid w:val="005673E6"/>
    <w:rsid w:val="00567CB5"/>
    <w:rsid w:val="005813B0"/>
    <w:rsid w:val="005D7006"/>
    <w:rsid w:val="00600315"/>
    <w:rsid w:val="00620731"/>
    <w:rsid w:val="006A4C54"/>
    <w:rsid w:val="006B6031"/>
    <w:rsid w:val="006F758C"/>
    <w:rsid w:val="00716DB5"/>
    <w:rsid w:val="00731819"/>
    <w:rsid w:val="00743E25"/>
    <w:rsid w:val="007B6B50"/>
    <w:rsid w:val="00877831"/>
    <w:rsid w:val="008F7618"/>
    <w:rsid w:val="00A821C4"/>
    <w:rsid w:val="00AD42A1"/>
    <w:rsid w:val="00AF426C"/>
    <w:rsid w:val="00B02C18"/>
    <w:rsid w:val="00B05F96"/>
    <w:rsid w:val="00B3605A"/>
    <w:rsid w:val="00B7170B"/>
    <w:rsid w:val="00BB0302"/>
    <w:rsid w:val="00BB4B66"/>
    <w:rsid w:val="00BC5E61"/>
    <w:rsid w:val="00BD0922"/>
    <w:rsid w:val="00C300D5"/>
    <w:rsid w:val="00C92F4B"/>
    <w:rsid w:val="00CB0F4D"/>
    <w:rsid w:val="00CB5F9A"/>
    <w:rsid w:val="00D04A9A"/>
    <w:rsid w:val="00DD15E4"/>
    <w:rsid w:val="00E17FA6"/>
    <w:rsid w:val="00E34437"/>
    <w:rsid w:val="00E46E62"/>
    <w:rsid w:val="00E86D49"/>
    <w:rsid w:val="00EE2068"/>
    <w:rsid w:val="00F20447"/>
    <w:rsid w:val="00F73CFA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4556</izvorni_sadrzaj>
    <derivirana_varijabla naziv="DomainObject.Predmet.Broj_1">4556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St-4556/2016</izvorni_sadrzaj>
    <derivirana_varijabla naziv="DomainObject.Predmet.OznakaBroj_1">St-4556/2016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PIZZA d.o.o. zastupanog po punomoćniku Mario Lulić</izvorni_sadrzaj>
    <derivirana_varijabla naziv="DomainObject.Predmet.ProtustrankaFormated_1">  SUPER PIZZA d.o.o. zastupanog po punomoćniku Mario Lulić</derivirana_varijabla>
  </DomainObject.Predmet.ProtustrankaFormated>
  <DomainObject.Predmet.ProtustrankaFormatedOIB>
    <izvorni_sadrzaj>  SUPER PIZZA d.o.o., OIB 11460953887 zastupanog po punomoćniku Mario Lulić</izvorni_sadrzaj>
    <derivirana_varijabla naziv="DomainObject.Predmet.ProtustrankaFormatedOIB_1">  SUPER PIZZA d.o.o., OIB 11460953887 zastupanog po punomoćniku Mario Lulić</derivirana_varijabla>
  </DomainObject.Predmet.ProtustrankaFormatedOIB>
  <DomainObject.Predmet.ProtustrankaFormatedWithAdress>
    <izvorni_sadrzaj> SUPER PIZZA d.o.o., Zelengajska 11 A, 10360 Sesvete zastupanog po punomoćniku Mario Lulić</izvorni_sadrzaj>
    <derivirana_varijabla naziv="DomainObject.Predmet.ProtustrankaFormatedWithAdress_1"> SUPER PIZZA d.o.o., Zelengajska 11 A, 10360 Sesvete zastupanog po punomoćniku Mario Lulić</derivirana_varijabla>
  </DomainObject.Predmet.ProtustrankaFormatedWithAdress>
  <DomainObject.Predmet.ProtustrankaFormatedWithAdressOIB>
    <izvorni_sadrzaj> SUPER PIZZA d.o.o., OIB 11460953887, Zelengajska 11 A, 10360 Sesvete zastupanog po punomoćniku Mario Lulić</izvorni_sadrzaj>
    <derivirana_varijabla naziv="DomainObject.Predmet.ProtustrankaFormatedWithAdressOIB_1"> SUPER PIZZA d.o.o., OIB 11460953887, Zelengajska 11 A, 10360 Sesvete zastupanog po punomoćniku Mario Lulić</derivirana_varijabla>
  </DomainObject.Predmet.ProtustrankaFormatedWithAdressOIB>
  <DomainObject.Predmet.ProtustrankaWithAdress>
    <izvorni_sadrzaj>SUPER PIZZA d.o.o. Zelengajska 11 A, 10360 Sesvete</izvorni_sadrzaj>
    <derivirana_varijabla naziv="DomainObject.Predmet.ProtustrankaWithAdress_1">SUPER PIZZA d.o.o. Zelengajska 11 A, 10360 Sesvete</derivirana_varijabla>
  </DomainObject.Predmet.ProtustrankaWithAdress>
  <DomainObject.Predmet.ProtustrankaWithAdressOIB>
    <izvorni_sadrzaj>SUPER PIZZA d.o.o., OIB 11460953887, Zelengajska 11 A, 10360 Sesvete</izvorni_sadrzaj>
    <derivirana_varijabla naziv="DomainObject.Predmet.ProtustrankaWithAdressOIB_1">SUPER PIZZA d.o.o., OIB 11460953887, Zelengajska 11 A, 10360 Sesvete</derivirana_varijabla>
  </DomainObject.Predmet.ProtustrankaWithAdressOIB>
  <DomainObject.Predmet.ProtustrankaNazivFormated>
    <izvorni_sadrzaj>SUPER PIZZA d.o.o.</izvorni_sadrzaj>
    <derivirana_varijabla naziv="DomainObject.Predmet.ProtustrankaNazivFormated_1">SUPER PIZZA d.o.o.</derivirana_varijabla>
  </DomainObject.Predmet.ProtustrankaNazivFormated>
  <DomainObject.Predmet.ProtustrankaNazivFormatedOIB>
    <izvorni_sadrzaj>SUPER PIZZA d.o.o., OIB 11460953887</izvorni_sadrzaj>
    <derivirana_varijabla naziv="DomainObject.Predmet.ProtustrankaNazivFormatedOIB_1">SUPER PIZZA d.o.o., OIB 11460953887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PIZZA d.o.o. zastupanog po punomoćniku Mario Lulić</item>
    </izvorni_sadrzaj>
    <derivirana_varijabla naziv="DomainObject.Predmet.ProtuStrankaListFormated_1">
      <item>SUPER PIZZA d.o.o. zastupanog po punomoćniku Mario Lulić</item>
    </derivirana_varijabla>
  </DomainObject.Predmet.ProtuStrankaListFormated>
  <DomainObject.Predmet.ProtuStrankaListFormatedOIB>
    <izvorni_sadrzaj>
      <item>SUPER PIZZA d.o.o., OIB 11460953887 zastupanog po punomoćniku Mario Lulić</item>
    </izvorni_sadrzaj>
    <derivirana_varijabla naziv="DomainObject.Predmet.ProtuStrankaListFormatedOIB_1">
      <item>SUPER PIZZA d.o.o., OIB 11460953887 zastupanog po punomoćniku Mario Lulić</item>
    </derivirana_varijabla>
  </DomainObject.Predmet.ProtuStrankaListFormatedOIB>
  <DomainObject.Predmet.ProtuStrankaListFormatedWithAdress>
    <izvorni_sadrzaj>
      <item>SUPER PIZZA d.o.o., Zelengajska 11 A, 10360 Sesvete zastupanog po punomoćniku Mario Lulić</item>
    </izvorni_sadrzaj>
    <derivirana_varijabla naziv="DomainObject.Predmet.ProtuStrankaListFormatedWithAdress_1">
      <item>SUPER PIZZA d.o.o., Zelengajska 11 A, 10360 Sesvete zastupanog po punomoćniku Mario Lulić</item>
    </derivirana_varijabla>
  </DomainObject.Predmet.ProtuStrankaListFormatedWithAdress>
  <DomainObject.Predmet.ProtuStrankaListFormatedWithAdressOIB>
    <izvorni_sadrzaj>
      <item>SUPER PIZZA d.o.o., OIB 11460953887, Zelengajska 11 A, 10360 Sesvete zastupanog po punomoćniku Mario Lulić</item>
    </izvorni_sadrzaj>
    <derivirana_varijabla naziv="DomainObject.Predmet.ProtuStrankaListFormatedWithAdressOIB_1">
      <item>SUPER PIZZA d.o.o., OIB 11460953887, Zelengajska 11 A, 10360 Sesvete zastupanog po punomoćniku Mario Lulić</item>
    </derivirana_varijabla>
  </DomainObject.Predmet.ProtuStrankaListFormatedWithAdressOIB>
  <DomainObject.Predmet.ProtuStrankaListNazivFormated>
    <izvorni_sadrzaj>
      <item>SUPER PIZZA d.o.o.</item>
    </izvorni_sadrzaj>
    <derivirana_varijabla naziv="DomainObject.Predmet.ProtuStrankaListNazivFormated_1">
      <item>SUPER PIZZA d.o.o.</item>
    </derivirana_varijabla>
  </DomainObject.Predmet.ProtuStrankaListNazivFormated>
  <DomainObject.Predmet.ProtuStrankaListNazivFormatedOIB>
    <izvorni_sadrzaj>
      <item>SUPER PIZZA d.o.o., OIB 11460953887</item>
    </izvorni_sadrzaj>
    <derivirana_varijabla naziv="DomainObject.Predmet.ProtuStrankaListNazivFormatedOIB_1">
      <item>SUPER PIZZA d.o.o., OIB 11460953887</item>
    </derivirana_varijabla>
  </DomainObject.Predmet.ProtuStrankaListNazivFormatedOIB>
  <DomainObject.Predmet.OstaliListFormated>
    <izvorni_sadrzaj>
      <item>Mario Lulić punomoćnik sudionika u postupku SUPER PIZZA d.o.o.</item>
    </izvorni_sadrzaj>
    <derivirana_varijabla naziv="DomainObject.Predmet.OstaliListFormated_1">
      <item>Mario Lulić punomoćnik sudionika u postupku SUPER PIZZA d.o.o.</item>
    </derivirana_varijabla>
  </DomainObject.Predmet.OstaliListFormated>
  <DomainObject.Predmet.OstaliListFormatedOIB>
    <izvorni_sadrzaj>
      <item>Mario Lulić, OIB 15733540704 punomoćnik sudionika u postupku SUPER PIZZA d.o.o.</item>
    </izvorni_sadrzaj>
    <derivirana_varijabla naziv="DomainObject.Predmet.OstaliListFormatedOIB_1">
      <item>Mario Lulić, OIB 15733540704 punomoćnik sudionika u postupku SUPER PIZZA d.o.o.</item>
    </derivirana_varijabla>
  </DomainObject.Predmet.OstaliListFormatedOIB>
  <DomainObject.Predmet.OstaliListFormatedWithAdress>
    <izvorni_sadrzaj>
      <item>Mario Lulić, Zelengajska 11a, 10360 Sesvete punomoćnik sudionika u postupku SUPER PIZZA d.o.o.</item>
    </izvorni_sadrzaj>
    <derivirana_varijabla naziv="DomainObject.Predmet.OstaliListFormatedWithAdress_1">
      <item>Mario Lulić, Zelengajska 11a, 10360 Sesvete punomoćnik sudionika u postupku SUPER PIZZA d.o.o.</item>
    </derivirana_varijabla>
  </DomainObject.Predmet.OstaliListFormatedWithAdress>
  <DomainObject.Predmet.OstaliListFormatedWithAdressOIB>
    <izvorni_sadrzaj>
      <item>Mario Lulić, OIB 15733540704, Zelengajska 11a, 10360 Sesvete punomoćnik sudionika u postupku SUPER PIZZA d.o.o.</item>
    </izvorni_sadrzaj>
    <derivirana_varijabla naziv="DomainObject.Predmet.OstaliListFormatedWithAdressOIB_1">
      <item>Mario Lulić, OIB 15733540704, Zelengajska 11a, 10360 Sesvete punomoćnik sudionika u postupku SUPER PIZZA d.o.o.</item>
    </derivirana_varijabla>
  </DomainObject.Predmet.OstaliListFormatedWithAdressOIB>
  <DomainObject.Predmet.OstaliListNazivFormated>
    <izvorni_sadrzaj>
      <item>Mario Lulić</item>
    </izvorni_sadrzaj>
    <derivirana_varijabla naziv="DomainObject.Predmet.OstaliListNazivFormated_1">
      <item>Mario Lulić</item>
    </derivirana_varijabla>
  </DomainObject.Predmet.OstaliListNazivFormated>
  <DomainObject.Predmet.OstaliListNazivFormatedOIB>
    <izvorni_sadrzaj>
      <item>Mario Lulić, OIB 15733540704</item>
    </izvorni_sadrzaj>
    <derivirana_varijabla naziv="DomainObject.Predmet.OstaliListNazivFormatedOIB_1">
      <item>Mario Lulić, OIB 15733540704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PIZZA d.o.o.</izvorni_sadrzaj>
    <derivirana_varijabla naziv="DomainObject.Predmet.ProtustrankaIDrugi_1">SUPER PIZZA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PIZZA d.o.o., OIB 11460953887, Zelengajska 11 A, 10360 Sesvete</izvorni_sadrzaj>
    <derivirana_varijabla naziv="DomainObject.Predmet.ProtustrankaIDrugiAdressOIB_1">SUPER PIZZA d.o.o., OIB 11460953887, Zelengajska 11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PIZZA d.o.o.</item>
      <item>Mario Lulić</item>
    </izvorni_sadrzaj>
    <derivirana_varijabla naziv="DomainObject.Predmet.SudioniciListNaziv_1">
      <item>FINA Regionalni centar Zagreb</item>
      <item>SUPER PIZZA d.o.o.</item>
      <item>Mario Lulić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PIZZA d.o.o., OIB 11460953887, Zelengajska 11 A,10360 Sesvete</item>
      <item>Mario Lulić, OIB 15733540704, Zelengajska 11a,10360 Sesvete</item>
    </izvorni_sadrzaj>
    <derivirana_varijabla naziv="DomainObject.Predmet.SudioniciListAdressOIB_1">
      <item>FINA Regionalni centar Zagreb, OIB 85821130368, Trg svibanjskih žrtava 1995. 1,10000 Zagreb</item>
      <item>SUPER PIZZA d.o.o., OIB 11460953887, Zelengajska 11 A,10360 Sesvete</item>
      <item>Mario Lulić, OIB 15733540704, Zelengajska 11a,10360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11460953887</item>
      <item>, OIB 15733540704</item>
    </izvorni_sadrzaj>
    <derivirana_varijabla naziv="DomainObject.Predmet.SudioniciListNazivOIB_1">
      <item>, OIB 85821130368</item>
      <item>, OIB 11460953887</item>
      <item>, OIB 15733540704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2424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2016-10-05T06:16:00Z</dcterms:created>
  <dc:creator>Draženka Prpić</dc:creator>
  <cp:lastModifiedBy>Draženka Prpić</cp:lastModifiedBy>
  <cp:lastPrinted>2016-10-05T06:16:00Z</cp:lastPrinted>
  <dcterms:modified xmlns:xsi="http://www.w3.org/2001/XMLSchema-instance" xsi:type="dcterms:W3CDTF">2016-10-05T06:16:00Z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