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3818" w14:paraId="e373818" w:rsidRDefault="009D5A7A" w:rsidP="009D5A7A" w:rsidR="001F614D">
      <w:pPr>
        <w:jc w:val="center"/>
        <w15:collapsed w:val="false"/>
      </w:pPr>
      <w:bookmarkStart w:name="_GoBack" w:id="0"/>
      <w:bookmarkEnd w:id="0"/>
      <w:r>
        <w:t>Obrazac 20.</w:t>
      </w:r>
    </w:p>
    <w:p w:rsidRDefault="009D5A7A" w:rsidP="009D5A7A" w:rsidR="009D5A7A">
      <w:pPr>
        <w:jc w:val="center"/>
      </w:pPr>
    </w:p>
    <w:p w:rsidRDefault="00214997" w:rsidP="009D5A7A" w:rsidR="009D5A7A" w:rsidRPr="009D5A7A">
      <w:pPr>
        <w:jc w:val="center"/>
        <w:rPr>
          <w:b/>
        </w:rPr>
      </w:pPr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="00B5700D" w:rsidRPr="00BA7417">
        <w:t xml:space="preserve"> </w:t>
      </w:r>
      <w:r w:rsidR="00B5700D" w:rsidRPr="00B5700D">
        <w:rPr>
          <w:b/>
        </w:rPr>
        <w:t>30. travnja 2019. g. u 10,00 sati</w:t>
      </w:r>
    </w:p>
    <w:p w:rsidRDefault="009D5A7A" w:rsidP="009D5A7A" w:rsidR="009D5A7A" w:rsidRPr="009D5A7A">
      <w:pPr>
        <w:jc w:val="center"/>
        <w:rPr>
          <w:b/>
        </w:rPr>
      </w:pPr>
    </w:p>
    <w:p w:rsidRDefault="009D5A7A" w:rsidP="009D5A7A" w:rsidR="009D5A7A">
      <w:pPr>
        <w:rPr>
          <w:b/>
        </w:rPr>
      </w:pPr>
      <w:r w:rsidRPr="009D5A7A">
        <w:rPr>
          <w:b/>
        </w:rPr>
        <w:t xml:space="preserve"> </w:t>
      </w:r>
    </w:p>
    <w:p w:rsidRDefault="009D5A7A" w:rsidP="009D5A7A" w:rsidR="009D5A7A" w:rsidRPr="009D5A7A"/>
    <w:p w:rsidRDefault="009D5A7A" w:rsidP="00C029E8" w:rsidR="00C029E8" w:rsidRPr="00B5700D">
      <w:r w:rsidRPr="00B5700D">
        <w:t>Nadležni trgovačk</w:t>
      </w:r>
      <w:r w:rsidR="006B5E0F" w:rsidRPr="00B5700D">
        <w:t>i sud: Trgovački sud u Zagrebu</w:t>
      </w:r>
    </w:p>
    <w:p w:rsidRDefault="003B1801" w:rsidP="00C029E8" w:rsidR="00C029E8" w:rsidRPr="00B5700D">
      <w:r w:rsidRPr="00B5700D">
        <w:t>Poslo</w:t>
      </w:r>
      <w:r w:rsidR="00043649" w:rsidRPr="00B5700D">
        <w:t>vn</w:t>
      </w:r>
      <w:r w:rsidR="006B5E0F" w:rsidRPr="00B5700D">
        <w:t xml:space="preserve">i broj spisa: </w:t>
      </w:r>
      <w:r w:rsidR="008E4B72" w:rsidRPr="00B5700D">
        <w:t xml:space="preserve">Posl.broj: </w:t>
      </w:r>
      <w:r w:rsidR="00B5700D" w:rsidRPr="00B5700D">
        <w:t>48. St-2506/18</w:t>
      </w:r>
    </w:p>
    <w:p w:rsidRDefault="008E7E8A" w:rsidP="009D5A7A" w:rsidR="00B5700D">
      <w:r w:rsidRPr="00B5700D">
        <w:t>Stečajni dužni</w:t>
      </w:r>
      <w:r w:rsidR="00B467B9" w:rsidRPr="00B5700D">
        <w:t>k:</w:t>
      </w:r>
      <w:r w:rsidR="00B467B9" w:rsidRPr="005E3C36">
        <w:rPr>
          <w:b/>
        </w:rPr>
        <w:t xml:space="preserve"> </w:t>
      </w:r>
      <w:r w:rsidR="00B5700D">
        <w:t>SINE MORA d.o.o. u stečaju, Slavonska avenija 22, Zagreb, OIB: 40801222596</w:t>
      </w:r>
    </w:p>
    <w:p w:rsidRDefault="00B5700D" w:rsidP="009D5A7A" w:rsidR="00B5700D"/>
    <w:p w:rsidRDefault="00B63D47" w:rsidP="009D5A7A" w:rsidR="009D5A7A" w:rsidRPr="00B5700D">
      <w:r w:rsidRPr="00B5700D">
        <w:t>IZVJEŠĆE O GOSPODARSKO-FINA</w:t>
      </w:r>
      <w:r w:rsidR="003B220B" w:rsidRPr="00B5700D">
        <w:t>N</w:t>
      </w:r>
      <w:r w:rsidRPr="00B5700D">
        <w:t>CIJSKOM POLOŽAJU STEČAJNOG DUŽNIKA</w:t>
      </w:r>
    </w:p>
    <w:p w:rsidRDefault="009D5A7A" w:rsidP="009D5A7A" w:rsidR="009D5A7A" w:rsidRPr="005E3C36">
      <w:pPr>
        <w:rPr>
          <w:b/>
        </w:rPr>
      </w:pPr>
      <w:r w:rsidRPr="005E3C36">
        <w:rPr>
          <w:b/>
        </w:rPr>
        <w:t xml:space="preserve">   </w:t>
      </w:r>
    </w:p>
    <w:p w:rsidRDefault="009D5A7A" w:rsidP="006B5E0F" w:rsidR="006B5E0F" w:rsidRPr="000D0FC7">
      <w:pPr>
        <w:numPr>
          <w:ilvl w:val="0"/>
          <w:numId w:val="7"/>
        </w:numPr>
        <w:rPr>
          <w:b/>
        </w:rPr>
      </w:pPr>
      <w:r w:rsidRPr="009F207C">
        <w:rPr>
          <w:b/>
          <w:sz w:val="28"/>
          <w:szCs w:val="28"/>
        </w:rPr>
        <w:t xml:space="preserve"> </w:t>
      </w:r>
      <w:r w:rsidRPr="000D0FC7">
        <w:rPr>
          <w:b/>
        </w:rPr>
        <w:t>Uzroci i razlozi otvaranja stečajnog postu</w:t>
      </w:r>
      <w:r w:rsidR="006B5E0F" w:rsidRPr="000D0FC7">
        <w:rPr>
          <w:b/>
        </w:rPr>
        <w:t>pka</w:t>
      </w:r>
      <w:r w:rsidR="00A34FC7" w:rsidRPr="000D0FC7">
        <w:rPr>
          <w:b/>
        </w:rPr>
        <w:t xml:space="preserve"> nad stečajnim dužnikom</w:t>
      </w:r>
    </w:p>
    <w:p w:rsidRDefault="0058243A" w:rsidP="009A7381" w:rsidR="009A7381">
      <w:pPr>
        <w:ind w:left="720"/>
        <w:rPr>
          <w:b/>
        </w:rPr>
      </w:pPr>
      <w:r>
        <w:rPr>
          <w:b/>
        </w:rPr>
        <w:t xml:space="preserve">     </w:t>
      </w:r>
    </w:p>
    <w:p w:rsidRDefault="00354093" w:rsidP="00B5700D" w:rsidR="00B5700D">
      <w:r>
        <w:rPr>
          <w:b/>
        </w:rPr>
        <w:t xml:space="preserve">              </w:t>
      </w:r>
      <w:r w:rsidR="00B5700D">
        <w:t>SINE MORA d.o.o. u stečaju, Slavonska avenija 22, Zagreb, OIB: 40801222596</w:t>
      </w:r>
    </w:p>
    <w:p w:rsidRDefault="009E4ABC" w:rsidP="00354093" w:rsidR="00354093">
      <w:r>
        <w:t>osnovan je dana 16.12.2010</w:t>
      </w:r>
      <w:r w:rsidR="00354093">
        <w:t>.godine pri Trgovačkom</w:t>
      </w:r>
      <w:r w:rsidR="004F0E1E">
        <w:t xml:space="preserve"> sudu u Zag</w:t>
      </w:r>
      <w:r w:rsidR="000B2A5F">
        <w:t>r</w:t>
      </w:r>
      <w:r w:rsidR="004F0E1E">
        <w:t>ebu</w:t>
      </w:r>
      <w:r w:rsidR="00354093">
        <w:t>.</w:t>
      </w:r>
    </w:p>
    <w:p w:rsidRDefault="000B2A5F" w:rsidP="00354093" w:rsidR="000B2A5F">
      <w:r>
        <w:t xml:space="preserve">              Zakonski zastupnik st</w:t>
      </w:r>
      <w:r w:rsidR="00C029E8">
        <w:t>ečajnog dužnika bio</w:t>
      </w:r>
      <w:r w:rsidR="009E4ABC">
        <w:t xml:space="preserve"> je Robert Koščević iz Čazme, Kralja Tomislava 10, OIB 90626620062 s kojim nisam stupio u kontakt</w:t>
      </w:r>
      <w:r w:rsidR="00A1053E">
        <w:t>, nego sa njegovom zakonskom zastupnicom odvjetnicom Danijelom Juranić.</w:t>
      </w:r>
    </w:p>
    <w:p w:rsidRDefault="004F0E1E" w:rsidP="00354093" w:rsidR="009E4ABC">
      <w:r>
        <w:t xml:space="preserve">              Osnovna djelatnost stečajnog</w:t>
      </w:r>
      <w:r w:rsidR="00C029E8">
        <w:t xml:space="preserve"> dužnika </w:t>
      </w:r>
      <w:r w:rsidR="00A80E04">
        <w:t>bila</w:t>
      </w:r>
      <w:r w:rsidR="009E4ABC">
        <w:t xml:space="preserve"> je posredovanje u trgovini raznovrsnih proizvoda.</w:t>
      </w:r>
    </w:p>
    <w:p w:rsidRDefault="009E4ABC" w:rsidP="00354093" w:rsidR="009E4ABC">
      <w:r>
        <w:t xml:space="preserve">              Stečajni dužnik poslovao je u iznajmljenim prostorima</w:t>
      </w:r>
      <w:r w:rsidR="00F71934">
        <w:t>,</w:t>
      </w:r>
      <w:r>
        <w:t xml:space="preserve"> trenutno više ne posluje niti ima izgleda za nastavkom poslovanja.</w:t>
      </w:r>
    </w:p>
    <w:p w:rsidRDefault="009E4ABC" w:rsidP="00354093" w:rsidR="009E4ABC">
      <w:r>
        <w:t xml:space="preserve">              Stečajni dužnik nema zaposlenih</w:t>
      </w:r>
      <w:r w:rsidR="00F71934">
        <w:t>,</w:t>
      </w:r>
      <w:r>
        <w:t xml:space="preserve"> a niti potraživanja od strane zaposlenih.</w:t>
      </w:r>
    </w:p>
    <w:p w:rsidRDefault="002B57F1" w:rsidP="00354093" w:rsidR="002B57F1">
      <w:r>
        <w:t xml:space="preserve">              Dana 31.01.2017.godine stečajni dužnik je sklopio predstečajnu nagodbu na Trgovačkom sudu u Zagrebu koju nije uspio </w:t>
      </w:r>
      <w:r w:rsidR="00F71934">
        <w:t>provesti</w:t>
      </w:r>
      <w:r>
        <w:t>.</w:t>
      </w:r>
    </w:p>
    <w:p w:rsidRDefault="009E4ABC" w:rsidP="00354093" w:rsidR="00354093">
      <w:r>
        <w:t xml:space="preserve">              </w:t>
      </w:r>
    </w:p>
    <w:p w:rsidRDefault="00A80E04" w:rsidP="002B57F1" w:rsidR="00B63D47" w:rsidRPr="005E3C36">
      <w:pPr>
        <w:ind w:firstLine="720"/>
        <w:jc w:val="both"/>
        <w:rPr>
          <w:b/>
        </w:rPr>
      </w:pPr>
      <w:r>
        <w:t xml:space="preserve"> </w:t>
      </w:r>
      <w:r w:rsidR="0030746E">
        <w:t xml:space="preserve">  </w:t>
      </w:r>
      <w:r w:rsidR="0057181F">
        <w:t xml:space="preserve">  </w:t>
      </w:r>
      <w:r w:rsidR="007A39B4" w:rsidRPr="005E3C36">
        <w:rPr>
          <w:b/>
        </w:rPr>
        <w:t>O gospodarskom položaju stečajnog dužnika</w:t>
      </w:r>
    </w:p>
    <w:p w:rsidRDefault="00203C06" w:rsidP="00203C06" w:rsidR="00203C06">
      <w:pPr>
        <w:pStyle w:val="Odlomakpopisa"/>
        <w:rPr>
          <w:b/>
        </w:rPr>
      </w:pPr>
    </w:p>
    <w:p w:rsidRDefault="00203C06" w:rsidP="002B57F1" w:rsidR="002B57F1" w:rsidRPr="00BA7417">
      <w:pPr>
        <w:jc w:val="both"/>
      </w:pPr>
      <w:r>
        <w:t xml:space="preserve">               </w:t>
      </w:r>
      <w:r w:rsidR="002B57F1" w:rsidRPr="00BA7417">
        <w:t>Financijska agencija i podnijela je</w:t>
      </w:r>
      <w:r w:rsidR="00D33CF8">
        <w:t xml:space="preserve">  </w:t>
      </w:r>
      <w:r w:rsidR="002B57F1" w:rsidRPr="00BA7417">
        <w:t xml:space="preserve">prijedlog za otvaranje stečajnog postupka nad dužnikom </w:t>
      </w:r>
      <w:r w:rsidR="002B57F1">
        <w:t>SINE MORA d.o.o., Slavonska avenija 22, Zagreb, OIB: 40801222596</w:t>
      </w:r>
      <w:r w:rsidR="002B57F1" w:rsidRPr="00BA7417">
        <w:t xml:space="preserve">, temeljem čl. </w:t>
      </w:r>
      <w:r w:rsidR="002B57F1">
        <w:t>429</w:t>
      </w:r>
      <w:r w:rsidR="002B57F1" w:rsidRPr="00BA7417">
        <w:t>. st. 1. Stečajnog zakona (NN 71/15, u daljnjem tekstu SZ-a), u kojem se navodi da stečajni dužnik u očevidniku redoslijeda osnova za plaćanje ima evidentirane neizvršene osnove za plaćanje u neprekinutom razdoblju od</w:t>
      </w:r>
      <w:r w:rsidR="002B57F1">
        <w:t xml:space="preserve">120 </w:t>
      </w:r>
      <w:r w:rsidR="002B57F1" w:rsidRPr="00BA7417">
        <w:t xml:space="preserve">dana u iznosu od </w:t>
      </w:r>
      <w:r w:rsidR="002B57F1">
        <w:t>13.526,30</w:t>
      </w:r>
      <w:r w:rsidR="002B57F1" w:rsidRPr="00BA7417">
        <w:t xml:space="preserve"> kn, na dan </w:t>
      </w:r>
      <w:r w:rsidR="002B57F1">
        <w:t>09. listopada 2017</w:t>
      </w:r>
      <w:r w:rsidR="002B57F1" w:rsidRPr="00BA7417">
        <w:t>. godine.</w:t>
      </w:r>
    </w:p>
    <w:p w:rsidRDefault="002B57F1" w:rsidP="002B57F1" w:rsidR="002B57F1" w:rsidRPr="00BA7417">
      <w:pPr>
        <w:pStyle w:val="Tijeloteksta-uvlaka2"/>
        <w:rPr>
          <w:b w:val="false"/>
        </w:rPr>
      </w:pPr>
      <w:r w:rsidRPr="00BA7417">
        <w:rPr>
          <w:b w:val="false"/>
        </w:rPr>
        <w:t xml:space="preserve">Prema potvrdi FINE od </w:t>
      </w:r>
      <w:r>
        <w:rPr>
          <w:b w:val="false"/>
        </w:rPr>
        <w:t>25. listopada</w:t>
      </w:r>
      <w:r w:rsidR="00F71934">
        <w:rPr>
          <w:b w:val="false"/>
        </w:rPr>
        <w:t xml:space="preserve"> 2018.</w:t>
      </w:r>
      <w:r w:rsidRPr="00BA7417">
        <w:rPr>
          <w:b w:val="false"/>
        </w:rPr>
        <w:t>godine žiro račun dužnika blokiran je neprekidno</w:t>
      </w:r>
      <w:r>
        <w:rPr>
          <w:b w:val="false"/>
        </w:rPr>
        <w:t xml:space="preserve"> 500 </w:t>
      </w:r>
      <w:r w:rsidRPr="00BA7417">
        <w:rPr>
          <w:b w:val="false"/>
        </w:rPr>
        <w:t xml:space="preserve">dana, na dan </w:t>
      </w:r>
      <w:r>
        <w:rPr>
          <w:b w:val="false"/>
        </w:rPr>
        <w:t>25. listopada 2018</w:t>
      </w:r>
      <w:r w:rsidRPr="00BA7417">
        <w:rPr>
          <w:b w:val="false"/>
        </w:rPr>
        <w:t>.</w:t>
      </w:r>
      <w:r w:rsidR="00F71934">
        <w:rPr>
          <w:b w:val="false"/>
        </w:rPr>
        <w:t xml:space="preserve"> godine</w:t>
      </w:r>
      <w:r w:rsidRPr="00BA7417">
        <w:rPr>
          <w:b w:val="false"/>
        </w:rPr>
        <w:t xml:space="preserve">, a nepodmirene obveze iznose </w:t>
      </w:r>
      <w:r>
        <w:rPr>
          <w:b w:val="false"/>
        </w:rPr>
        <w:t>13.136,71</w:t>
      </w:r>
      <w:r w:rsidRPr="00BA7417">
        <w:rPr>
          <w:b w:val="false"/>
        </w:rPr>
        <w:t xml:space="preserve">kn. </w:t>
      </w:r>
    </w:p>
    <w:p w:rsidRDefault="007211D2" w:rsidP="002B57F1" w:rsidR="00F02988">
      <w:r>
        <w:t xml:space="preserve">         </w:t>
      </w:r>
      <w:r w:rsidR="002511A5">
        <w:t xml:space="preserve">     </w:t>
      </w:r>
      <w:r>
        <w:t xml:space="preserve">  Iz bilance poslo</w:t>
      </w:r>
      <w:r w:rsidR="002511A5">
        <w:t>vanja steč</w:t>
      </w:r>
      <w:r w:rsidR="002B57F1">
        <w:t>ajnog dužnika na</w:t>
      </w:r>
      <w:r w:rsidR="00F02988">
        <w:t xml:space="preserve"> dan 11.02.2019.</w:t>
      </w:r>
      <w:r w:rsidR="00F71934">
        <w:t xml:space="preserve"> </w:t>
      </w:r>
      <w:r w:rsidR="00F02988">
        <w:t>godine  stečajni</w:t>
      </w:r>
      <w:r w:rsidR="002B57F1">
        <w:t xml:space="preserve"> dužnik iskazao je potraživanja od kupaca u iznosu od </w:t>
      </w:r>
      <w:r w:rsidR="006F6342">
        <w:t>72.941,34 kuna koja su u zastari,</w:t>
      </w:r>
      <w:r w:rsidR="00F02988">
        <w:t xml:space="preserve"> obaveze prema dobavljačima su iskazane u iznosu od 174.490,79 kuna, trgovačka roba –tekstil na zalihi u iznosu od 43.335,69</w:t>
      </w:r>
      <w:r w:rsidR="00F71934">
        <w:t xml:space="preserve"> kuna,</w:t>
      </w:r>
      <w:r w:rsidR="00F02988">
        <w:t xml:space="preserve"> te ulaganje u građenje radi najma u iznosu od 576.030,23 kuna.</w:t>
      </w:r>
    </w:p>
    <w:p w:rsidRDefault="00F02988" w:rsidP="002B57F1" w:rsidR="00443D98">
      <w:r>
        <w:t xml:space="preserve">               Od navedenih pozicija imovinom se može smatrati samo tekstil- roba na zalihi</w:t>
      </w:r>
      <w:r w:rsidR="006F6342">
        <w:t xml:space="preserve"> </w:t>
      </w:r>
      <w:r>
        <w:t xml:space="preserve">koja se sastoji od </w:t>
      </w:r>
      <w:r w:rsidR="00443D98">
        <w:t>10 sakoa, 5 muških odijela i 7 muških hlača različitih veličina i uzoraka te dezena .</w:t>
      </w:r>
    </w:p>
    <w:p w:rsidRDefault="00443D98" w:rsidP="002B57F1" w:rsidR="00443D98">
      <w:r>
        <w:t xml:space="preserve">               Za ovu robu teško se može očekivati unovčenje osim eventualno slobodnom pogodbom </w:t>
      </w:r>
      <w:r w:rsidR="006927F1">
        <w:t>ukoliko se pronađe zainteresira</w:t>
      </w:r>
      <w:r>
        <w:t>ni kupac.</w:t>
      </w:r>
    </w:p>
    <w:p w:rsidRDefault="00443D98" w:rsidP="00443D98" w:rsidR="00B94F4B" w:rsidRPr="00754178">
      <w:r>
        <w:lastRenderedPageBreak/>
        <w:t xml:space="preserve">                </w:t>
      </w:r>
    </w:p>
    <w:p w:rsidRDefault="00070222" w:rsidP="00443D98" w:rsidR="0012338E" w:rsidRPr="00443D98">
      <w:pPr>
        <w:pStyle w:val="Odlomakpopisa"/>
        <w:numPr>
          <w:ilvl w:val="0"/>
          <w:numId w:val="7"/>
        </w:numPr>
        <w:rPr>
          <w:b/>
        </w:rPr>
      </w:pPr>
      <w:r w:rsidRPr="00443D98">
        <w:rPr>
          <w:b/>
        </w:rPr>
        <w:t>Popis imovine</w:t>
      </w:r>
      <w:r w:rsidR="009742B5" w:rsidRPr="00443D98">
        <w:rPr>
          <w:b/>
        </w:rPr>
        <w:t xml:space="preserve"> stečajnog dužnika</w:t>
      </w:r>
      <w:r w:rsidR="003672D6" w:rsidRPr="00443D98">
        <w:rPr>
          <w:b/>
        </w:rPr>
        <w:t xml:space="preserve"> (stanje stečajne mase</w:t>
      </w:r>
      <w:r w:rsidR="00E41EB3" w:rsidRPr="00443D98">
        <w:rPr>
          <w:b/>
        </w:rPr>
        <w:t>)</w:t>
      </w:r>
    </w:p>
    <w:p w:rsidRDefault="00443D98" w:rsidP="00443D98" w:rsidR="00443D98">
      <w:pPr>
        <w:pStyle w:val="Odlomakpopisa"/>
        <w:rPr>
          <w:b/>
        </w:rPr>
      </w:pPr>
    </w:p>
    <w:p w:rsidRDefault="00443D98" w:rsidP="00443D98" w:rsidR="00443D98">
      <w:r>
        <w:t>Stečajna masa sastoji se od 10 sakoa</w:t>
      </w:r>
      <w:r w:rsidR="008602FC">
        <w:t xml:space="preserve"> (vel. 58-64)</w:t>
      </w:r>
      <w:r>
        <w:t>, 5 muških odijela</w:t>
      </w:r>
      <w:r w:rsidR="008602FC">
        <w:t xml:space="preserve"> (vel.58-68) i 7 muških hlača (vel.56-68)</w:t>
      </w:r>
      <w:r>
        <w:t xml:space="preserve"> . </w:t>
      </w:r>
    </w:p>
    <w:p w:rsidRDefault="00443D98" w:rsidP="00443D98" w:rsidR="00443D98" w:rsidRPr="00443D98">
      <w:pPr>
        <w:pStyle w:val="Odlomakpopisa"/>
      </w:pPr>
    </w:p>
    <w:p w:rsidRDefault="00754178" w:rsidP="00754178" w:rsidR="00754178" w:rsidRPr="009F207C">
      <w:pPr>
        <w:rPr>
          <w:b/>
          <w:sz w:val="28"/>
          <w:szCs w:val="28"/>
        </w:rPr>
      </w:pPr>
    </w:p>
    <w:p w:rsidRDefault="00EB2F6C" w:rsidP="00BB0DC2" w:rsidR="00627902">
      <w:pPr>
        <w:numPr>
          <w:ilvl w:val="0"/>
          <w:numId w:val="7"/>
        </w:numPr>
        <w:rPr>
          <w:b/>
        </w:rPr>
      </w:pPr>
      <w:r w:rsidRPr="00EB2F6C">
        <w:rPr>
          <w:b/>
        </w:rPr>
        <w:t>Popis</w:t>
      </w:r>
      <w:r w:rsidR="009742B5">
        <w:t xml:space="preserve"> </w:t>
      </w:r>
      <w:r>
        <w:rPr>
          <w:b/>
        </w:rPr>
        <w:t>obveza</w:t>
      </w:r>
      <w:r w:rsidR="00BE4BB1" w:rsidRPr="005E3C36">
        <w:rPr>
          <w:b/>
        </w:rPr>
        <w:t xml:space="preserve"> stečajnog dužnika</w:t>
      </w:r>
    </w:p>
    <w:p w:rsidRDefault="00DF410F" w:rsidP="00443D98" w:rsidR="00DF410F">
      <w:pPr>
        <w:rPr>
          <w:b/>
        </w:rPr>
      </w:pPr>
    </w:p>
    <w:p w:rsidRDefault="00DF410F" w:rsidP="00DF410F" w:rsidR="00DF410F">
      <w:r>
        <w:t xml:space="preserve">           Prijavljene </w:t>
      </w:r>
      <w:r w:rsidR="00EF4677">
        <w:t xml:space="preserve"> su </w:t>
      </w:r>
      <w:r>
        <w:t>tražbine vjerovnika I višeg isplatnog reda</w:t>
      </w:r>
      <w:r w:rsidR="00EF4677">
        <w:t xml:space="preserve"> te</w:t>
      </w:r>
      <w:r>
        <w:t xml:space="preserve"> sukladno podacima iz prijava tražbina i poslovne dokumentacije slijede u popisu obveza stečajnog dužnika:</w:t>
      </w:r>
    </w:p>
    <w:p w:rsidRDefault="00BB0DC2" w:rsidP="00BB0DC2" w:rsidR="00BB0DC2">
      <w:pPr>
        <w:pStyle w:val="Odlomakpopisa"/>
        <w:ind w:left="644"/>
        <w:rPr>
          <w:b/>
        </w:rPr>
      </w:pPr>
    </w:p>
    <w:p w:rsidRDefault="00BB0DC2" w:rsidP="00BB0DC2" w:rsidR="00DF410F" w:rsidRPr="005E3C36">
      <w:pPr>
        <w:pStyle w:val="Odlomakpopisa"/>
        <w:ind w:left="644"/>
        <w:rPr>
          <w:b/>
        </w:rPr>
      </w:pPr>
      <w:r>
        <w:rPr>
          <w:b/>
        </w:rPr>
        <w:t xml:space="preserve">3.1.  </w:t>
      </w:r>
      <w:r w:rsidR="00DF410F" w:rsidRPr="005E3C36">
        <w:rPr>
          <w:b/>
        </w:rPr>
        <w:t>Republika Hrvatska, Ministarstvo financija,</w:t>
      </w:r>
      <w:r w:rsidR="00DF410F" w:rsidRPr="008738AA">
        <w:t xml:space="preserve"> </w:t>
      </w:r>
      <w:r w:rsidR="00DF410F" w:rsidRPr="005E3C36">
        <w:rPr>
          <w:b/>
        </w:rPr>
        <w:t>Porezna uprava, Po</w:t>
      </w:r>
      <w:r w:rsidR="006A6A7A">
        <w:rPr>
          <w:b/>
        </w:rPr>
        <w:t>d</w:t>
      </w:r>
      <w:r w:rsidR="00DF410F" w:rsidRPr="005E3C36">
        <w:rPr>
          <w:b/>
        </w:rPr>
        <w:t xml:space="preserve">ručni ured Zagreb OIB 18683156487, zastupana po Županijskom državnom odvjetništvu u Zagrebu, </w:t>
      </w:r>
      <w:r w:rsidR="00DF410F">
        <w:rPr>
          <w:b/>
        </w:rPr>
        <w:t>.........................</w:t>
      </w:r>
      <w:r w:rsidR="00DF410F" w:rsidRPr="005E3C36">
        <w:rPr>
          <w:b/>
        </w:rPr>
        <w:t>.........................................................</w:t>
      </w:r>
      <w:r w:rsidR="00DF410F">
        <w:rPr>
          <w:b/>
        </w:rPr>
        <w:t>......</w:t>
      </w:r>
      <w:r w:rsidR="00F71934">
        <w:rPr>
          <w:b/>
        </w:rPr>
        <w:t>....</w:t>
      </w:r>
      <w:r w:rsidR="00DF410F">
        <w:rPr>
          <w:b/>
        </w:rPr>
        <w:t>............</w:t>
      </w:r>
      <w:r w:rsidR="00DF410F" w:rsidRPr="005E3C36">
        <w:rPr>
          <w:b/>
        </w:rPr>
        <w:t>.</w:t>
      </w:r>
      <w:r w:rsidR="00DF410F" w:rsidRPr="00DF410F">
        <w:rPr>
          <w:b/>
        </w:rPr>
        <w:t>21,21</w:t>
      </w:r>
      <w:r w:rsidR="00DF410F" w:rsidRPr="005E3C36">
        <w:rPr>
          <w:b/>
        </w:rPr>
        <w:t xml:space="preserve"> </w:t>
      </w:r>
      <w:r w:rsidR="00DF410F">
        <w:rPr>
          <w:b/>
        </w:rPr>
        <w:t>kuna</w:t>
      </w:r>
    </w:p>
    <w:p w:rsidRDefault="00DF410F" w:rsidP="00443D98" w:rsidR="00DF410F" w:rsidRPr="00DF410F"/>
    <w:p w:rsidRDefault="00BB0DC2" w:rsidP="00EF4677" w:rsidR="00EF4677">
      <w:pPr>
        <w:rPr>
          <w:b/>
        </w:rPr>
      </w:pPr>
      <w:r>
        <w:rPr>
          <w:b/>
        </w:rPr>
        <w:t xml:space="preserve">         </w:t>
      </w:r>
      <w:r w:rsidR="00EF4677">
        <w:rPr>
          <w:b/>
        </w:rPr>
        <w:t>Ukupan iznos prijavljenih tražbina I</w:t>
      </w:r>
      <w:r w:rsidR="00EF4677" w:rsidRPr="007366DF">
        <w:rPr>
          <w:b/>
        </w:rPr>
        <w:t xml:space="preserve"> višeg ispl</w:t>
      </w:r>
      <w:r w:rsidR="00EF4677">
        <w:rPr>
          <w:b/>
        </w:rPr>
        <w:t>atnog reda iznosi...</w:t>
      </w:r>
      <w:r w:rsidR="00F71934">
        <w:rPr>
          <w:b/>
        </w:rPr>
        <w:t>...</w:t>
      </w:r>
      <w:r w:rsidR="00EF4677">
        <w:rPr>
          <w:b/>
        </w:rPr>
        <w:t>.........21,21</w:t>
      </w:r>
      <w:r w:rsidR="00EF4677" w:rsidRPr="00EF4677">
        <w:rPr>
          <w:b/>
        </w:rPr>
        <w:t xml:space="preserve"> </w:t>
      </w:r>
      <w:r w:rsidR="00EF4677" w:rsidRPr="00E71531">
        <w:rPr>
          <w:b/>
        </w:rPr>
        <w:t>kuna</w:t>
      </w:r>
    </w:p>
    <w:p w:rsidRDefault="00EF4677" w:rsidP="00EF4677" w:rsidR="00EF4677">
      <w:pPr>
        <w:rPr>
          <w:b/>
        </w:rPr>
      </w:pPr>
    </w:p>
    <w:p w:rsidRDefault="006A01CB" w:rsidP="006A01CB" w:rsidR="006A01CB" w:rsidRPr="006A01CB">
      <w:pPr>
        <w:pStyle w:val="Odlomakpopisa"/>
        <w:rPr>
          <w:b/>
        </w:rPr>
      </w:pPr>
    </w:p>
    <w:p w:rsidRDefault="003B75B2" w:rsidP="003B75B2" w:rsidR="00BE4BB1">
      <w:r>
        <w:t xml:space="preserve">          </w:t>
      </w:r>
      <w:r w:rsidR="00BA5E20">
        <w:t xml:space="preserve">  </w:t>
      </w:r>
      <w:r w:rsidR="00D33CF8">
        <w:t xml:space="preserve"> Prijavljene</w:t>
      </w:r>
      <w:r w:rsidR="00EF4677">
        <w:t xml:space="preserve"> su</w:t>
      </w:r>
      <w:r w:rsidR="0012134E">
        <w:t xml:space="preserve"> </w:t>
      </w:r>
      <w:r w:rsidR="00BE4BB1">
        <w:t>tražbine vjerovnika II višeg isplatnog reda</w:t>
      </w:r>
      <w:r w:rsidR="00EF4677">
        <w:t xml:space="preserve"> te</w:t>
      </w:r>
      <w:r w:rsidR="00774347">
        <w:t xml:space="preserve"> sukladno podacima iz prijava</w:t>
      </w:r>
      <w:r w:rsidR="00241699">
        <w:t xml:space="preserve"> tražbina</w:t>
      </w:r>
      <w:r w:rsidR="00774347">
        <w:t xml:space="preserve"> i poslovne dokumentacije</w:t>
      </w:r>
      <w:r w:rsidR="00D33CF8">
        <w:t xml:space="preserve"> slijede u popisu obveza stečajnog dužnika:</w:t>
      </w:r>
    </w:p>
    <w:p w:rsidRDefault="00BE4BB1" w:rsidP="00BE4BB1" w:rsidR="00BE4BB1">
      <w:pPr>
        <w:ind w:left="720"/>
      </w:pPr>
    </w:p>
    <w:p w:rsidRDefault="00BB0DC2" w:rsidP="00825F97" w:rsidR="00BE4BB1" w:rsidRPr="00825F97">
      <w:pPr>
        <w:ind w:left="284"/>
        <w:rPr>
          <w:b/>
        </w:rPr>
      </w:pPr>
      <w:r>
        <w:rPr>
          <w:b/>
        </w:rPr>
        <w:t>3</w:t>
      </w:r>
      <w:r w:rsidR="00825F97">
        <w:rPr>
          <w:b/>
        </w:rPr>
        <w:t>.1.</w:t>
      </w:r>
      <w:r w:rsidR="005E3C36" w:rsidRPr="00825F97">
        <w:rPr>
          <w:b/>
        </w:rPr>
        <w:t xml:space="preserve"> </w:t>
      </w:r>
      <w:r w:rsidR="001B2584" w:rsidRPr="00825F97">
        <w:rPr>
          <w:b/>
        </w:rPr>
        <w:t xml:space="preserve">  </w:t>
      </w:r>
      <w:r w:rsidR="00D33CF8" w:rsidRPr="00825F97">
        <w:rPr>
          <w:b/>
        </w:rPr>
        <w:t>AGRAM BANKA D.D., Zagreb, Ulica grada Vukovara 74, OIB : 70663193635.................................................................................</w:t>
      </w:r>
      <w:r w:rsidR="00F71934">
        <w:rPr>
          <w:b/>
        </w:rPr>
        <w:t>....</w:t>
      </w:r>
      <w:r w:rsidR="00D33CF8" w:rsidRPr="00825F97">
        <w:rPr>
          <w:b/>
        </w:rPr>
        <w:t>...</w:t>
      </w:r>
      <w:r w:rsidR="00F71934">
        <w:rPr>
          <w:b/>
        </w:rPr>
        <w:t>...</w:t>
      </w:r>
      <w:r w:rsidR="00D33CF8" w:rsidRPr="00825F97">
        <w:rPr>
          <w:b/>
        </w:rPr>
        <w:t>.........2.041,95 kuna</w:t>
      </w:r>
    </w:p>
    <w:p w:rsidRDefault="00BB0DC2" w:rsidP="00BB0DC2" w:rsidR="00761A66">
      <w:pPr>
        <w:pStyle w:val="Odlomakpopisa"/>
        <w:ind w:left="284"/>
        <w:rPr>
          <w:b/>
        </w:rPr>
      </w:pPr>
      <w:r>
        <w:rPr>
          <w:b/>
        </w:rPr>
        <w:t>3.2.</w:t>
      </w:r>
      <w:r w:rsidR="00761A66">
        <w:rPr>
          <w:b/>
        </w:rPr>
        <w:t xml:space="preserve">   ZAGREBŠPED d.o.o., Zagreb, Vodovodna 2o/a, OIB : 02573674713.........................................</w:t>
      </w:r>
      <w:r w:rsidR="00A6425B">
        <w:rPr>
          <w:b/>
        </w:rPr>
        <w:t>............................</w:t>
      </w:r>
      <w:r w:rsidR="00761A66">
        <w:rPr>
          <w:b/>
        </w:rPr>
        <w:t>.................</w:t>
      </w:r>
      <w:r>
        <w:rPr>
          <w:b/>
        </w:rPr>
        <w:t>......</w:t>
      </w:r>
      <w:r w:rsidR="00761A66">
        <w:rPr>
          <w:b/>
        </w:rPr>
        <w:t>...</w:t>
      </w:r>
      <w:r w:rsidR="00F71934">
        <w:rPr>
          <w:b/>
        </w:rPr>
        <w:t>..</w:t>
      </w:r>
      <w:r w:rsidR="00761A66">
        <w:rPr>
          <w:b/>
        </w:rPr>
        <w:t>.</w:t>
      </w:r>
      <w:r w:rsidR="00F71934">
        <w:rPr>
          <w:b/>
        </w:rPr>
        <w:t>26.413,91 kuna</w:t>
      </w:r>
      <w:r w:rsidR="00A6425B">
        <w:rPr>
          <w:b/>
        </w:rPr>
        <w:t xml:space="preserve"> </w:t>
      </w:r>
    </w:p>
    <w:p w:rsidRDefault="00BB0DC2" w:rsidP="00BB0DC2" w:rsidR="00A6425B">
      <w:pPr>
        <w:pStyle w:val="Odlomakpopisa"/>
        <w:ind w:left="0"/>
        <w:rPr>
          <w:b/>
        </w:rPr>
      </w:pPr>
      <w:r>
        <w:rPr>
          <w:b/>
        </w:rPr>
        <w:t xml:space="preserve">      3.3.</w:t>
      </w:r>
      <w:r w:rsidR="00A6425B">
        <w:rPr>
          <w:b/>
        </w:rPr>
        <w:t xml:space="preserve">   KOS TRANSPORTI d.o.o., Varaždin, Cehovska 13, OIB : 99654943646.......................</w:t>
      </w:r>
      <w:r>
        <w:rPr>
          <w:b/>
        </w:rPr>
        <w:t>...........</w:t>
      </w:r>
      <w:r w:rsidR="00A6425B">
        <w:rPr>
          <w:b/>
        </w:rPr>
        <w:t>...............................................</w:t>
      </w:r>
      <w:r w:rsidR="00F71934">
        <w:rPr>
          <w:b/>
        </w:rPr>
        <w:t>.</w:t>
      </w:r>
      <w:r w:rsidR="00A6425B">
        <w:rPr>
          <w:b/>
        </w:rPr>
        <w:t>.....................34.492,92 kuna</w:t>
      </w:r>
    </w:p>
    <w:p w:rsidRDefault="00BB0DC2" w:rsidP="00BB0DC2" w:rsidR="00A6425B">
      <w:pPr>
        <w:pStyle w:val="Odlomakpopisa"/>
        <w:ind w:left="284"/>
        <w:rPr>
          <w:b/>
        </w:rPr>
      </w:pPr>
      <w:r>
        <w:rPr>
          <w:b/>
        </w:rPr>
        <w:t>3.4.</w:t>
      </w:r>
      <w:r w:rsidR="00A6425B">
        <w:rPr>
          <w:b/>
        </w:rPr>
        <w:t xml:space="preserve">  VODOOPSKRBA I ODVODNJA  d.o.o., Zagreb, Folnegovićeva 1, OIB : 83416546499........................................................................</w:t>
      </w:r>
      <w:r w:rsidR="00F71934">
        <w:rPr>
          <w:b/>
        </w:rPr>
        <w:t>..</w:t>
      </w:r>
      <w:r w:rsidR="00A6425B">
        <w:rPr>
          <w:b/>
        </w:rPr>
        <w:t>.....</w:t>
      </w:r>
      <w:r>
        <w:rPr>
          <w:b/>
        </w:rPr>
        <w:t>......</w:t>
      </w:r>
      <w:r w:rsidR="00A6425B">
        <w:rPr>
          <w:b/>
        </w:rPr>
        <w:t>...............8.697,99 kuna</w:t>
      </w:r>
    </w:p>
    <w:p w:rsidRDefault="00A6425B" w:rsidP="00BB0DC2" w:rsidR="00A6425B" w:rsidRPr="005E3C36">
      <w:pPr>
        <w:pStyle w:val="Odlomakpopisa"/>
        <w:numPr>
          <w:ilvl w:val="1"/>
          <w:numId w:val="39"/>
        </w:numPr>
        <w:rPr>
          <w:b/>
        </w:rPr>
      </w:pPr>
      <w:r>
        <w:rPr>
          <w:b/>
        </w:rPr>
        <w:t xml:space="preserve"> </w:t>
      </w:r>
      <w:r w:rsidRPr="005E3C36">
        <w:rPr>
          <w:b/>
        </w:rPr>
        <w:t>Republika Hrvatska, Ministarstvo financija,</w:t>
      </w:r>
      <w:r w:rsidRPr="008738AA">
        <w:t xml:space="preserve"> </w:t>
      </w:r>
      <w:r w:rsidRPr="005E3C36">
        <w:rPr>
          <w:b/>
        </w:rPr>
        <w:t>Porezna uprava, Po</w:t>
      </w:r>
      <w:r w:rsidR="006A6A7A">
        <w:rPr>
          <w:b/>
        </w:rPr>
        <w:t>d</w:t>
      </w:r>
      <w:r w:rsidRPr="005E3C36">
        <w:rPr>
          <w:b/>
        </w:rPr>
        <w:t xml:space="preserve">ručni ured Zagreb OIB 18683156487, zastupana po Županijskom državnom odvjetništvu u Zagrebu, </w:t>
      </w:r>
      <w:r>
        <w:rPr>
          <w:b/>
        </w:rPr>
        <w:t>.........................</w:t>
      </w:r>
      <w:r w:rsidRPr="005E3C36">
        <w:rPr>
          <w:b/>
        </w:rPr>
        <w:t>......................................................</w:t>
      </w:r>
      <w:r w:rsidR="00DF410F">
        <w:rPr>
          <w:b/>
        </w:rPr>
        <w:t>........</w:t>
      </w:r>
      <w:r w:rsidR="00F71934">
        <w:rPr>
          <w:b/>
        </w:rPr>
        <w:t>..</w:t>
      </w:r>
      <w:r w:rsidR="00DF410F">
        <w:rPr>
          <w:b/>
        </w:rPr>
        <w:t>......</w:t>
      </w:r>
      <w:r w:rsidRPr="005E3C36">
        <w:rPr>
          <w:b/>
        </w:rPr>
        <w:t>..</w:t>
      </w:r>
      <w:r w:rsidR="00F71934">
        <w:rPr>
          <w:b/>
        </w:rPr>
        <w:t>.</w:t>
      </w:r>
      <w:r w:rsidRPr="005E3C36">
        <w:rPr>
          <w:b/>
        </w:rPr>
        <w:t>.</w:t>
      </w:r>
      <w:r w:rsidR="00DF410F">
        <w:rPr>
          <w:b/>
        </w:rPr>
        <w:t>1.290,40</w:t>
      </w:r>
      <w:r>
        <w:t xml:space="preserve"> </w:t>
      </w:r>
      <w:r w:rsidR="00F71934">
        <w:rPr>
          <w:b/>
        </w:rPr>
        <w:t xml:space="preserve"> kuna</w:t>
      </w:r>
    </w:p>
    <w:p w:rsidRDefault="00825F97" w:rsidP="00BB0DC2" w:rsidR="00A6425B">
      <w:pPr>
        <w:pStyle w:val="Odlomakpopisa"/>
        <w:numPr>
          <w:ilvl w:val="1"/>
          <w:numId w:val="39"/>
        </w:numPr>
        <w:rPr>
          <w:b/>
        </w:rPr>
      </w:pPr>
      <w:r>
        <w:rPr>
          <w:b/>
        </w:rPr>
        <w:t>HRVATSKO DRUŠTVO SKLADATELJA, Zagreb, Berislavićeva 9, OIB : 56668956985...................................................................................</w:t>
      </w:r>
      <w:r w:rsidR="00F71934">
        <w:rPr>
          <w:b/>
        </w:rPr>
        <w:t>.</w:t>
      </w:r>
      <w:r>
        <w:rPr>
          <w:b/>
        </w:rPr>
        <w:t>.</w:t>
      </w:r>
      <w:r w:rsidR="00F71934">
        <w:rPr>
          <w:b/>
        </w:rPr>
        <w:t>............333,23 kuna</w:t>
      </w:r>
    </w:p>
    <w:p w:rsidRDefault="00825F97" w:rsidP="00BB0DC2" w:rsidR="00825F97" w:rsidRPr="005E3C36">
      <w:pPr>
        <w:pStyle w:val="Odlomakpopisa"/>
        <w:numPr>
          <w:ilvl w:val="1"/>
          <w:numId w:val="39"/>
        </w:numPr>
        <w:rPr>
          <w:b/>
        </w:rPr>
      </w:pPr>
      <w:r>
        <w:rPr>
          <w:b/>
        </w:rPr>
        <w:t>ŠKROBOT &amp; partneri, odvjetničko društvo d.o.o., Zagreb, Ulica grada Vukovara 254, OIB : 02723126787................................................................</w:t>
      </w:r>
      <w:r w:rsidR="00F71934">
        <w:rPr>
          <w:b/>
        </w:rPr>
        <w:t>...................</w:t>
      </w:r>
      <w:r>
        <w:rPr>
          <w:b/>
        </w:rPr>
        <w:t>.........10.759,00 kuna</w:t>
      </w:r>
    </w:p>
    <w:p w:rsidRDefault="00905715" w:rsidP="00825F97" w:rsidR="00905715" w:rsidRPr="00825F97">
      <w:pPr>
        <w:ind w:left="284"/>
        <w:rPr>
          <w:b/>
        </w:rPr>
      </w:pPr>
    </w:p>
    <w:p w:rsidRDefault="00825F97" w:rsidP="00686E48" w:rsidR="00AA2E89">
      <w:pPr>
        <w:rPr>
          <w:b/>
        </w:rPr>
      </w:pPr>
      <w:r>
        <w:rPr>
          <w:b/>
        </w:rPr>
        <w:t>Ukupan iznos prijavljenih</w:t>
      </w:r>
      <w:r w:rsidR="00BF10B1" w:rsidRPr="007366DF">
        <w:rPr>
          <w:b/>
        </w:rPr>
        <w:t xml:space="preserve"> tražbina II višeg ispl</w:t>
      </w:r>
      <w:r>
        <w:rPr>
          <w:b/>
        </w:rPr>
        <w:t>atnog reda iznosi....</w:t>
      </w:r>
      <w:r w:rsidR="00F71934">
        <w:rPr>
          <w:b/>
        </w:rPr>
        <w:t>......</w:t>
      </w:r>
      <w:r>
        <w:rPr>
          <w:b/>
        </w:rPr>
        <w:t>.....</w:t>
      </w:r>
      <w:r w:rsidR="00EF4677" w:rsidRPr="00EF4677">
        <w:rPr>
          <w:b/>
        </w:rPr>
        <w:t>84.029,40</w:t>
      </w:r>
      <w:r w:rsidR="00E71531" w:rsidRPr="00EF4677">
        <w:rPr>
          <w:b/>
        </w:rPr>
        <w:t xml:space="preserve"> </w:t>
      </w:r>
      <w:r w:rsidR="00E71531" w:rsidRPr="00E71531">
        <w:rPr>
          <w:b/>
        </w:rPr>
        <w:t>kuna</w:t>
      </w:r>
    </w:p>
    <w:p w:rsidRDefault="00BB0DC2" w:rsidP="00686E48" w:rsidR="00BB0DC2">
      <w:pPr>
        <w:rPr>
          <w:b/>
        </w:rPr>
      </w:pPr>
    </w:p>
    <w:p w:rsidRDefault="00BB0DC2" w:rsidP="00686E48" w:rsidR="00BB0DC2">
      <w:pPr>
        <w:rPr>
          <w:b/>
        </w:rPr>
      </w:pPr>
    </w:p>
    <w:p w:rsidRDefault="00AA2E89" w:rsidP="007A3487" w:rsidR="00B71258" w:rsidRPr="005E3C36">
      <w:pPr>
        <w:pStyle w:val="Odlomakpopisa"/>
        <w:numPr>
          <w:ilvl w:val="0"/>
          <w:numId w:val="28"/>
        </w:numPr>
        <w:rPr>
          <w:b/>
        </w:rPr>
      </w:pPr>
      <w:r>
        <w:t xml:space="preserve"> </w:t>
      </w:r>
      <w:r w:rsidR="00BE734A" w:rsidRPr="007A3487">
        <w:rPr>
          <w:b/>
        </w:rPr>
        <w:t xml:space="preserve">  </w:t>
      </w:r>
      <w:r w:rsidR="00B71258" w:rsidRPr="005E3C36">
        <w:rPr>
          <w:b/>
        </w:rPr>
        <w:t>Predračun troškova</w:t>
      </w:r>
      <w:r w:rsidR="002834FF" w:rsidRPr="005E3C36">
        <w:rPr>
          <w:b/>
        </w:rPr>
        <w:t xml:space="preserve"> stečajnog postupka</w:t>
      </w:r>
      <w:r w:rsidR="00B71258" w:rsidRPr="005E3C36">
        <w:rPr>
          <w:b/>
        </w:rPr>
        <w:t xml:space="preserve"> za naredno šestomjesečno razdoblje</w:t>
      </w:r>
    </w:p>
    <w:p w:rsidRDefault="00A24563" w:rsidP="00A24563" w:rsidR="00A24563">
      <w:pPr>
        <w:pStyle w:val="Odlomakpopisa"/>
        <w:ind w:left="360"/>
        <w:rPr>
          <w:b/>
        </w:rPr>
      </w:pPr>
    </w:p>
    <w:p w:rsidRDefault="007A3487" w:rsidP="00691D9B" w:rsidR="00691D9B" w:rsidRPr="00A24563">
      <w:pPr>
        <w:pStyle w:val="Odlomakpopisa"/>
        <w:ind w:left="360"/>
      </w:pPr>
      <w:r>
        <w:t xml:space="preserve">  </w:t>
      </w:r>
      <w:r w:rsidR="00A24563">
        <w:t xml:space="preserve">  </w:t>
      </w:r>
      <w:r w:rsidR="00A24563" w:rsidRPr="00A24563">
        <w:t>Stečajni upravitelj</w:t>
      </w:r>
      <w:r w:rsidR="00A24563">
        <w:t xml:space="preserve"> prilaže projekciju predvidivih troškova stečajnog postupka za razdoblje od 6 mjeseci :</w:t>
      </w:r>
    </w:p>
    <w:p w:rsidRDefault="00B71258" w:rsidP="00B71258" w:rsidR="00B71258"/>
    <w:p w:rsidRDefault="00B71258" w:rsidP="00B71258" w:rsidR="00B71258">
      <w:pPr>
        <w:pStyle w:val="Odlomakpopisa"/>
        <w:numPr>
          <w:ilvl w:val="0"/>
          <w:numId w:val="14"/>
        </w:numPr>
      </w:pPr>
      <w:r>
        <w:t xml:space="preserve">Knjigovodstvene </w:t>
      </w:r>
      <w:r w:rsidR="00964AE8">
        <w:t>usluge (5</w:t>
      </w:r>
      <w:r>
        <w:t>00,00 kn/mj)</w:t>
      </w:r>
      <w:r w:rsidR="002834FF">
        <w:t>........................</w:t>
      </w:r>
      <w:r w:rsidR="00F71934">
        <w:t>........</w:t>
      </w:r>
      <w:r w:rsidR="002834FF">
        <w:t>....................</w:t>
      </w:r>
      <w:r w:rsidR="00964AE8">
        <w:rPr>
          <w:b/>
        </w:rPr>
        <w:t>3.0</w:t>
      </w:r>
      <w:r w:rsidRPr="00D836A0">
        <w:rPr>
          <w:b/>
        </w:rPr>
        <w:t>00,00</w:t>
      </w:r>
      <w:r>
        <w:t xml:space="preserve"> kuna</w:t>
      </w:r>
    </w:p>
    <w:p w:rsidRDefault="002834FF" w:rsidP="00B71258" w:rsidR="00B71258">
      <w:pPr>
        <w:pStyle w:val="Odlomakpopisa"/>
        <w:numPr>
          <w:ilvl w:val="0"/>
          <w:numId w:val="14"/>
        </w:numPr>
      </w:pPr>
      <w:r>
        <w:lastRenderedPageBreak/>
        <w:t>Stvarni t</w:t>
      </w:r>
      <w:r w:rsidR="00B71258">
        <w:t>roškovi stečajnog upravitelja (izrada pečata, otvaranje žiro računa, upis u NKD, troškovi mobitela i interneta, troškovi putnih naloga, poštarina, uredski materijal) paušalno ...........................................</w:t>
      </w:r>
      <w:r>
        <w:t>..........................</w:t>
      </w:r>
      <w:r w:rsidR="00F71934">
        <w:t>........</w:t>
      </w:r>
      <w:r>
        <w:t>...</w:t>
      </w:r>
      <w:r w:rsidR="00B71258">
        <w:t>...</w:t>
      </w:r>
      <w:r w:rsidR="00B71258" w:rsidRPr="00D836A0">
        <w:rPr>
          <w:b/>
        </w:rPr>
        <w:t>2.000,00</w:t>
      </w:r>
      <w:r w:rsidR="00B71258">
        <w:t xml:space="preserve"> kuna</w:t>
      </w:r>
    </w:p>
    <w:p w:rsidRDefault="007153FB" w:rsidP="00B71258" w:rsidR="007153FB">
      <w:pPr>
        <w:pStyle w:val="Odlomakpopisa"/>
        <w:numPr>
          <w:ilvl w:val="0"/>
          <w:numId w:val="14"/>
        </w:numPr>
      </w:pPr>
      <w:r>
        <w:t>Bankarske usluge......................................</w:t>
      </w:r>
      <w:r w:rsidR="002834FF">
        <w:t>.............</w:t>
      </w:r>
      <w:r w:rsidR="00F71934">
        <w:t>.........</w:t>
      </w:r>
      <w:r w:rsidR="002834FF">
        <w:t>.........</w:t>
      </w:r>
      <w:r w:rsidR="007A3487">
        <w:t>.</w:t>
      </w:r>
      <w:r w:rsidR="00B5537D">
        <w:t>..</w:t>
      </w:r>
      <w:r w:rsidR="002834FF">
        <w:t>............</w:t>
      </w:r>
      <w:r w:rsidR="009A0EDC">
        <w:t>.</w:t>
      </w:r>
      <w:r w:rsidR="002834FF">
        <w:t>..</w:t>
      </w:r>
      <w:r w:rsidR="00B5537D">
        <w:t>.</w:t>
      </w:r>
      <w:r w:rsidR="00B5537D" w:rsidRPr="00D836A0">
        <w:rPr>
          <w:b/>
        </w:rPr>
        <w:t>1.0</w:t>
      </w:r>
      <w:r w:rsidRPr="00D836A0">
        <w:rPr>
          <w:b/>
        </w:rPr>
        <w:t>00,00</w:t>
      </w:r>
      <w:r>
        <w:t xml:space="preserve"> kuna</w:t>
      </w:r>
    </w:p>
    <w:p w:rsidRDefault="00BE734A" w:rsidP="00BE734A" w:rsidR="00BE734A">
      <w:pPr>
        <w:pStyle w:val="Odlomakpopisa"/>
        <w:ind w:left="765"/>
      </w:pPr>
    </w:p>
    <w:p w:rsidRDefault="00F37EEF" w:rsidP="00346456" w:rsidR="00346456">
      <w:r>
        <w:t xml:space="preserve">       Predvidivi troškovi</w:t>
      </w:r>
      <w:r w:rsidR="00BE734A">
        <w:t xml:space="preserve"> sveukupno</w:t>
      </w:r>
      <w:r w:rsidR="002834FF">
        <w:t xml:space="preserve"> </w:t>
      </w:r>
      <w:r w:rsidR="00BE734A">
        <w:t>(obračun prema stvarno nastalim troškovima).........................................................</w:t>
      </w:r>
      <w:r w:rsidR="002834FF">
        <w:t>..................</w:t>
      </w:r>
      <w:r w:rsidR="00F71934">
        <w:t>........</w:t>
      </w:r>
      <w:r w:rsidR="002834FF">
        <w:t>,.....</w:t>
      </w:r>
      <w:r w:rsidR="006001A5">
        <w:t>...............</w:t>
      </w:r>
      <w:r w:rsidR="002834FF">
        <w:t>.....</w:t>
      </w:r>
      <w:r w:rsidR="00964AE8">
        <w:rPr>
          <w:b/>
        </w:rPr>
        <w:t>6.0</w:t>
      </w:r>
      <w:r w:rsidR="00BE734A" w:rsidRPr="00D836A0">
        <w:rPr>
          <w:b/>
        </w:rPr>
        <w:t>00,00</w:t>
      </w:r>
      <w:r w:rsidR="00BE734A">
        <w:t xml:space="preserve"> kuna</w:t>
      </w:r>
    </w:p>
    <w:p w:rsidRDefault="00BB0DC2" w:rsidP="00346456" w:rsidR="00BB0DC2"/>
    <w:p w:rsidRDefault="00BE734A" w:rsidP="00346456" w:rsidR="00BE734A"/>
    <w:p w:rsidRDefault="005636EE" w:rsidP="00EF4677" w:rsidR="00EF4677">
      <w:pPr>
        <w:pStyle w:val="Odlomakpopisa"/>
        <w:numPr>
          <w:ilvl w:val="0"/>
          <w:numId w:val="28"/>
        </w:numPr>
        <w:rPr>
          <w:b/>
        </w:rPr>
      </w:pPr>
      <w:r w:rsidRPr="005E3C36">
        <w:rPr>
          <w:b/>
        </w:rPr>
        <w:t>Obveze stečajne mase iznose</w:t>
      </w:r>
      <w:r w:rsidR="00346456" w:rsidRPr="005E3C36">
        <w:rPr>
          <w:b/>
        </w:rPr>
        <w:t xml:space="preserve"> :</w:t>
      </w:r>
    </w:p>
    <w:p w:rsidRDefault="00EF4677" w:rsidP="00EF4677" w:rsidR="00EF4677">
      <w:pPr>
        <w:pStyle w:val="Odlomakpopisa"/>
        <w:rPr>
          <w:b/>
        </w:rPr>
      </w:pPr>
    </w:p>
    <w:p w:rsidRDefault="00EF4677" w:rsidP="00EF4677" w:rsidR="00EF4677" w:rsidRPr="00EF4677">
      <w:pPr>
        <w:rPr>
          <w:b/>
        </w:rPr>
      </w:pPr>
      <w:r>
        <w:t>-     vjerovnici prvog višeg isplatnog reda......................</w:t>
      </w:r>
      <w:r w:rsidR="00F71934">
        <w:t>................</w:t>
      </w:r>
      <w:r>
        <w:t>...........................</w:t>
      </w:r>
      <w:r w:rsidRPr="00A24563">
        <w:t xml:space="preserve"> </w:t>
      </w:r>
      <w:r w:rsidRPr="00EF4677">
        <w:rPr>
          <w:b/>
        </w:rPr>
        <w:t>21,21 kuna</w:t>
      </w:r>
    </w:p>
    <w:p w:rsidRDefault="00346456" w:rsidP="00346456" w:rsidR="00EF4677">
      <w:pPr>
        <w:rPr>
          <w:b/>
        </w:rPr>
      </w:pPr>
      <w:r>
        <w:t xml:space="preserve">-  </w:t>
      </w:r>
      <w:r w:rsidR="006001A5">
        <w:t xml:space="preserve"> </w:t>
      </w:r>
      <w:r>
        <w:t xml:space="preserve"> vjerovnici drugog višeg isplatnog reda</w:t>
      </w:r>
      <w:r w:rsidR="00836767">
        <w:t>.....................</w:t>
      </w:r>
      <w:r w:rsidR="007A3487">
        <w:t>.........</w:t>
      </w:r>
      <w:r w:rsidR="00F71934">
        <w:t>.................</w:t>
      </w:r>
      <w:r w:rsidR="007A3487">
        <w:t>.......</w:t>
      </w:r>
      <w:r w:rsidR="009A0EDC">
        <w:t>....</w:t>
      </w:r>
      <w:r w:rsidR="00EF4677" w:rsidRPr="00EF4677">
        <w:rPr>
          <w:b/>
        </w:rPr>
        <w:t xml:space="preserve">84.029,40 </w:t>
      </w:r>
      <w:r w:rsidR="00EF4677" w:rsidRPr="00E71531">
        <w:rPr>
          <w:b/>
        </w:rPr>
        <w:t>kuna</w:t>
      </w:r>
    </w:p>
    <w:p w:rsidRDefault="00EF4677" w:rsidP="00346456" w:rsidR="004C6CF6" w:rsidRPr="00F71934">
      <w:r>
        <w:rPr>
          <w:b/>
        </w:rPr>
        <w:t xml:space="preserve">- </w:t>
      </w:r>
      <w:r w:rsidR="00F37EEF">
        <w:rPr>
          <w:b/>
        </w:rPr>
        <w:t xml:space="preserve"> </w:t>
      </w:r>
      <w:r w:rsidR="00A24563" w:rsidRPr="00F37EEF">
        <w:rPr>
          <w:b/>
        </w:rPr>
        <w:t xml:space="preserve"> </w:t>
      </w:r>
      <w:r>
        <w:rPr>
          <w:b/>
        </w:rPr>
        <w:t xml:space="preserve"> </w:t>
      </w:r>
      <w:r w:rsidR="00A24563" w:rsidRPr="00F37EEF">
        <w:t xml:space="preserve"> </w:t>
      </w:r>
      <w:r w:rsidR="00F37EEF">
        <w:t>predvidivi troškovi stečajnog postupka</w:t>
      </w:r>
      <w:r w:rsidR="00F37EEF" w:rsidRPr="00F71934">
        <w:t>..........</w:t>
      </w:r>
      <w:r w:rsidRPr="00F71934">
        <w:t>..................</w:t>
      </w:r>
      <w:r w:rsidR="00E71531" w:rsidRPr="00F71934">
        <w:t>...</w:t>
      </w:r>
      <w:r w:rsidR="00F71934" w:rsidRPr="00F71934">
        <w:t>...........</w:t>
      </w:r>
      <w:r w:rsidR="00F71934">
        <w:t>....</w:t>
      </w:r>
      <w:r w:rsidR="00E71531" w:rsidRPr="00F71934">
        <w:t>.....</w:t>
      </w:r>
      <w:r w:rsidR="00F37EEF" w:rsidRPr="00F71934">
        <w:t>........</w:t>
      </w:r>
      <w:r w:rsidR="007A3487" w:rsidRPr="00F71934">
        <w:rPr>
          <w:b/>
        </w:rPr>
        <w:t>6.000,00 kuna</w:t>
      </w:r>
    </w:p>
    <w:p w:rsidRDefault="00A6711E" w:rsidP="00346456" w:rsidR="00A6711E" w:rsidRPr="00F71934"/>
    <w:p w:rsidRDefault="004C6CF6" w:rsidP="00346456" w:rsidR="004C6CF6"/>
    <w:p w:rsidRDefault="004C6CF6" w:rsidP="00346456" w:rsidR="007A3487">
      <w:pPr>
        <w:rPr>
          <w:b/>
        </w:rPr>
      </w:pPr>
      <w:r>
        <w:t xml:space="preserve">   </w:t>
      </w:r>
      <w:r w:rsidR="00F37EEF" w:rsidRPr="008602FC">
        <w:t>Predračun troškova</w:t>
      </w:r>
      <w:r w:rsidR="00A10D7A" w:rsidRPr="008602FC">
        <w:t xml:space="preserve"> stečajnog postupka</w:t>
      </w:r>
      <w:r w:rsidRPr="008602FC">
        <w:t xml:space="preserve"> </w:t>
      </w:r>
      <w:r w:rsidR="00A10D7A" w:rsidRPr="008602FC">
        <w:t>i</w:t>
      </w:r>
      <w:r w:rsidRPr="008602FC">
        <w:t xml:space="preserve"> </w:t>
      </w:r>
      <w:r w:rsidR="00F37EEF" w:rsidRPr="008602FC">
        <w:t>ukupnih</w:t>
      </w:r>
      <w:r w:rsidR="00A10D7A" w:rsidRPr="008602FC">
        <w:t xml:space="preserve"> obveza</w:t>
      </w:r>
      <w:r w:rsidR="00D836A0" w:rsidRPr="008602FC">
        <w:t xml:space="preserve"> </w:t>
      </w:r>
      <w:r w:rsidR="00274A59" w:rsidRPr="008602FC">
        <w:t>stečajne mase</w:t>
      </w:r>
      <w:r w:rsidR="007A3487" w:rsidRPr="008602FC">
        <w:t xml:space="preserve"> u stečajnom postupku nad dužnikom</w:t>
      </w:r>
      <w:r w:rsidR="007A3487">
        <w:rPr>
          <w:b/>
        </w:rPr>
        <w:t xml:space="preserve"> </w:t>
      </w:r>
      <w:r w:rsidR="00B5700D">
        <w:t xml:space="preserve">SINE MORA d.o.o. u stečaju, Slavonska avenija 22, Zagreb, OIB: 40801222596 </w:t>
      </w:r>
      <w:r w:rsidR="007A3487" w:rsidRPr="008602FC">
        <w:t>procjenjuje se na iznos  od</w:t>
      </w:r>
      <w:r w:rsidR="00274A59" w:rsidRPr="008602FC">
        <w:t>.....</w:t>
      </w:r>
      <w:r w:rsidRPr="008602FC">
        <w:t>............</w:t>
      </w:r>
      <w:r w:rsidR="007A3487" w:rsidRPr="008602FC">
        <w:t>..........</w:t>
      </w:r>
      <w:r w:rsidRPr="008602FC">
        <w:t>..</w:t>
      </w:r>
      <w:r w:rsidR="00F71934">
        <w:t>................</w:t>
      </w:r>
      <w:r w:rsidRPr="008602FC">
        <w:t>...</w:t>
      </w:r>
      <w:r w:rsidR="007A3487" w:rsidRPr="008602FC">
        <w:t>.........</w:t>
      </w:r>
      <w:r w:rsidR="00A6711E" w:rsidRPr="008602FC">
        <w:t>.</w:t>
      </w:r>
      <w:r w:rsidR="00E71531" w:rsidRPr="00E71531">
        <w:t xml:space="preserve"> </w:t>
      </w:r>
      <w:r w:rsidR="00EF4677">
        <w:rPr>
          <w:b/>
        </w:rPr>
        <w:t>90.050,61</w:t>
      </w:r>
      <w:r w:rsidR="00E71531" w:rsidRPr="00E71531">
        <w:rPr>
          <w:b/>
        </w:rPr>
        <w:t xml:space="preserve"> kuna</w:t>
      </w:r>
    </w:p>
    <w:p w:rsidRDefault="00BB0DC2" w:rsidP="00346456" w:rsidR="00BB0DC2" w:rsidRPr="00B5700D"/>
    <w:p w:rsidRDefault="007A3487" w:rsidP="00346456" w:rsidR="007A3487">
      <w:pPr>
        <w:rPr>
          <w:b/>
        </w:rPr>
      </w:pPr>
    </w:p>
    <w:p w:rsidRDefault="00D0141E" w:rsidP="003E1A18" w:rsidR="00D0141E">
      <w:pPr>
        <w:pStyle w:val="Odlomakpopisa"/>
        <w:numPr>
          <w:ilvl w:val="0"/>
          <w:numId w:val="28"/>
        </w:numPr>
        <w:rPr>
          <w:b/>
        </w:rPr>
      </w:pPr>
      <w:r w:rsidRPr="003E1A18">
        <w:rPr>
          <w:b/>
        </w:rPr>
        <w:t>Sudski sporovi</w:t>
      </w:r>
    </w:p>
    <w:p w:rsidRDefault="00CA522B" w:rsidP="00CA522B" w:rsidR="00CA522B">
      <w:pPr>
        <w:ind w:left="360"/>
        <w:rPr>
          <w:b/>
        </w:rPr>
      </w:pPr>
    </w:p>
    <w:p w:rsidRDefault="00CA522B" w:rsidP="00CA522B" w:rsidR="00CA522B" w:rsidRPr="00CA522B">
      <w:pPr>
        <w:ind w:left="360"/>
      </w:pPr>
      <w:r>
        <w:t>Protiv stečajnog dužnika vode se dva sudska spora u kojima je isti tuženik.</w:t>
      </w:r>
    </w:p>
    <w:p w:rsidRDefault="00D0141E" w:rsidP="00D0141E" w:rsidR="00D0141E">
      <w:pPr>
        <w:rPr>
          <w:b/>
        </w:rPr>
      </w:pPr>
    </w:p>
    <w:p w:rsidRDefault="00D0141E" w:rsidP="00BE734A" w:rsidR="00BE734A">
      <w:pPr>
        <w:rPr>
          <w:b/>
        </w:rPr>
      </w:pPr>
      <w:r>
        <w:t xml:space="preserve"> </w:t>
      </w:r>
      <w:r w:rsidR="00E71531">
        <w:t xml:space="preserve">      </w:t>
      </w:r>
    </w:p>
    <w:p w:rsidRDefault="009E407C" w:rsidP="00BE734A" w:rsidR="005D7BB1" w:rsidRPr="005D7BB1">
      <w:r>
        <w:rPr>
          <w:b/>
        </w:rPr>
        <w:t xml:space="preserve">              </w:t>
      </w:r>
      <w:r>
        <w:t>Na osnovu svega navedenog</w:t>
      </w:r>
      <w:r w:rsidR="005D7BB1">
        <w:rPr>
          <w:b/>
        </w:rPr>
        <w:t xml:space="preserve"> </w:t>
      </w:r>
      <w:r>
        <w:t>s</w:t>
      </w:r>
      <w:r w:rsidR="005D7BB1">
        <w:t xml:space="preserve">tečajni upravitelj predlaže skupštini vjerovnika donošenje slijedećih </w:t>
      </w:r>
    </w:p>
    <w:p w:rsidRDefault="004C2BD6" w:rsidP="00F37EEF" w:rsidR="00A3052A">
      <w:pPr>
        <w:ind w:left="360"/>
      </w:pPr>
      <w:r>
        <w:t xml:space="preserve">          </w:t>
      </w:r>
    </w:p>
    <w:p w:rsidRDefault="00A3052A" w:rsidP="007153FB" w:rsidR="00A3052A" w:rsidRPr="00DC622A">
      <w:pPr>
        <w:ind w:left="345"/>
        <w:rPr>
          <w:b/>
        </w:rPr>
      </w:pPr>
      <w:r>
        <w:t xml:space="preserve">                                                    </w:t>
      </w:r>
      <w:r w:rsidRPr="00DC622A">
        <w:rPr>
          <w:b/>
        </w:rPr>
        <w:t>O D L U K A</w:t>
      </w:r>
    </w:p>
    <w:p w:rsidRDefault="00A3052A" w:rsidP="007153FB" w:rsidR="00A3052A" w:rsidRPr="00DC622A">
      <w:pPr>
        <w:ind w:left="345"/>
        <w:rPr>
          <w:b/>
        </w:rPr>
      </w:pPr>
    </w:p>
    <w:p w:rsidRDefault="00A3052A" w:rsidP="00B5700D" w:rsidR="00A3052A" w:rsidRPr="00B5700D">
      <w:pPr>
        <w:pStyle w:val="Odlomakpopisa"/>
        <w:numPr>
          <w:ilvl w:val="0"/>
          <w:numId w:val="15"/>
        </w:numPr>
      </w:pPr>
      <w:r w:rsidRPr="00B5700D">
        <w:rPr>
          <w:b/>
        </w:rPr>
        <w:t>Prihvaća se izv</w:t>
      </w:r>
      <w:r w:rsidR="006001A5" w:rsidRPr="00B5700D">
        <w:rPr>
          <w:b/>
        </w:rPr>
        <w:t>ješće stečajnog upravitelja o</w:t>
      </w:r>
      <w:r w:rsidR="00822949" w:rsidRPr="00B5700D">
        <w:rPr>
          <w:b/>
        </w:rPr>
        <w:t xml:space="preserve"> poduzetim radnjama u stečajnom postupku</w:t>
      </w:r>
      <w:r w:rsidR="005E3C36" w:rsidRPr="00B5700D">
        <w:rPr>
          <w:b/>
        </w:rPr>
        <w:t xml:space="preserve"> nad dužnikom </w:t>
      </w:r>
      <w:r w:rsidR="00B5700D" w:rsidRPr="00CA522B">
        <w:rPr>
          <w:b/>
        </w:rPr>
        <w:t>SINE MORA d.o.o. u stečaju, Slavonska avenija 22, Zagreb, OIB: 40801222596</w:t>
      </w:r>
      <w:r w:rsidR="00B5700D">
        <w:t xml:space="preserve">  </w:t>
      </w:r>
      <w:r w:rsidR="00822949" w:rsidRPr="00B5700D">
        <w:rPr>
          <w:b/>
        </w:rPr>
        <w:t xml:space="preserve">od otvaranja </w:t>
      </w:r>
      <w:r w:rsidR="006001A5" w:rsidRPr="00B5700D">
        <w:rPr>
          <w:b/>
        </w:rPr>
        <w:t>stečajnog postupka</w:t>
      </w:r>
      <w:r w:rsidR="00822949" w:rsidRPr="00B5700D">
        <w:rPr>
          <w:b/>
        </w:rPr>
        <w:t xml:space="preserve"> do ispitno - izvještajnog ročišta.</w:t>
      </w:r>
    </w:p>
    <w:p w:rsidRDefault="00CA522B" w:rsidP="00AC2A84" w:rsidR="00AC2A84">
      <w:pPr>
        <w:pStyle w:val="Odlomakpopisa"/>
        <w:numPr>
          <w:ilvl w:val="0"/>
          <w:numId w:val="15"/>
        </w:numPr>
        <w:rPr>
          <w:b/>
        </w:rPr>
      </w:pPr>
      <w:r>
        <w:rPr>
          <w:b/>
        </w:rPr>
        <w:t>Predlaže se prodaja zaliha tekstilne robe putem neposredne pogodbe ukoliko se pronađu zainteresirani kupci.</w:t>
      </w:r>
    </w:p>
    <w:p w:rsidRDefault="00CA522B" w:rsidP="00AC2A84" w:rsidR="00CA522B">
      <w:pPr>
        <w:pStyle w:val="Odlomakpopisa"/>
        <w:numPr>
          <w:ilvl w:val="0"/>
          <w:numId w:val="15"/>
        </w:numPr>
        <w:rPr>
          <w:b/>
        </w:rPr>
      </w:pPr>
      <w:r>
        <w:rPr>
          <w:b/>
        </w:rPr>
        <w:t>Početne cijene utvrditi će stečajni upravitelj temeljem sugestija ovlaštene trgovačke kuće koja prodaje sličnu robu.</w:t>
      </w:r>
    </w:p>
    <w:p w:rsidRDefault="00A3052A" w:rsidP="00A3052A" w:rsidR="00A3052A" w:rsidRPr="00DC622A">
      <w:pPr>
        <w:pStyle w:val="Odlomakpopisa"/>
        <w:numPr>
          <w:ilvl w:val="0"/>
          <w:numId w:val="15"/>
        </w:numPr>
        <w:rPr>
          <w:b/>
        </w:rPr>
      </w:pPr>
      <w:r w:rsidRPr="00DC622A">
        <w:rPr>
          <w:b/>
        </w:rPr>
        <w:t>Odobrava se angažiranje knjigovodstvenog servisa radi vođenja poslovnih knjiga</w:t>
      </w:r>
      <w:r w:rsidR="00822949">
        <w:rPr>
          <w:b/>
        </w:rPr>
        <w:t xml:space="preserve"> st</w:t>
      </w:r>
      <w:r w:rsidR="009A0EDC">
        <w:rPr>
          <w:b/>
        </w:rPr>
        <w:t>ečajnog dužnika za iznos od 5</w:t>
      </w:r>
      <w:r w:rsidRPr="00DC622A">
        <w:rPr>
          <w:b/>
        </w:rPr>
        <w:t xml:space="preserve">00,00 kuna mjesečno </w:t>
      </w:r>
      <w:r w:rsidR="00DC622A">
        <w:rPr>
          <w:b/>
        </w:rPr>
        <w:t xml:space="preserve">počevši od dana otvaranja </w:t>
      </w:r>
      <w:r w:rsidR="00822949">
        <w:rPr>
          <w:b/>
        </w:rPr>
        <w:t xml:space="preserve">pa sve do završetka </w:t>
      </w:r>
      <w:r w:rsidR="00DC622A">
        <w:rPr>
          <w:b/>
        </w:rPr>
        <w:t>stečajnog p</w:t>
      </w:r>
      <w:r w:rsidR="005746D5" w:rsidRPr="00DC622A">
        <w:rPr>
          <w:b/>
        </w:rPr>
        <w:t>ostupka.</w:t>
      </w:r>
    </w:p>
    <w:p w:rsidRDefault="005746D5" w:rsidP="005746D5" w:rsidR="005746D5"/>
    <w:p w:rsidRDefault="005746D5" w:rsidP="005746D5" w:rsidR="005746D5"/>
    <w:p w:rsidRDefault="006927F1" w:rsidP="006927F1" w:rsidR="006927F1">
      <w:r>
        <w:t>U Miholjancu, 07.travnja 2019.</w:t>
      </w:r>
      <w:r w:rsidR="00155876">
        <w:t xml:space="preserve"> </w:t>
      </w:r>
      <w:r>
        <w:t>godine</w:t>
      </w:r>
    </w:p>
    <w:p w:rsidRDefault="005746D5" w:rsidP="005746D5" w:rsidR="005746D5"/>
    <w:p w:rsidRDefault="005746D5" w:rsidP="005746D5" w:rsidR="005746D5">
      <w:r>
        <w:t xml:space="preserve">                                                                                                     Stečajni upravitelj:</w:t>
      </w:r>
    </w:p>
    <w:p w:rsidRDefault="005746D5" w:rsidP="005746D5" w:rsidR="005746D5">
      <w:r>
        <w:t xml:space="preserve">                                                                               </w:t>
      </w:r>
      <w:r w:rsidR="004C2BD6">
        <w:t xml:space="preserve">                   Marijan Drljanovčan</w:t>
      </w:r>
      <w:r>
        <w:t>, dipl.ing.</w:t>
      </w:r>
    </w:p>
    <w:p w:rsidRDefault="003E1A18" w:rsidP="005746D5" w:rsidR="003E1A18"/>
    <w:p w:rsidRDefault="003E1A18" w:rsidP="005746D5" w:rsidR="003E1A18"/>
    <w:p w:rsidRDefault="003E1A18" w:rsidP="005746D5" w:rsidR="003E1A18"/>
    <w:p w:rsidRDefault="003E1A18" w:rsidP="005746D5" w:rsidR="003E1A18"/>
    <w:p w:rsidRDefault="003E1A18" w:rsidP="005746D5" w:rsidR="003E1A18"/>
    <w:p w:rsidRDefault="00CA522B" w:rsidP="00CA522B" w:rsidR="00CA522B" w:rsidRPr="00B5700D">
      <w:r w:rsidRPr="00B5700D">
        <w:t>Nadležni trgovački sud: Trgovački sud u Zagrebu</w:t>
      </w:r>
    </w:p>
    <w:p w:rsidRDefault="00CA522B" w:rsidP="00CA522B" w:rsidR="00CA522B" w:rsidRPr="00B5700D">
      <w:r w:rsidRPr="00B5700D">
        <w:t>Poslovni broj spisa: Posl.broj: 48. St-2506/18</w:t>
      </w:r>
    </w:p>
    <w:p w:rsidRDefault="00CA522B" w:rsidP="00CA522B" w:rsidR="00CA522B">
      <w:r w:rsidRPr="00B5700D">
        <w:t>Stečajni dužnik:</w:t>
      </w:r>
      <w:r w:rsidRPr="005E3C36">
        <w:rPr>
          <w:b/>
        </w:rPr>
        <w:t xml:space="preserve"> </w:t>
      </w:r>
      <w:r>
        <w:t>SINE MORA d.o.o. u stečaju, Slavonska avenija 22, Zagreb, OIB: 40801222596</w:t>
      </w:r>
    </w:p>
    <w:p w:rsidRDefault="00F0716A" w:rsidP="00EB2F6C" w:rsidR="00F0716A" w:rsidRPr="005E3C36">
      <w:pPr>
        <w:rPr>
          <w:b/>
        </w:rPr>
      </w:pPr>
    </w:p>
    <w:p w:rsidRDefault="00EB2F6C" w:rsidP="00C13B66" w:rsidR="00EB2F6C" w:rsidRPr="00EB2F6C">
      <w:pPr>
        <w:spacing w:afterLines="30" w:after="72" w:beforeLines="30" w:before="72"/>
        <w:jc w:val="center"/>
        <w:rPr>
          <w:b/>
          <w:iCs/>
          <w:color w:val="000000"/>
        </w:rPr>
      </w:pPr>
      <w:r w:rsidRPr="00EB2F6C">
        <w:rPr>
          <w:b/>
          <w:iCs/>
          <w:color w:val="000000"/>
        </w:rPr>
        <w:t>Popis predmeta stečajne mase</w:t>
      </w:r>
    </w:p>
    <w:p w:rsidRDefault="00EB2F6C" w:rsidP="00C13B66" w:rsidR="00EB2F6C">
      <w:pPr>
        <w:spacing w:afterLines="30" w:after="72" w:beforeLines="30" w:before="72"/>
        <w:jc w:val="center"/>
        <w:rPr>
          <w:b/>
          <w:color w:val="000000"/>
        </w:rPr>
      </w:pPr>
      <w:r w:rsidRPr="00EB2F6C">
        <w:rPr>
          <w:b/>
          <w:color w:val="000000"/>
        </w:rPr>
        <w:t>Članak 221.</w:t>
      </w:r>
    </w:p>
    <w:p w:rsidRDefault="0025703D" w:rsidP="00C13B66" w:rsidR="0025703D">
      <w:pPr>
        <w:spacing w:afterLines="30" w:after="72" w:beforeLines="30" w:before="72"/>
        <w:rPr>
          <w:b/>
          <w:color w:val="000000"/>
        </w:rPr>
      </w:pPr>
    </w:p>
    <w:p w:rsidRDefault="00CA522B" w:rsidP="00CA522B" w:rsidR="00CA522B">
      <w:r>
        <w:t xml:space="preserve">Stečajna masa sastoji se od 10 sakoa (vel. 58-64), 5 muških odijela (vel.58-68) i 7 muških hlača (vel.56-68) . </w:t>
      </w:r>
    </w:p>
    <w:p w:rsidRDefault="00CA522B" w:rsidP="00C13B66" w:rsidR="00A14CAD">
      <w:pPr>
        <w:spacing w:afterLines="30" w:after="72" w:beforeLines="30" w:before="72"/>
        <w:rPr>
          <w:color w:val="000000"/>
        </w:rPr>
      </w:pPr>
      <w:r>
        <w:rPr>
          <w:color w:val="000000"/>
        </w:rPr>
        <w:t xml:space="preserve"> </w:t>
      </w: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694829" w:rsidP="00C13B66" w:rsidR="00694829">
      <w:pPr>
        <w:spacing w:afterLines="30" w:after="72" w:beforeLines="30" w:before="72"/>
        <w:rPr>
          <w:color w:val="000000"/>
        </w:rPr>
      </w:pP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6927F1" w:rsidP="006927F1" w:rsidR="006927F1">
      <w:r>
        <w:t>U Miholjancu, 07.travnja 2019.godine</w:t>
      </w:r>
    </w:p>
    <w:p w:rsidRDefault="00A14CAD" w:rsidP="00A14CAD" w:rsidR="00A14CAD">
      <w:r>
        <w:t xml:space="preserve">                                                                                                     Stečajni upravitelj:</w:t>
      </w:r>
    </w:p>
    <w:p w:rsidRDefault="00A14CAD" w:rsidP="00A14CAD" w:rsidR="00A14CAD">
      <w:r>
        <w:t xml:space="preserve">                                                                                                   Marijan Drljanovčan, dipl.ing.</w:t>
      </w:r>
    </w:p>
    <w:p w:rsidRDefault="00A14CAD" w:rsidP="00C13B66" w:rsidR="00A14CAD">
      <w:pPr>
        <w:spacing w:afterLines="30" w:after="72" w:beforeLines="30" w:before="72"/>
        <w:rPr>
          <w:color w:val="000000"/>
        </w:rPr>
      </w:pPr>
    </w:p>
    <w:p w:rsidRDefault="00BB0DC2" w:rsidP="00C13B66" w:rsidR="00BB0DC2">
      <w:pPr>
        <w:spacing w:afterLines="30" w:after="72" w:beforeLines="30" w:before="72"/>
        <w:rPr>
          <w:color w:val="000000"/>
        </w:rPr>
      </w:pPr>
    </w:p>
    <w:p w:rsidRDefault="00BB0DC2" w:rsidP="00C13B66" w:rsidR="00BB0DC2">
      <w:pPr>
        <w:spacing w:afterLines="30" w:after="72" w:beforeLines="30" w:before="72"/>
        <w:rPr>
          <w:color w:val="000000"/>
        </w:rPr>
      </w:pPr>
    </w:p>
    <w:p w:rsidRDefault="00BB0DC2" w:rsidP="00C13B66" w:rsidR="00BB0DC2">
      <w:pPr>
        <w:spacing w:afterLines="30" w:after="72" w:beforeLines="30" w:before="72"/>
        <w:rPr>
          <w:color w:val="000000"/>
        </w:rPr>
      </w:pPr>
    </w:p>
    <w:p w:rsidRDefault="00CA522B" w:rsidP="00CA522B" w:rsidR="00CA522B" w:rsidRPr="00B5700D">
      <w:r w:rsidRPr="00B5700D">
        <w:t>Nadležni trgovački sud: Trgovački sud u Zagrebu</w:t>
      </w:r>
    </w:p>
    <w:p w:rsidRDefault="00CA522B" w:rsidP="00CA522B" w:rsidR="00CA522B" w:rsidRPr="00B5700D">
      <w:r w:rsidRPr="00B5700D">
        <w:t>Poslovni broj spisa: Posl.broj: 48. St-2506/18</w:t>
      </w:r>
    </w:p>
    <w:p w:rsidRDefault="00CA522B" w:rsidP="00CA522B" w:rsidR="00CA522B">
      <w:r w:rsidRPr="00B5700D">
        <w:t>Stečajni dužnik:</w:t>
      </w:r>
      <w:r w:rsidRPr="005E3C36">
        <w:rPr>
          <w:b/>
        </w:rPr>
        <w:t xml:space="preserve"> </w:t>
      </w:r>
      <w:r>
        <w:t>SINE MORA d.o.o. u stečaju, Slavonska avenija 22, Zagreb, OIB: 40801222596</w:t>
      </w:r>
    </w:p>
    <w:p w:rsidRDefault="00CA522B" w:rsidP="00C13B66" w:rsidR="00A14CAD">
      <w:pPr>
        <w:spacing w:afterLines="30" w:after="72" w:beforeLines="30" w:before="72"/>
        <w:rPr>
          <w:color w:val="000000"/>
        </w:rPr>
      </w:pPr>
      <w:r>
        <w:rPr>
          <w:color w:val="000000"/>
        </w:rPr>
        <w:t xml:space="preserve"> </w:t>
      </w:r>
    </w:p>
    <w:p w:rsidRDefault="0025703D" w:rsidP="00C13B66" w:rsidR="0025703D">
      <w:pPr>
        <w:spacing w:afterLines="30" w:after="72" w:beforeLines="30" w:before="72"/>
        <w:rPr>
          <w:color w:val="000000"/>
        </w:rPr>
      </w:pPr>
    </w:p>
    <w:p w:rsidRDefault="0025703D" w:rsidP="00C13B66" w:rsidR="0025703D">
      <w:pPr>
        <w:spacing w:afterLines="30" w:after="72" w:beforeLines="30" w:before="72"/>
        <w:rPr>
          <w:b/>
          <w:iCs/>
          <w:color w:val="000000"/>
        </w:rPr>
      </w:pPr>
      <w:r>
        <w:rPr>
          <w:color w:val="000000"/>
        </w:rPr>
        <w:t xml:space="preserve">                                                         </w:t>
      </w:r>
      <w:r w:rsidR="00A14CAD">
        <w:rPr>
          <w:b/>
          <w:iCs/>
          <w:color w:val="000000"/>
        </w:rPr>
        <w:t>Pregled imovine i obvez</w:t>
      </w:r>
      <w:r w:rsidR="00155876">
        <w:rPr>
          <w:b/>
          <w:iCs/>
          <w:color w:val="000000"/>
        </w:rPr>
        <w:t>a</w:t>
      </w:r>
    </w:p>
    <w:p w:rsidRDefault="00BB0DC2" w:rsidP="00C13B66" w:rsidR="00BB0DC2" w:rsidRPr="0025703D">
      <w:pPr>
        <w:spacing w:afterLines="30" w:after="72" w:beforeLines="30" w:before="72"/>
        <w:rPr>
          <w:b/>
          <w:iCs/>
          <w:color w:val="000000"/>
        </w:rPr>
      </w:pPr>
    </w:p>
    <w:p w:rsidRDefault="0025703D" w:rsidP="00C13B66" w:rsidR="0025703D" w:rsidRPr="0025703D">
      <w:pPr>
        <w:spacing w:afterLines="30" w:after="72" w:beforeLines="30" w:before="72"/>
        <w:jc w:val="center"/>
        <w:rPr>
          <w:b/>
          <w:color w:val="000000"/>
        </w:rPr>
      </w:pPr>
      <w:r w:rsidRPr="0025703D">
        <w:rPr>
          <w:b/>
          <w:color w:val="000000"/>
        </w:rPr>
        <w:t>Članak 223.</w:t>
      </w:r>
    </w:p>
    <w:p w:rsidRDefault="00CA522B" w:rsidP="0025703D" w:rsidR="006927F1">
      <w:r>
        <w:rPr>
          <w:color w:val="000000"/>
        </w:rPr>
        <w:t xml:space="preserve">              </w:t>
      </w:r>
      <w:r w:rsidR="006927F1">
        <w:t>Stečajna masa sastoji se od 10 sakoa (vel. 58-64), 5 muških odijela (vel.58-68) i 7 muških hlača (vel.56-68)  ukupne knjigovodstvene vrijednosti 43.335,60 kuna koja ne odgovara stvarnoj vrijednosti .</w:t>
      </w:r>
    </w:p>
    <w:p w:rsidRDefault="006927F1" w:rsidP="0025703D" w:rsidR="0025703D">
      <w:r>
        <w:t xml:space="preserve">         </w:t>
      </w:r>
      <w:r w:rsidR="0025703D">
        <w:t xml:space="preserve">     Stečajni dužnik ne posjeduje druge imovine.</w:t>
      </w:r>
    </w:p>
    <w:p w:rsidRDefault="0025703D" w:rsidP="006927F1" w:rsidR="0025703D">
      <w:r w:rsidRPr="00F0716A">
        <w:rPr>
          <w:b/>
        </w:rPr>
        <w:t xml:space="preserve">               </w:t>
      </w:r>
    </w:p>
    <w:p w:rsidRDefault="00155876" w:rsidP="006927F1" w:rsidR="00155876"/>
    <w:p w:rsidRDefault="006927F1" w:rsidP="006927F1" w:rsidR="006927F1">
      <w:r>
        <w:t>U Miholjancu, 07.travnja 2019.godine</w:t>
      </w:r>
    </w:p>
    <w:p w:rsidRDefault="00155876" w:rsidP="006927F1" w:rsidR="00155876"/>
    <w:p w:rsidRDefault="0025703D" w:rsidP="0025703D" w:rsidR="0025703D">
      <w:r>
        <w:t xml:space="preserve">                                                                                                     Stečajni upravitelj:</w:t>
      </w:r>
    </w:p>
    <w:p w:rsidRDefault="0025703D" w:rsidP="0025703D" w:rsidR="0025703D">
      <w:r>
        <w:t xml:space="preserve">                                                                                                   Marijan Drljanovčan, dipl.ing.</w:t>
      </w:r>
    </w:p>
    <w:p w:rsidRDefault="0025703D" w:rsidP="00C13B66" w:rsidR="0025703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A14CAD" w:rsidP="00C13B66" w:rsidR="00A14CAD">
      <w:pPr>
        <w:spacing w:afterLines="30" w:after="72" w:beforeLines="30" w:before="72"/>
      </w:pPr>
    </w:p>
    <w:p w:rsidRDefault="00694829" w:rsidP="00C13B66" w:rsidR="00694829">
      <w:pPr>
        <w:spacing w:afterLines="30" w:after="72" w:beforeLines="30" w:before="72"/>
      </w:pPr>
    </w:p>
    <w:p w:rsidRDefault="00694829" w:rsidP="00C13B66" w:rsidR="00694829">
      <w:pPr>
        <w:spacing w:afterLines="30" w:after="72" w:beforeLines="30" w:before="72"/>
      </w:pPr>
    </w:p>
    <w:p w:rsidRDefault="00694829" w:rsidP="00C13B66" w:rsidR="00694829">
      <w:pPr>
        <w:spacing w:afterLines="30" w:after="72" w:beforeLines="30" w:before="72"/>
      </w:pPr>
    </w:p>
    <w:p w:rsidRDefault="00694829" w:rsidP="00C13B66" w:rsidR="00694829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C13B66" w:rsidR="006927F1">
      <w:pPr>
        <w:spacing w:afterLines="30" w:after="72" w:beforeLines="30" w:before="72"/>
      </w:pPr>
    </w:p>
    <w:p w:rsidRDefault="006927F1" w:rsidP="006927F1" w:rsidR="006927F1" w:rsidRPr="00B5700D">
      <w:r w:rsidRPr="00B5700D">
        <w:t>Nadležni trgovački sud: Trgovački sud u Zagrebu</w:t>
      </w:r>
    </w:p>
    <w:p w:rsidRDefault="006927F1" w:rsidP="006927F1" w:rsidR="006927F1" w:rsidRPr="00B5700D">
      <w:r w:rsidRPr="00B5700D">
        <w:t>Poslovni broj spisa: Posl.broj: 48. St-2506/18</w:t>
      </w:r>
    </w:p>
    <w:p w:rsidRDefault="006927F1" w:rsidP="006927F1" w:rsidR="006927F1">
      <w:r w:rsidRPr="00B5700D">
        <w:t>Stečajni dužnik:</w:t>
      </w:r>
      <w:r w:rsidRPr="005E3C36">
        <w:rPr>
          <w:b/>
        </w:rPr>
        <w:t xml:space="preserve"> </w:t>
      </w:r>
      <w:r>
        <w:t>SINE MORA d.o.o. u stečaju, Slavonska avenija 22, Zagreb, OIB: 40801222596</w:t>
      </w:r>
    </w:p>
    <w:p w:rsidRDefault="00A14CAD" w:rsidP="00C13B66" w:rsidR="00A14CAD">
      <w:pPr>
        <w:spacing w:afterLines="30" w:after="72" w:beforeLines="30" w:before="72"/>
        <w:rPr>
          <w:b/>
        </w:rPr>
      </w:pPr>
    </w:p>
    <w:p w:rsidRDefault="00A14CAD" w:rsidP="00C13B66" w:rsidR="00A14CAD">
      <w:pPr>
        <w:spacing w:afterLines="30" w:after="72" w:beforeLines="30" w:before="72"/>
        <w:rPr>
          <w:b/>
          <w:iCs/>
          <w:color w:val="000000"/>
        </w:rPr>
      </w:pPr>
      <w:r>
        <w:rPr>
          <w:b/>
        </w:rPr>
        <w:t xml:space="preserve">                                                            </w:t>
      </w:r>
      <w:r>
        <w:t xml:space="preserve">   </w:t>
      </w:r>
      <w:r w:rsidRPr="00A14CAD">
        <w:rPr>
          <w:b/>
          <w:iCs/>
          <w:color w:val="000000"/>
        </w:rPr>
        <w:t>Popis vjerovnika</w:t>
      </w:r>
    </w:p>
    <w:p w:rsidRDefault="00BB0DC2" w:rsidP="00C13B66" w:rsidR="00BB0DC2" w:rsidRPr="00A14CAD">
      <w:pPr>
        <w:spacing w:afterLines="30" w:after="72" w:beforeLines="30" w:before="72"/>
        <w:rPr>
          <w:b/>
          <w:iCs/>
          <w:color w:val="000000"/>
        </w:rPr>
      </w:pPr>
    </w:p>
    <w:p w:rsidRDefault="00A14CAD" w:rsidP="00C13B66" w:rsidR="00A14CAD">
      <w:pPr>
        <w:spacing w:afterLines="30" w:after="72" w:beforeLines="30" w:before="72"/>
        <w:jc w:val="center"/>
        <w:rPr>
          <w:b/>
          <w:color w:val="000000"/>
        </w:rPr>
      </w:pPr>
      <w:r w:rsidRPr="00A14CAD">
        <w:rPr>
          <w:b/>
          <w:color w:val="000000"/>
        </w:rPr>
        <w:t>Članak 222.</w:t>
      </w:r>
    </w:p>
    <w:p w:rsidRDefault="00BB0DC2" w:rsidP="00C13B66" w:rsidR="00BB0DC2">
      <w:pPr>
        <w:spacing w:afterLines="30" w:after="72" w:beforeLines="30" w:before="72"/>
        <w:jc w:val="center"/>
        <w:rPr>
          <w:b/>
          <w:color w:val="000000"/>
        </w:rPr>
      </w:pPr>
    </w:p>
    <w:p w:rsidRDefault="006927F1" w:rsidP="00C13B66" w:rsidR="006927F1">
      <w:pPr>
        <w:spacing w:afterLines="30" w:after="72" w:beforeLines="30" w:before="72"/>
        <w:jc w:val="center"/>
        <w:rPr>
          <w:b/>
          <w:color w:val="000000"/>
        </w:rPr>
      </w:pPr>
      <w:r>
        <w:rPr>
          <w:b/>
          <w:color w:val="000000"/>
        </w:rPr>
        <w:t>Prvi viši isplatni red</w:t>
      </w:r>
    </w:p>
    <w:p w:rsidRDefault="006927F1" w:rsidP="006927F1" w:rsidR="006927F1" w:rsidRPr="006927F1">
      <w:pPr>
        <w:pStyle w:val="Odlomakpopisa"/>
        <w:numPr>
          <w:ilvl w:val="0"/>
          <w:numId w:val="37"/>
        </w:numPr>
        <w:rPr>
          <w:b/>
        </w:rPr>
      </w:pPr>
      <w:r w:rsidRPr="006927F1">
        <w:rPr>
          <w:b/>
        </w:rPr>
        <w:t>Republika Hrvatska, Ministarstvo financija,</w:t>
      </w:r>
      <w:r w:rsidRPr="008738AA">
        <w:t xml:space="preserve"> </w:t>
      </w:r>
      <w:r w:rsidRPr="006927F1">
        <w:rPr>
          <w:b/>
        </w:rPr>
        <w:t>Porezna uprava, Poručni ured Zagreb OIB 18683156487, zastupana po Županijskom državnom odvjetništvu u Zagrebu, .....................................................................................</w:t>
      </w:r>
      <w:r w:rsidR="00155876">
        <w:rPr>
          <w:b/>
        </w:rPr>
        <w:t>...</w:t>
      </w:r>
      <w:r w:rsidRPr="006927F1">
        <w:rPr>
          <w:b/>
        </w:rPr>
        <w:t>................21,21 kuna</w:t>
      </w:r>
    </w:p>
    <w:p w:rsidRDefault="006927F1" w:rsidP="006927F1" w:rsidR="006927F1" w:rsidRPr="00DF410F"/>
    <w:p w:rsidRDefault="006927F1" w:rsidP="006927F1" w:rsidR="006927F1">
      <w:pPr>
        <w:rPr>
          <w:b/>
        </w:rPr>
      </w:pPr>
      <w:r>
        <w:rPr>
          <w:b/>
        </w:rPr>
        <w:t>Ukupan iznos prijavljenih tražbina I</w:t>
      </w:r>
      <w:r w:rsidRPr="007366DF">
        <w:rPr>
          <w:b/>
        </w:rPr>
        <w:t xml:space="preserve"> višeg ispl</w:t>
      </w:r>
      <w:r>
        <w:rPr>
          <w:b/>
        </w:rPr>
        <w:t>atnog reda iznosi...........</w:t>
      </w:r>
      <w:r w:rsidR="00155876">
        <w:rPr>
          <w:b/>
        </w:rPr>
        <w:t>...</w:t>
      </w:r>
      <w:r>
        <w:rPr>
          <w:b/>
        </w:rPr>
        <w:t>..........21,21</w:t>
      </w:r>
      <w:r w:rsidRPr="00EF4677">
        <w:rPr>
          <w:b/>
        </w:rPr>
        <w:t xml:space="preserve"> </w:t>
      </w:r>
      <w:r w:rsidRPr="00E71531">
        <w:rPr>
          <w:b/>
        </w:rPr>
        <w:t>kuna</w:t>
      </w:r>
    </w:p>
    <w:p w:rsidRDefault="006927F1" w:rsidP="006927F1" w:rsidR="006927F1">
      <w:pPr>
        <w:rPr>
          <w:b/>
        </w:rPr>
      </w:pPr>
    </w:p>
    <w:p w:rsidRDefault="006927F1" w:rsidP="006927F1" w:rsidR="006927F1" w:rsidRPr="006A01CB">
      <w:pPr>
        <w:pStyle w:val="Odlomakpopisa"/>
        <w:rPr>
          <w:b/>
        </w:rPr>
      </w:pPr>
      <w:r>
        <w:rPr>
          <w:b/>
        </w:rPr>
        <w:t xml:space="preserve">                                            Drugi viši isplatni red</w:t>
      </w:r>
    </w:p>
    <w:p w:rsidRDefault="006927F1" w:rsidP="00C13B66" w:rsidR="006927F1" w:rsidRPr="00A14CAD">
      <w:pPr>
        <w:spacing w:afterLines="30" w:after="72" w:beforeLines="30" w:before="72"/>
        <w:rPr>
          <w:b/>
          <w:color w:val="000000"/>
        </w:rPr>
      </w:pPr>
    </w:p>
    <w:p w:rsidRDefault="00A14CAD" w:rsidP="00C13B66" w:rsidR="00A14CAD">
      <w:pPr>
        <w:spacing w:afterLines="30" w:after="72" w:beforeLines="30" w:before="72"/>
      </w:pPr>
    </w:p>
    <w:p w:rsidRDefault="006927F1" w:rsidP="006927F1" w:rsidR="006927F1" w:rsidRPr="006927F1">
      <w:pPr>
        <w:pStyle w:val="Odlomakpopisa"/>
        <w:numPr>
          <w:ilvl w:val="0"/>
          <w:numId w:val="38"/>
        </w:numPr>
        <w:rPr>
          <w:b/>
        </w:rPr>
      </w:pPr>
      <w:r w:rsidRPr="006927F1">
        <w:rPr>
          <w:b/>
        </w:rPr>
        <w:t>AGRAM BANKA D.D., Zagreb, Ulica grada Vukovara 74, OIB : 70663193635...........................................................................</w:t>
      </w:r>
      <w:r w:rsidR="00155876">
        <w:rPr>
          <w:b/>
        </w:rPr>
        <w:t>...................2.041,95 kuna</w:t>
      </w:r>
    </w:p>
    <w:p w:rsidRDefault="006927F1" w:rsidP="006927F1" w:rsidR="006927F1" w:rsidRPr="006927F1">
      <w:pPr>
        <w:pStyle w:val="Odlomakpopisa"/>
        <w:numPr>
          <w:ilvl w:val="0"/>
          <w:numId w:val="38"/>
        </w:numPr>
        <w:rPr>
          <w:b/>
        </w:rPr>
      </w:pPr>
      <w:r w:rsidRPr="006927F1">
        <w:rPr>
          <w:b/>
        </w:rPr>
        <w:t xml:space="preserve">   ZAGREBŠPED d.o.o., Zagreb, Vodovodna 2o/a, OIB : 02573674713..........................................................................</w:t>
      </w:r>
      <w:r w:rsidR="00155876">
        <w:rPr>
          <w:b/>
        </w:rPr>
        <w:t>..................26.413,91 kuna</w:t>
      </w:r>
    </w:p>
    <w:p w:rsidRDefault="006927F1" w:rsidP="006927F1" w:rsidR="006927F1" w:rsidRPr="006927F1">
      <w:pPr>
        <w:pStyle w:val="Odlomakpopisa"/>
        <w:numPr>
          <w:ilvl w:val="0"/>
          <w:numId w:val="38"/>
        </w:numPr>
        <w:rPr>
          <w:b/>
        </w:rPr>
      </w:pPr>
      <w:r w:rsidRPr="006927F1">
        <w:rPr>
          <w:b/>
        </w:rPr>
        <w:t xml:space="preserve">   KOS TRANSPORTI d.o.o., Varaždin, Cehovska 13, OIB : 99654943646.......................................................................................</w:t>
      </w:r>
      <w:r w:rsidR="00155876">
        <w:rPr>
          <w:b/>
        </w:rPr>
        <w:t>.</w:t>
      </w:r>
      <w:r w:rsidRPr="006927F1">
        <w:rPr>
          <w:b/>
        </w:rPr>
        <w:t>....34.492,92 kuna</w:t>
      </w:r>
    </w:p>
    <w:p w:rsidRDefault="006927F1" w:rsidP="006927F1" w:rsidR="006927F1" w:rsidRPr="006927F1">
      <w:pPr>
        <w:pStyle w:val="Odlomakpopisa"/>
        <w:numPr>
          <w:ilvl w:val="0"/>
          <w:numId w:val="38"/>
        </w:numPr>
        <w:rPr>
          <w:b/>
        </w:rPr>
      </w:pPr>
      <w:r w:rsidRPr="006927F1">
        <w:rPr>
          <w:b/>
        </w:rPr>
        <w:t xml:space="preserve">  VODOOPSKRBA I ODVODNJA  d.o.o., Zagreb, Folnegovićeva 1, OIB : 83416546499...........................................................................</w:t>
      </w:r>
      <w:r w:rsidR="00155876">
        <w:rPr>
          <w:b/>
        </w:rPr>
        <w:t>..</w:t>
      </w:r>
      <w:r w:rsidRPr="006927F1">
        <w:rPr>
          <w:b/>
        </w:rPr>
        <w:t>.................8.697,99 kuna</w:t>
      </w:r>
    </w:p>
    <w:p w:rsidRDefault="006927F1" w:rsidP="006927F1" w:rsidR="006927F1" w:rsidRPr="006927F1">
      <w:pPr>
        <w:pStyle w:val="Odlomakpopisa"/>
        <w:numPr>
          <w:ilvl w:val="0"/>
          <w:numId w:val="38"/>
        </w:numPr>
        <w:rPr>
          <w:b/>
        </w:rPr>
      </w:pPr>
      <w:r w:rsidRPr="006927F1">
        <w:rPr>
          <w:b/>
        </w:rPr>
        <w:t xml:space="preserve">  Republika Hrvatska, Ministarstvo financija,</w:t>
      </w:r>
      <w:r w:rsidRPr="008738AA">
        <w:t xml:space="preserve"> </w:t>
      </w:r>
      <w:r w:rsidRPr="006927F1">
        <w:rPr>
          <w:b/>
        </w:rPr>
        <w:t>Porezna uprava, Poručni ured Zagreb OIB 18683156487, zastupana po Županijskom državnom odvjetništvu u Zagrebu, .............................................................................................</w:t>
      </w:r>
      <w:r w:rsidR="00155876">
        <w:rPr>
          <w:b/>
        </w:rPr>
        <w:t>..</w:t>
      </w:r>
      <w:r w:rsidRPr="006927F1">
        <w:rPr>
          <w:b/>
        </w:rPr>
        <w:t>..</w:t>
      </w:r>
      <w:r w:rsidR="00155876">
        <w:rPr>
          <w:b/>
        </w:rPr>
        <w:t>.</w:t>
      </w:r>
      <w:r w:rsidRPr="006927F1">
        <w:rPr>
          <w:b/>
        </w:rPr>
        <w:t>.1.290,40</w:t>
      </w:r>
      <w:r>
        <w:t xml:space="preserve"> </w:t>
      </w:r>
      <w:r w:rsidR="00155876">
        <w:rPr>
          <w:b/>
        </w:rPr>
        <w:t xml:space="preserve"> kuna</w:t>
      </w:r>
    </w:p>
    <w:p w:rsidRDefault="006927F1" w:rsidP="006927F1" w:rsidR="006927F1" w:rsidRPr="006927F1">
      <w:pPr>
        <w:pStyle w:val="Odlomakpopisa"/>
        <w:numPr>
          <w:ilvl w:val="0"/>
          <w:numId w:val="38"/>
        </w:numPr>
        <w:rPr>
          <w:b/>
        </w:rPr>
      </w:pPr>
      <w:r w:rsidRPr="006927F1">
        <w:rPr>
          <w:b/>
        </w:rPr>
        <w:t>HRVATSKO DRUŠTVO SKLADATELJA, Zagreb, Berislavićeva 9, OIB : 56668956985.............................................................................................333,23 kuna,</w:t>
      </w:r>
    </w:p>
    <w:p w:rsidRDefault="006927F1" w:rsidP="006927F1" w:rsidR="006927F1" w:rsidRPr="006927F1">
      <w:pPr>
        <w:pStyle w:val="Odlomakpopisa"/>
        <w:numPr>
          <w:ilvl w:val="0"/>
          <w:numId w:val="38"/>
        </w:numPr>
        <w:rPr>
          <w:b/>
        </w:rPr>
      </w:pPr>
      <w:r w:rsidRPr="006927F1">
        <w:rPr>
          <w:b/>
        </w:rPr>
        <w:t>ŠKROBOT &amp; partneri, odvjetničko društvo d.o.o., Zagreb, Ulica grada Vukovara 254, OIB : 02723126787.........................................................................10.759,00 kuna</w:t>
      </w:r>
    </w:p>
    <w:p w:rsidRDefault="006927F1" w:rsidP="006927F1" w:rsidR="006927F1" w:rsidRPr="00825F97">
      <w:pPr>
        <w:ind w:left="284"/>
        <w:rPr>
          <w:b/>
        </w:rPr>
      </w:pPr>
    </w:p>
    <w:p w:rsidRDefault="006927F1" w:rsidP="006927F1" w:rsidR="006927F1">
      <w:pPr>
        <w:rPr>
          <w:b/>
        </w:rPr>
      </w:pPr>
      <w:r>
        <w:rPr>
          <w:b/>
        </w:rPr>
        <w:t>Ukupan iznos prijavljenih</w:t>
      </w:r>
      <w:r w:rsidRPr="007366DF">
        <w:rPr>
          <w:b/>
        </w:rPr>
        <w:t xml:space="preserve"> tražbina II višeg ispl</w:t>
      </w:r>
      <w:r>
        <w:rPr>
          <w:b/>
        </w:rPr>
        <w:t>atnog reda iznosi......</w:t>
      </w:r>
      <w:r w:rsidR="00155876">
        <w:rPr>
          <w:b/>
        </w:rPr>
        <w:t>......</w:t>
      </w:r>
      <w:r>
        <w:rPr>
          <w:b/>
        </w:rPr>
        <w:t>...</w:t>
      </w:r>
      <w:r w:rsidRPr="00EF4677">
        <w:rPr>
          <w:b/>
        </w:rPr>
        <w:t xml:space="preserve">84.029,40 </w:t>
      </w:r>
      <w:r w:rsidRPr="00E71531">
        <w:rPr>
          <w:b/>
        </w:rPr>
        <w:t>kuna</w:t>
      </w:r>
    </w:p>
    <w:p w:rsidRDefault="006927F1" w:rsidP="006927F1" w:rsidR="006927F1">
      <w:pPr>
        <w:rPr>
          <w:b/>
        </w:rPr>
      </w:pPr>
    </w:p>
    <w:p w:rsidRDefault="0025703D" w:rsidP="00C13B66" w:rsidR="0025703D">
      <w:pPr>
        <w:spacing w:afterLines="30" w:after="72" w:beforeLines="30" w:before="72"/>
        <w:rPr>
          <w:color w:val="000000"/>
        </w:rPr>
      </w:pPr>
    </w:p>
    <w:p w:rsidRDefault="00155876" w:rsidP="00C13B66" w:rsidR="00155876" w:rsidRPr="0025703D">
      <w:pPr>
        <w:spacing w:afterLines="30" w:after="72" w:beforeLines="30" w:before="72"/>
        <w:rPr>
          <w:color w:val="000000"/>
        </w:rPr>
      </w:pPr>
    </w:p>
    <w:p w:rsidRDefault="006927F1" w:rsidP="00A14CAD" w:rsidR="00A14CAD">
      <w:r>
        <w:t>U Miholjancu, 07.travnja 2019</w:t>
      </w:r>
      <w:r w:rsidR="00A14CAD">
        <w:t>.godine</w:t>
      </w:r>
    </w:p>
    <w:p w:rsidRDefault="00A14CAD" w:rsidP="00A14CAD" w:rsidR="00A14CAD"/>
    <w:p w:rsidRDefault="00A14CAD" w:rsidP="00A14CAD" w:rsidR="00A14CAD">
      <w:r>
        <w:t xml:space="preserve">                                                                                                     Stečajni upravitelj:</w:t>
      </w:r>
    </w:p>
    <w:p w:rsidRDefault="00A14CAD" w:rsidP="00A14CAD" w:rsidR="00A14CAD">
      <w:r>
        <w:t xml:space="preserve">                                                                                                   Marijan Drljanovčan, dipl.ing.</w:t>
      </w:r>
    </w:p>
    <w:tbl>
      <w:tblPr>
        <w:tblW w:type="auto" w:w="0"/>
        <w:tblInd w:type="dxa" w:w="94"/>
        <w:tblLook w:val="04A0" w:noVBand="1" w:noHBand="0" w:lastColumn="0" w:firstColumn="1" w:lastRow="0" w:firstRow="1"/>
      </w:tblPr>
      <w:tblGrid>
        <w:gridCol w:w="997"/>
        <w:gridCol w:w="1558"/>
        <w:gridCol w:w="793"/>
        <w:gridCol w:w="610"/>
        <w:gridCol w:w="730"/>
        <w:gridCol w:w="573"/>
        <w:gridCol w:w="892"/>
        <w:gridCol w:w="519"/>
        <w:gridCol w:w="519"/>
        <w:gridCol w:w="2003"/>
      </w:tblGrid>
      <w:tr w:rsidTr="00561DC9" w:rsidR="00561DC9" w:rsidRPr="00F82C5E">
        <w:trPr>
          <w:trHeight w:val="300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lastRenderedPageBreak/>
              <w:t>Trgovački sud u Zagrebu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Posl.broj: 48. St-2506/18</w:t>
            </w:r>
          </w:p>
        </w:tc>
        <w:tc>
          <w:tcPr>
            <w:tcW w:type="auto" w:w="0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 xml:space="preserve"> SINE MORA d.o.o. u stečaju, Slavonska avenija 22, Zagreb, OIB: 40801222596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 xml:space="preserve">Stečajni sudac: Vesna Sremac Šoštar 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Ispitno ročište: 30. travnja 2019. g. u 10,00 sati</w:t>
            </w:r>
          </w:p>
        </w:tc>
      </w:tr>
      <w:tr w:rsidTr="00561DC9" w:rsidR="00561DC9" w:rsidRPr="00F82C5E">
        <w:trPr>
          <w:trHeight w:val="30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30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391"/>
        </w:trPr>
        <w:tc>
          <w:tcPr>
            <w:tcW w:type="auto" w:w="0"/>
            <w:gridSpan w:val="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561DC9" w:rsidR="00561DC9" w:rsidRPr="00F82C5E">
        <w:trPr>
          <w:trHeight w:val="391"/>
        </w:trPr>
        <w:tc>
          <w:tcPr>
            <w:tcW w:type="auto" w:w="0"/>
            <w:gridSpan w:val="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561DC9" w:rsidR="00561DC9" w:rsidRPr="00F82C5E">
        <w:trPr>
          <w:trHeight w:val="375"/>
        </w:trPr>
        <w:tc>
          <w:tcPr>
            <w:tcW w:type="auto" w:w="0"/>
            <w:gridSpan w:val="10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PRVI VIŠI ISPLATNI RED</w:t>
            </w:r>
          </w:p>
        </w:tc>
      </w:tr>
      <w:tr w:rsidTr="00561DC9" w:rsidR="00561DC9" w:rsidRPr="00F82C5E">
        <w:trPr>
          <w:trHeight w:val="3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Osporeno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Priznato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Napomena</w:t>
            </w: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Republika Hrvatska, Ministarstvo financija, Porezna uprava, Područni ured  Zagreb OIB 18683136487, zastupana po Županijskom državnom odvjetništvu u Zagrebu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color w:val="000000"/>
              </w:rPr>
            </w:pPr>
            <w:r w:rsidRPr="00F82C5E">
              <w:rPr>
                <w:rFonts w:cs="Calibri" w:hAnsi="Calibri" w:ascii="Calibri"/>
                <w:color w:val="000000"/>
              </w:rPr>
              <w:t>Doprinosi za mirovinsko i zdravstveno osiguranje te doprinosi za zapošljavanje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21,21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21,21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</w:rPr>
              <w:t>Ovršna isprava</w:t>
            </w: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293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561DC9" w:rsidR="00561DC9" w:rsidRPr="00F82C5E">
        <w:trPr>
          <w:trHeight w:val="342"/>
        </w:trPr>
        <w:tc>
          <w:tcPr>
            <w:tcW w:type="auto" w:w="0"/>
            <w:gridSpan w:val="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Ukupno prijavljeno prvi viši isplatni red................21,21 kuna</w:t>
            </w:r>
            <w:r w:rsidRPr="00F82C5E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</w:r>
            <w:r w:rsidRPr="00F82C5E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  <w:t xml:space="preserve"> </w:t>
            </w:r>
          </w:p>
        </w:tc>
      </w:tr>
      <w:tr w:rsidTr="00561DC9" w:rsidR="00561DC9" w:rsidRPr="00F82C5E">
        <w:trPr>
          <w:trHeight w:val="342"/>
        </w:trPr>
        <w:tc>
          <w:tcPr>
            <w:tcW w:type="auto" w:w="0"/>
            <w:gridSpan w:val="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561DC9" w:rsidR="00561DC9" w:rsidRPr="00F82C5E">
        <w:trPr>
          <w:trHeight w:val="622"/>
        </w:trPr>
        <w:tc>
          <w:tcPr>
            <w:tcW w:type="auto" w:w="0"/>
            <w:gridSpan w:val="1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61DC9" w:rsidP="0030410D" w:rsidR="00561DC9" w:rsidRPr="00F82C5E">
            <w:pPr>
              <w:spacing w:after="280"/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F82C5E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Ukupno priznato prvi viši isplatni red............</w:t>
            </w:r>
            <w:r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....</w:t>
            </w:r>
            <w:r w:rsidRPr="00F82C5E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....21,21 kuna</w:t>
            </w:r>
          </w:p>
        </w:tc>
      </w:tr>
      <w:tr w:rsidTr="00561DC9" w:rsidR="00561DC9" w:rsidRPr="00F82C5E">
        <w:trPr>
          <w:trHeight w:val="342"/>
        </w:trPr>
        <w:tc>
          <w:tcPr>
            <w:tcW w:type="auto" w:w="0"/>
            <w:gridSpan w:val="1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561DC9" w:rsidR="00561DC9" w:rsidRPr="00F82C5E">
        <w:trPr>
          <w:trHeight w:val="30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color w:val="000000"/>
              </w:rPr>
            </w:pPr>
            <w:r w:rsidRPr="00F82C5E">
              <w:rPr>
                <w:rFonts w:cs="Calibri" w:hAnsi="Calibri" w:ascii="Calibri"/>
                <w:color w:val="000000"/>
              </w:rPr>
              <w:t>U Miholjancu, 07.04.2019. godine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DC9" w:rsidP="0030410D" w:rsidR="00561DC9" w:rsidRPr="00F82C5E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DC9" w:rsidP="0030410D" w:rsidR="00561DC9">
            <w:pPr>
              <w:jc w:val="center"/>
              <w:rPr>
                <w:rFonts w:cs="Calibri" w:hAnsi="Calibri" w:ascii="Calibri"/>
                <w:color w:val="000000"/>
              </w:rPr>
            </w:pPr>
          </w:p>
          <w:p w:rsidRDefault="00561DC9" w:rsidP="0030410D" w:rsidR="00561DC9" w:rsidRPr="00F82C5E">
            <w:pPr>
              <w:jc w:val="center"/>
              <w:rPr>
                <w:rFonts w:cs="Calibri" w:hAnsi="Calibri" w:ascii="Calibri"/>
                <w:color w:val="000000"/>
              </w:rPr>
            </w:pPr>
            <w:r w:rsidRPr="00F82C5E">
              <w:rPr>
                <w:rFonts w:cs="Calibri" w:hAnsi="Calibri" w:ascii="Calibri"/>
                <w:color w:val="000000"/>
              </w:rPr>
              <w:t>Stečajni upravitelj: Marijan Drljanovčan,</w:t>
            </w:r>
          </w:p>
        </w:tc>
      </w:tr>
    </w:tbl>
    <w:p w:rsidRDefault="00EB2F6C" w:rsidP="005746D5" w:rsidR="00EB2F6C"/>
    <w:p w:rsidRDefault="00FE2CA4" w:rsidP="005746D5" w:rsidR="00FE2CA4"/>
    <w:p w:rsidRDefault="00FE2CA4" w:rsidP="005746D5" w:rsidR="00FE2CA4"/>
    <w:p w:rsidRDefault="00FE2CA4" w:rsidP="005746D5" w:rsidR="00FE2CA4"/>
    <w:p w:rsidRDefault="00FE2CA4" w:rsidP="005746D5" w:rsidR="00FE2CA4"/>
    <w:p w:rsidRDefault="00FE2CA4" w:rsidP="005746D5" w:rsidR="00FE2CA4"/>
    <w:p w:rsidRDefault="00FE2CA4" w:rsidP="005746D5" w:rsidR="00FE2CA4"/>
    <w:p w:rsidRDefault="00FE2CA4" w:rsidP="005746D5" w:rsidR="00FE2CA4"/>
    <w:p w:rsidRDefault="00FE2CA4" w:rsidP="005746D5" w:rsidR="00FE2CA4"/>
    <w:p w:rsidRDefault="00FE2CA4" w:rsidP="005746D5" w:rsidR="00FE2CA4"/>
    <w:p w:rsidRDefault="00FE2CA4" w:rsidP="005746D5" w:rsidR="00FE2CA4"/>
    <w:p w:rsidRDefault="00FE2CA4" w:rsidP="005746D5" w:rsidR="00FE2CA4"/>
    <w:tbl>
      <w:tblPr>
        <w:tblW w:type="auto" w:w="0"/>
        <w:tblInd w:type="dxa" w:w="94"/>
        <w:tblLook w:val="04A0" w:noVBand="1" w:noHBand="0" w:lastColumn="0" w:firstColumn="1" w:lastRow="0" w:firstRow="1"/>
      </w:tblPr>
      <w:tblGrid>
        <w:gridCol w:w="1079"/>
        <w:gridCol w:w="1345"/>
        <w:gridCol w:w="1597"/>
        <w:gridCol w:w="1499"/>
        <w:gridCol w:w="1084"/>
        <w:gridCol w:w="734"/>
        <w:gridCol w:w="734"/>
        <w:gridCol w:w="1122"/>
      </w:tblGrid>
      <w:tr w:rsidTr="00FE2CA4" w:rsidR="00FE2CA4" w:rsidRPr="007B03DF">
        <w:trPr>
          <w:trHeight w:val="300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Trgovački sud u Zagrebu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Posl.broj: 48. St-2506/18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 xml:space="preserve"> SINE MORA d.o.o. u stečaju, Slavonska avenija 22, Zagreb, OIB: 40801222596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 xml:space="preserve">Stečajni sudac: Vesna Sremac Šoštar 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Ispitno ročište: 30. travnja 2019. g. u 10,00 sati</w:t>
            </w:r>
          </w:p>
        </w:tc>
      </w:tr>
      <w:tr w:rsidTr="00FE2CA4" w:rsidR="00FE2CA4" w:rsidRPr="007B03DF">
        <w:trPr>
          <w:trHeight w:val="30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391"/>
        </w:trPr>
        <w:tc>
          <w:tcPr>
            <w:tcW w:type="auto" w:w="0"/>
            <w:gridSpan w:val="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r w:rsidRPr="007B03DF">
              <w:rPr>
                <w:rFonts w:cs="Calibri"/>
                <w:b/>
                <w:bCs/>
                <w:sz w:val="32"/>
                <w:szCs w:val="32"/>
              </w:rPr>
              <w:t>TABLICA STEČAJNOG UPRAVITELJA</w:t>
            </w:r>
          </w:p>
        </w:tc>
      </w:tr>
      <w:tr w:rsidTr="00FE2CA4" w:rsidR="00FE2CA4" w:rsidRPr="007B03DF">
        <w:trPr>
          <w:trHeight w:val="391"/>
        </w:trPr>
        <w:tc>
          <w:tcPr>
            <w:tcW w:type="auto" w:w="0"/>
            <w:gridSpan w:val="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  <w:sz w:val="32"/>
                <w:szCs w:val="32"/>
              </w:rPr>
            </w:pPr>
          </w:p>
        </w:tc>
      </w:tr>
      <w:tr w:rsidTr="00FE2CA4" w:rsidR="00FE2CA4" w:rsidRPr="007B03DF">
        <w:trPr>
          <w:trHeight w:val="300"/>
        </w:trPr>
        <w:tc>
          <w:tcPr>
            <w:tcW w:type="auto" w:w="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 w:rsidRPr="007B03DF">
              <w:rPr>
                <w:rFonts w:cs="Calibri"/>
                <w:b/>
                <w:bCs/>
                <w:sz w:val="28"/>
                <w:szCs w:val="28"/>
              </w:rPr>
              <w:t>DRUGI VIŠI ISPLATNI RED</w:t>
            </w:r>
          </w:p>
        </w:tc>
      </w:tr>
      <w:tr w:rsidTr="00FE2CA4" w:rsidR="00FE2CA4" w:rsidRPr="007B03DF">
        <w:trPr>
          <w:trHeight w:val="3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Red.broj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Visina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Osporeno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Priznato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Napomena</w:t>
            </w: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1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Republika Hrvatska, Ministarstvo financija, Porezna uprava, Područni ured  Zagreb OIB 18683136487, zastupana po Županijskom državnom odvjetništvu u Zagrebu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</w:rPr>
            </w:pPr>
            <w:r w:rsidRPr="007B03DF">
              <w:rPr>
                <w:rFonts w:cs="Calibri"/>
              </w:rPr>
              <w:t>Utvrđene obveze iz predstečajne nagodbe rješenjem Trgovačkog suda u Zagrebu, St-6131/16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1.290,40 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0,00  kuna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1.290,40 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Ovršna isprava</w:t>
            </w: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8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2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AGRAM BANKA D.D., Zagreb, Ulica grada Vukovara 74, OIB : 70663193635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</w:rPr>
            </w:pPr>
            <w:r w:rsidRPr="007B03DF">
              <w:rPr>
                <w:rFonts w:cs="Calibri"/>
              </w:rPr>
              <w:t>Ugovor o otvaranju i vođenju poslovnog računa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2.041,95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0,00  kuna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2.041,95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CA4" w:rsidP="0030410D" w:rsidR="00FE2CA4" w:rsidRPr="007B03DF">
            <w:pPr>
              <w:jc w:val="center"/>
              <w:rPr>
                <w:rFonts w:cs="Calibri"/>
                <w:b/>
                <w:bCs/>
              </w:rPr>
            </w:pPr>
            <w:r w:rsidRPr="007B03DF">
              <w:rPr>
                <w:rFonts w:cs="Calibri"/>
                <w:b/>
                <w:bCs/>
              </w:rPr>
              <w:t> </w:t>
            </w: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  <w:tr w:rsidTr="00FE2CA4" w:rsidR="00FE2CA4" w:rsidRPr="007B03DF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FE2CA4" w:rsidP="0030410D" w:rsidR="00FE2CA4" w:rsidRPr="007B03DF">
            <w:pPr>
              <w:rPr>
                <w:rFonts w:cs="Calibri"/>
                <w:b/>
                <w:bCs/>
              </w:rPr>
            </w:pPr>
          </w:p>
        </w:tc>
      </w:tr>
    </w:tbl>
    <w:p w:rsidRDefault="00FE2CA4" w:rsidP="005746D5" w:rsidR="00FE2CA4"/>
    <w:p w:rsidRDefault="00630D21" w:rsidP="005746D5" w:rsidR="00630D21"/>
    <w:p w:rsidRDefault="00630D21" w:rsidP="005746D5" w:rsidR="00630D21"/>
    <w:p w:rsidRDefault="00630D21" w:rsidP="005746D5" w:rsidR="00630D21"/>
    <w:p w:rsidRDefault="00630D21" w:rsidP="005746D5" w:rsidR="00630D21"/>
    <w:p w:rsidRDefault="00630D21" w:rsidP="005746D5" w:rsidR="00630D21"/>
    <w:p w:rsidRDefault="00630D21" w:rsidP="005746D5" w:rsidR="00630D21"/>
    <w:p w:rsidRDefault="00630D21" w:rsidP="005746D5" w:rsidR="00630D21"/>
    <w:p w:rsidRDefault="00630D21" w:rsidP="005746D5" w:rsidR="00630D21"/>
    <w:tbl>
      <w:tblPr>
        <w:tblW w:type="auto" w:w="0"/>
        <w:tblInd w:type="dxa" w:w="94"/>
        <w:tblLook w:val="04A0" w:noVBand="1" w:noHBand="0" w:lastColumn="0" w:firstColumn="1" w:lastRow="0" w:firstRow="1"/>
      </w:tblPr>
      <w:tblGrid>
        <w:gridCol w:w="329"/>
        <w:gridCol w:w="1999"/>
        <w:gridCol w:w="1353"/>
        <w:gridCol w:w="1677"/>
        <w:gridCol w:w="1222"/>
        <w:gridCol w:w="1677"/>
        <w:gridCol w:w="937"/>
      </w:tblGrid>
      <w:tr w:rsidTr="00413A38" w:rsidR="00413A38" w:rsidRPr="002207E3">
        <w:trPr>
          <w:trHeight w:val="276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3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KOS TRANSPORTI d.o.o., Varaždin, Cehovska 13, OIB : 99654943646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color w:val="000000"/>
              </w:rPr>
            </w:pPr>
            <w:r w:rsidRPr="002207E3">
              <w:rPr>
                <w:rFonts w:cs="Calibri"/>
                <w:color w:val="000000"/>
              </w:rPr>
              <w:t>Utvrđene obveze iz predstečajne nagodbe rješenjem Trgovačkog suda u Zagrebu, St-6131/16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34.492,92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0,00 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34.492,92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Ovršna isprava</w:t>
            </w: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4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VODOOPSKRBA I ODVODNJA  d.o.o., Zagreb, Folnegovićeva 1, OIB : 83416546499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color w:val="000000"/>
              </w:rPr>
            </w:pPr>
            <w:r w:rsidRPr="002207E3">
              <w:rPr>
                <w:rFonts w:cs="Calibri"/>
                <w:color w:val="000000"/>
              </w:rPr>
              <w:t>Ovršna isprava-pravomoćno i ovršno rješenje javnog bilježnika Ovrv-26095/2016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8.697,99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0,00 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8.697,99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Ovršna isprava</w:t>
            </w: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5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 xml:space="preserve"> HRVATSKO DRUŠTVO SKLADATELJA, Zagreb, Berislavićeva 9, OIB : 56668956985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color w:val="000000"/>
              </w:rPr>
            </w:pPr>
            <w:r w:rsidRPr="002207E3">
              <w:rPr>
                <w:rFonts w:cs="Calibri"/>
                <w:color w:val="000000"/>
              </w:rPr>
              <w:t>Utvrđene obveze iz predstečajne nagodbe rješenjem Trgovačkog suda u Zagrebu, St-6131/16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333,23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0,00 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333,23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Ovršna isprava</w:t>
            </w: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413A38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</w:tbl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tbl>
      <w:tblPr>
        <w:tblW w:type="auto" w:w="0"/>
        <w:tblInd w:type="dxa" w:w="94"/>
        <w:tblLook w:val="04A0" w:noVBand="1" w:noHBand="0" w:lastColumn="0" w:firstColumn="1" w:lastRow="0" w:firstRow="1"/>
      </w:tblPr>
      <w:tblGrid>
        <w:gridCol w:w="301"/>
        <w:gridCol w:w="2345"/>
        <w:gridCol w:w="568"/>
        <w:gridCol w:w="568"/>
        <w:gridCol w:w="690"/>
        <w:gridCol w:w="690"/>
        <w:gridCol w:w="975"/>
        <w:gridCol w:w="1512"/>
        <w:gridCol w:w="1545"/>
      </w:tblGrid>
      <w:tr w:rsidTr="00255502" w:rsidR="00413A38" w:rsidRPr="002207E3">
        <w:trPr>
          <w:trHeight w:val="276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351044">
            <w:pPr>
              <w:jc w:val="center"/>
              <w:rPr>
                <w:rFonts w:cs="Calibri"/>
                <w:b/>
                <w:bCs/>
                <w:color w:val="000000"/>
                <w:highlight w:val="yellow"/>
              </w:rPr>
            </w:pPr>
            <w:r w:rsidRPr="00351044">
              <w:rPr>
                <w:rFonts w:cs="Calibri"/>
                <w:b/>
                <w:bCs/>
                <w:color w:val="000000"/>
              </w:rPr>
              <w:t>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351044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51044">
              <w:rPr>
                <w:rFonts w:cs="Calibri"/>
                <w:b/>
                <w:bCs/>
                <w:color w:val="000000"/>
              </w:rPr>
              <w:t xml:space="preserve"> ŠKROBOT &amp; partneri, odvjetničko društvo d.o.o., Zagreb, Ulica grada Vukovara 254, OIB : 02723126787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351044">
            <w:pPr>
              <w:jc w:val="center"/>
              <w:rPr>
                <w:rFonts w:cs="Calibri"/>
                <w:color w:val="000000"/>
              </w:rPr>
            </w:pPr>
            <w:r w:rsidRPr="00351044">
              <w:rPr>
                <w:rFonts w:cs="Calibri"/>
                <w:color w:val="000000"/>
              </w:rPr>
              <w:t>Utvrđene obveze iz predstečajne nagodbe rješenjem Trgovačkog suda u Zagrebu, St-6131/16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351044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51044">
              <w:rPr>
                <w:rFonts w:cs="Calibri"/>
                <w:b/>
                <w:bCs/>
                <w:color w:val="000000"/>
              </w:rPr>
              <w:t>10.759,00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351044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51044">
              <w:rPr>
                <w:rFonts w:cs="Calibri"/>
                <w:b/>
                <w:bCs/>
                <w:color w:val="000000"/>
              </w:rPr>
              <w:t>0,00 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351044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51044">
              <w:rPr>
                <w:rFonts w:cs="Calibri"/>
                <w:b/>
                <w:bCs/>
                <w:color w:val="000000"/>
              </w:rPr>
              <w:t>10.759,00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351044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51044">
              <w:rPr>
                <w:rFonts w:cs="Calibri"/>
                <w:b/>
                <w:bCs/>
                <w:color w:val="000000"/>
              </w:rPr>
              <w:t>Ovršna isprava</w:t>
            </w: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7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ZAGREBŠPED d.o.o., Zagreb, Vodovodna 2o/a, OIB : 02573674713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color w:val="000000"/>
              </w:rPr>
            </w:pPr>
            <w:r w:rsidRPr="002207E3">
              <w:rPr>
                <w:rFonts w:cs="Calibri"/>
                <w:color w:val="000000"/>
              </w:rPr>
              <w:t>Utvrđene obveze iz predstečajne nagodbe rješenjem Trgovačkog suda u Zagrebu, St-6131/16</w:t>
            </w:r>
          </w:p>
        </w:tc>
        <w:tc>
          <w:tcPr>
            <w:tcW w:type="auto" w:w="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26.413,91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0,00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26.413,91 kuna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2207E3">
              <w:rPr>
                <w:rFonts w:cs="Calibri"/>
                <w:b/>
                <w:bCs/>
                <w:color w:val="000000"/>
              </w:rPr>
              <w:t>Ovršna isprava</w:t>
            </w: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276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255502" w:rsidR="00413A38" w:rsidRPr="002207E3">
        <w:trPr>
          <w:trHeight w:val="342"/>
        </w:trPr>
        <w:tc>
          <w:tcPr>
            <w:tcW w:type="auto" w:w="0"/>
            <w:gridSpan w:val="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2207E3">
              <w:rPr>
                <w:rFonts w:cs="Calibri"/>
                <w:b/>
                <w:bCs/>
                <w:color w:val="000000"/>
                <w:sz w:val="28"/>
                <w:szCs w:val="28"/>
              </w:rPr>
              <w:t>Ukupno prijavljeno drugi viši isplatni red................84.029,40 kuna</w:t>
            </w:r>
          </w:p>
        </w:tc>
      </w:tr>
      <w:tr w:rsidTr="00255502" w:rsidR="00413A38" w:rsidRPr="002207E3">
        <w:trPr>
          <w:trHeight w:val="342"/>
        </w:trPr>
        <w:tc>
          <w:tcPr>
            <w:tcW w:type="auto" w:w="0"/>
            <w:gridSpan w:val="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255502" w:rsidR="00413A38" w:rsidRPr="002207E3">
        <w:trPr>
          <w:trHeight w:val="342"/>
        </w:trPr>
        <w:tc>
          <w:tcPr>
            <w:tcW w:type="auto" w:w="0"/>
            <w:gridSpan w:val="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13A38" w:rsidP="0030410D" w:rsidR="00413A38" w:rsidRPr="002207E3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2207E3">
              <w:rPr>
                <w:rFonts w:cs="Calibri"/>
                <w:b/>
                <w:bCs/>
                <w:color w:val="000000"/>
                <w:sz w:val="28"/>
                <w:szCs w:val="28"/>
              </w:rPr>
              <w:t>Ukupno priznato drugi viši isplatni red......</w:t>
            </w: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.....</w:t>
            </w:r>
            <w:r w:rsidRPr="002207E3">
              <w:rPr>
                <w:rFonts w:cs="Calibri"/>
                <w:b/>
                <w:bCs/>
                <w:color w:val="000000"/>
                <w:sz w:val="28"/>
                <w:szCs w:val="28"/>
              </w:rPr>
              <w:t xml:space="preserve">.........84.029,40 kuna </w:t>
            </w:r>
          </w:p>
        </w:tc>
      </w:tr>
      <w:tr w:rsidTr="00255502" w:rsidR="00413A38" w:rsidRPr="002207E3">
        <w:trPr>
          <w:trHeight w:val="342"/>
        </w:trPr>
        <w:tc>
          <w:tcPr>
            <w:tcW w:type="auto" w:w="0"/>
            <w:gridSpan w:val="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255502" w:rsidR="00413A38" w:rsidRPr="002207E3">
        <w:trPr>
          <w:trHeight w:val="300"/>
        </w:trPr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>
            <w:pPr>
              <w:jc w:val="center"/>
              <w:rPr>
                <w:rFonts w:cs="Calibri"/>
                <w:color w:val="000000"/>
              </w:rPr>
            </w:pPr>
          </w:p>
          <w:p w:rsidRDefault="00413A38" w:rsidP="0030410D" w:rsidR="00413A38" w:rsidRPr="002207E3">
            <w:pPr>
              <w:jc w:val="center"/>
              <w:rPr>
                <w:rFonts w:cs="Calibri"/>
                <w:color w:val="000000"/>
              </w:rPr>
            </w:pPr>
            <w:r w:rsidRPr="002207E3">
              <w:rPr>
                <w:rFonts w:cs="Calibri"/>
                <w:color w:val="000000"/>
              </w:rPr>
              <w:t>U Miholjancu, 07.04.2019. godine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 w:rsidRPr="002207E3">
            <w:pPr>
              <w:rPr>
                <w:rFonts w:cs="Calibri"/>
                <w:color w:val="000000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3A38" w:rsidP="0030410D" w:rsidR="00413A38">
            <w:pPr>
              <w:jc w:val="center"/>
              <w:rPr>
                <w:rFonts w:cs="Calibri"/>
                <w:color w:val="000000"/>
              </w:rPr>
            </w:pPr>
          </w:p>
          <w:p w:rsidRDefault="00413A38" w:rsidP="0030410D" w:rsidR="00413A38" w:rsidRPr="002207E3">
            <w:pPr>
              <w:jc w:val="center"/>
              <w:rPr>
                <w:rFonts w:cs="Calibri"/>
                <w:color w:val="000000"/>
              </w:rPr>
            </w:pPr>
            <w:r w:rsidRPr="002207E3">
              <w:rPr>
                <w:rFonts w:cs="Calibri"/>
                <w:color w:val="000000"/>
              </w:rPr>
              <w:t xml:space="preserve">Stečajni </w:t>
            </w:r>
            <w:r>
              <w:rPr>
                <w:rFonts w:cs="Calibri"/>
                <w:color w:val="000000"/>
              </w:rPr>
              <w:t>upravitelj: Marijan Drljanovčan</w:t>
            </w:r>
            <w:r w:rsidRPr="002207E3">
              <w:rPr>
                <w:rFonts w:cs="Calibri"/>
                <w:color w:val="000000"/>
              </w:rPr>
              <w:t xml:space="preserve"> </w:t>
            </w:r>
          </w:p>
        </w:tc>
      </w:tr>
    </w:tbl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p w:rsidRDefault="00413A38" w:rsidP="005746D5" w:rsidR="00413A38"/>
    <w:sectPr w:rsidSect="00B92E8F" w:rsidR="00413A3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8EC" w:rsidP="00155876" w:rsidR="000F28EC">
      <w:r>
        <w:separator/>
      </w:r>
    </w:p>
  </w:endnote>
  <w:endnote w:id="0" w:type="continuationSeparator">
    <w:p w:rsidRDefault="000F28EC" w:rsidP="00155876" w:rsidR="000F2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876" w:rsidR="00155876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1BAD">
      <w:rPr>
        <w:noProof/>
      </w:rPr>
      <w:t>1</w:t>
    </w:r>
    <w:r>
      <w:fldChar w:fldCharType="end"/>
    </w:r>
  </w:p>
  <w:p w:rsidRDefault="00155876" w:rsidR="001558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8EC" w:rsidP="00155876" w:rsidR="000F28EC">
      <w:r>
        <w:separator/>
      </w:r>
    </w:p>
  </w:footnote>
  <w:footnote w:id="0" w:type="continuationSeparator">
    <w:p w:rsidRDefault="000F28EC" w:rsidP="00155876" w:rsidR="000F28E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266D8"/>
    <w:multiLevelType w:val="hybridMultilevel"/>
    <w:tmpl w:val="CA0A6DC2"/>
    <w:lvl w:tplc="8698DBBE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2" w:val="num"/>
        </w:tabs>
        <w:ind w:hanging="360" w:left="7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2" w:val="num"/>
        </w:tabs>
        <w:ind w:hanging="360" w:left="1802"/>
      </w:pPr>
    </w:lvl>
    <w:lvl w:tentative="true" w:tplc="041A001B" w:ilvl="2">
      <w:start w:val="1"/>
      <w:numFmt w:val="lowerRoman"/>
      <w:lvlText w:val="%3."/>
      <w:lvlJc w:val="right"/>
      <w:pPr>
        <w:tabs>
          <w:tab w:pos="2522" w:val="num"/>
        </w:tabs>
        <w:ind w:hanging="180" w:left="2522"/>
      </w:pPr>
    </w:lvl>
    <w:lvl w:tentative="true" w:tplc="041A000F" w:ilvl="3">
      <w:start w:val="1"/>
      <w:numFmt w:val="decimal"/>
      <w:lvlText w:val="%4."/>
      <w:lvlJc w:val="left"/>
      <w:pPr>
        <w:tabs>
          <w:tab w:pos="3242" w:val="num"/>
        </w:tabs>
        <w:ind w:hanging="360" w:left="3242"/>
      </w:pPr>
    </w:lvl>
    <w:lvl w:tentative="true" w:tplc="041A0019" w:ilvl="4">
      <w:start w:val="1"/>
      <w:numFmt w:val="lowerLetter"/>
      <w:lvlText w:val="%5."/>
      <w:lvlJc w:val="left"/>
      <w:pPr>
        <w:tabs>
          <w:tab w:pos="3962" w:val="num"/>
        </w:tabs>
        <w:ind w:hanging="360" w:left="3962"/>
      </w:pPr>
    </w:lvl>
    <w:lvl w:tentative="true" w:tplc="041A001B" w:ilvl="5">
      <w:start w:val="1"/>
      <w:numFmt w:val="lowerRoman"/>
      <w:lvlText w:val="%6."/>
      <w:lvlJc w:val="right"/>
      <w:pPr>
        <w:tabs>
          <w:tab w:pos="4682" w:val="num"/>
        </w:tabs>
        <w:ind w:hanging="180" w:left="4682"/>
      </w:pPr>
    </w:lvl>
    <w:lvl w:tentative="true" w:tplc="041A000F" w:ilvl="6">
      <w:start w:val="1"/>
      <w:numFmt w:val="decimal"/>
      <w:lvlText w:val="%7."/>
      <w:lvlJc w:val="left"/>
      <w:pPr>
        <w:tabs>
          <w:tab w:pos="5402" w:val="num"/>
        </w:tabs>
        <w:ind w:hanging="360" w:left="5402"/>
      </w:pPr>
    </w:lvl>
    <w:lvl w:tentative="true" w:tplc="041A0019" w:ilvl="7">
      <w:start w:val="1"/>
      <w:numFmt w:val="lowerLetter"/>
      <w:lvlText w:val="%8."/>
      <w:lvlJc w:val="left"/>
      <w:pPr>
        <w:tabs>
          <w:tab w:pos="6122" w:val="num"/>
        </w:tabs>
        <w:ind w:hanging="360" w:left="6122"/>
      </w:pPr>
    </w:lvl>
    <w:lvl w:tentative="true" w:tplc="041A001B" w:ilvl="8">
      <w:start w:val="1"/>
      <w:numFmt w:val="lowerRoman"/>
      <w:lvlText w:val="%9."/>
      <w:lvlJc w:val="right"/>
      <w:pPr>
        <w:tabs>
          <w:tab w:pos="6842" w:val="num"/>
        </w:tabs>
        <w:ind w:hanging="180" w:left="6842"/>
      </w:pPr>
    </w:lvl>
  </w:abstractNum>
  <w:abstractNum w:abstractNumId="2">
    <w:nsid w:val="0A050559"/>
    <w:multiLevelType w:val="hybridMultilevel"/>
    <w:tmpl w:val="FBBC06A6"/>
    <w:lvl w:tplc="3702DAA8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3">
    <w:nsid w:val="0C420377"/>
    <w:multiLevelType w:val="multilevel"/>
    <w:tmpl w:val="4C0A941A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360" w:left="786"/>
      </w:pPr>
      <w:rPr>
        <w:rFonts w:cs="Times New Roman" w:eastAsia="Times New Roman" w:hAnsi="Times New Roman" w:ascii="Times New Roman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4">
    <w:nsid w:val="0E95289A"/>
    <w:multiLevelType w:val="hybridMultilevel"/>
    <w:tmpl w:val="DF0444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094C90"/>
    <w:multiLevelType w:val="hybridMultilevel"/>
    <w:tmpl w:val="2D465B70"/>
    <w:lvl w:tplc="DB840D8C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6">
    <w:nsid w:val="10147FD9"/>
    <w:multiLevelType w:val="multilevel"/>
    <w:tmpl w:val="A3AC9056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7">
    <w:nsid w:val="1348555F"/>
    <w:multiLevelType w:val="hybridMultilevel"/>
    <w:tmpl w:val="092C30CE"/>
    <w:lvl w:tplc="29D8973A" w:ilvl="0">
      <w:start w:val="3"/>
      <w:numFmt w:val="bullet"/>
      <w:lvlText w:val="-"/>
      <w:lvlJc w:val="left"/>
      <w:pPr>
        <w:ind w:hanging="360" w:left="8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45"/>
      </w:pPr>
      <w:rPr>
        <w:rFonts w:hAnsi="Wingdings" w:ascii="Wingdings" w:hint="default"/>
      </w:rPr>
    </w:lvl>
  </w:abstractNum>
  <w:abstractNum w:abstractNumId="8">
    <w:nsid w:val="1A973719"/>
    <w:multiLevelType w:val="hybridMultilevel"/>
    <w:tmpl w:val="000AC368"/>
    <w:lvl w:tplc="1A822E1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9">
    <w:nsid w:val="1F8B5B8D"/>
    <w:multiLevelType w:val="hybridMultilevel"/>
    <w:tmpl w:val="C51A1678"/>
    <w:lvl w:tplc="99528B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1">
    <w:nsid w:val="2BFF1A7A"/>
    <w:multiLevelType w:val="hybridMultilevel"/>
    <w:tmpl w:val="3140B042"/>
    <w:lvl w:tplc="C0063A8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4112D2C"/>
    <w:multiLevelType w:val="hybridMultilevel"/>
    <w:tmpl w:val="DE5AB2B0"/>
    <w:lvl w:tplc="DB2E29A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D529FB"/>
    <w:multiLevelType w:val="hybridMultilevel"/>
    <w:tmpl w:val="637AB212"/>
    <w:lvl w:tplc="465A6190"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5"/>
      </w:pPr>
    </w:lvl>
    <w:lvl w:tentative="true" w:tplc="041A001B" w:ilvl="2">
      <w:start w:val="1"/>
      <w:numFmt w:val="lowerRoman"/>
      <w:lvlText w:val="%3."/>
      <w:lvlJc w:val="right"/>
      <w:pPr>
        <w:ind w:hanging="180" w:left="2085"/>
      </w:pPr>
    </w:lvl>
    <w:lvl w:tentative="true" w:tplc="041A000F" w:ilvl="3">
      <w:start w:val="1"/>
      <w:numFmt w:val="decimal"/>
      <w:lvlText w:val="%4."/>
      <w:lvlJc w:val="left"/>
      <w:pPr>
        <w:ind w:hanging="360" w:left="2805"/>
      </w:pPr>
    </w:lvl>
    <w:lvl w:tentative="true" w:tplc="041A0019" w:ilvl="4">
      <w:start w:val="1"/>
      <w:numFmt w:val="lowerLetter"/>
      <w:lvlText w:val="%5."/>
      <w:lvlJc w:val="left"/>
      <w:pPr>
        <w:ind w:hanging="360" w:left="3525"/>
      </w:pPr>
    </w:lvl>
    <w:lvl w:tentative="true" w:tplc="041A001B" w:ilvl="5">
      <w:start w:val="1"/>
      <w:numFmt w:val="lowerRoman"/>
      <w:lvlText w:val="%6."/>
      <w:lvlJc w:val="right"/>
      <w:pPr>
        <w:ind w:hanging="180" w:left="4245"/>
      </w:pPr>
    </w:lvl>
    <w:lvl w:tentative="true" w:tplc="041A000F" w:ilvl="6">
      <w:start w:val="1"/>
      <w:numFmt w:val="decimal"/>
      <w:lvlText w:val="%7."/>
      <w:lvlJc w:val="left"/>
      <w:pPr>
        <w:ind w:hanging="360" w:left="4965"/>
      </w:pPr>
    </w:lvl>
    <w:lvl w:tentative="true" w:tplc="041A0019" w:ilvl="7">
      <w:start w:val="1"/>
      <w:numFmt w:val="lowerLetter"/>
      <w:lvlText w:val="%8."/>
      <w:lvlJc w:val="left"/>
      <w:pPr>
        <w:ind w:hanging="360" w:left="5685"/>
      </w:pPr>
    </w:lvl>
    <w:lvl w:tentative="true" w:tplc="041A001B" w:ilvl="8">
      <w:start w:val="1"/>
      <w:numFmt w:val="lowerRoman"/>
      <w:lvlText w:val="%9."/>
      <w:lvlJc w:val="right"/>
      <w:pPr>
        <w:ind w:hanging="180" w:left="6405"/>
      </w:pPr>
    </w:lvl>
  </w:abstractNum>
  <w:abstractNum w:abstractNumId="15">
    <w:nsid w:val="3C344DC9"/>
    <w:multiLevelType w:val="multilevel"/>
    <w:tmpl w:val="A3AC9056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6">
    <w:nsid w:val="3CC80CAF"/>
    <w:multiLevelType w:val="multilevel"/>
    <w:tmpl w:val="49A23A04"/>
    <w:lvl w:ilvl="0">
      <w:start w:val="1"/>
      <w:numFmt w:val="decimal"/>
      <w:lvlText w:val="%1."/>
      <w:lvlJc w:val="left"/>
      <w:pPr>
        <w:ind w:hanging="360" w:left="82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360" w:left="1125"/>
      </w:pPr>
      <w:rPr>
        <w:rFonts w:hint="default"/>
        <w:b w:val="false"/>
      </w:rPr>
    </w:lvl>
    <w:lvl w:ilvl="2">
      <w:start w:val="1"/>
      <w:numFmt w:val="decimal"/>
      <w:isLgl/>
      <w:lvlText w:val="%1.%2.%3."/>
      <w:lvlJc w:val="left"/>
      <w:pPr>
        <w:ind w:hanging="720" w:left="1785"/>
      </w:pPr>
      <w:rPr>
        <w:rFonts w:hint="default"/>
        <w:b w:val="false"/>
      </w:rPr>
    </w:lvl>
    <w:lvl w:ilvl="3">
      <w:start w:val="1"/>
      <w:numFmt w:val="decimal"/>
      <w:isLgl/>
      <w:lvlText w:val="%1.%2.%3.%4."/>
      <w:lvlJc w:val="left"/>
      <w:pPr>
        <w:ind w:hanging="720" w:left="2085"/>
      </w:pPr>
      <w:rPr>
        <w:rFonts w:hint="default"/>
        <w:b w:val="false"/>
      </w:rPr>
    </w:lvl>
    <w:lvl w:ilvl="4">
      <w:start w:val="1"/>
      <w:numFmt w:val="decimal"/>
      <w:isLgl/>
      <w:lvlText w:val="%1.%2.%3.%4.%5."/>
      <w:lvlJc w:val="left"/>
      <w:pPr>
        <w:ind w:hanging="1080" w:left="2745"/>
      </w:pPr>
      <w:rPr>
        <w:rFonts w:hint="default"/>
        <w:b w:val="false"/>
      </w:rPr>
    </w:lvl>
    <w:lvl w:ilvl="5">
      <w:start w:val="1"/>
      <w:numFmt w:val="decimal"/>
      <w:isLgl/>
      <w:lvlText w:val="%1.%2.%3.%4.%5.%6."/>
      <w:lvlJc w:val="left"/>
      <w:pPr>
        <w:ind w:hanging="1080" w:left="3045"/>
      </w:pPr>
      <w:rPr>
        <w:rFonts w:hint="default"/>
        <w:b w:val="false"/>
      </w:rPr>
    </w:lvl>
    <w:lvl w:ilvl="6">
      <w:start w:val="1"/>
      <w:numFmt w:val="decimal"/>
      <w:isLgl/>
      <w:lvlText w:val="%1.%2.%3.%4.%5.%6.%7."/>
      <w:lvlJc w:val="left"/>
      <w:pPr>
        <w:ind w:hanging="1440" w:left="3705"/>
      </w:pPr>
      <w:rPr>
        <w:rFonts w:hint="default"/>
        <w:b w:val="false"/>
      </w:rPr>
    </w:lvl>
    <w:lvl w:ilvl="7">
      <w:start w:val="1"/>
      <w:numFmt w:val="decimal"/>
      <w:isLgl/>
      <w:lvlText w:val="%1.%2.%3.%4.%5.%6.%7.%8."/>
      <w:lvlJc w:val="left"/>
      <w:pPr>
        <w:ind w:hanging="1440" w:left="4005"/>
      </w:pPr>
      <w:rPr>
        <w:rFonts w:hint="default"/>
        <w:b w:val="false"/>
      </w:rPr>
    </w:lvl>
    <w:lvl w:ilvl="8">
      <w:start w:val="1"/>
      <w:numFmt w:val="decimal"/>
      <w:isLgl/>
      <w:lvlText w:val="%1.%2.%3.%4.%5.%6.%7.%8.%9."/>
      <w:lvlJc w:val="left"/>
      <w:pPr>
        <w:ind w:hanging="1800" w:left="4665"/>
      </w:pPr>
      <w:rPr>
        <w:rFonts w:hint="default"/>
        <w:b w:val="false"/>
      </w:rPr>
    </w:lvl>
  </w:abstractNum>
  <w:abstractNum w:abstractNumId="17">
    <w:nsid w:val="403E3AB7"/>
    <w:multiLevelType w:val="hybridMultilevel"/>
    <w:tmpl w:val="E8083DA6"/>
    <w:lvl w:tplc="4694F32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9">
    <w:nsid w:val="49A50ACE"/>
    <w:multiLevelType w:val="hybridMultilevel"/>
    <w:tmpl w:val="D9D6A5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D63168A"/>
    <w:multiLevelType w:val="hybridMultilevel"/>
    <w:tmpl w:val="E900693C"/>
    <w:lvl w:tplc="9E2210F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DA62516"/>
    <w:multiLevelType w:val="hybridMultilevel"/>
    <w:tmpl w:val="C284FACC"/>
    <w:lvl w:tplc="87125B2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2">
    <w:nsid w:val="4FE84E50"/>
    <w:multiLevelType w:val="hybridMultilevel"/>
    <w:tmpl w:val="E09C4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A5E23CA"/>
    <w:multiLevelType w:val="hybridMultilevel"/>
    <w:tmpl w:val="B82C078C"/>
    <w:lvl w:tplc="C33C6D4A" w:ilvl="0">
      <w:start w:val="1"/>
      <w:numFmt w:val="decimal"/>
      <w:lvlText w:val="%1."/>
      <w:lvlJc w:val="left"/>
      <w:pPr>
        <w:ind w:hanging="360" w:left="705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24">
    <w:nsid w:val="5BD95FA0"/>
    <w:multiLevelType w:val="hybridMultilevel"/>
    <w:tmpl w:val="2048E162"/>
    <w:lvl w:tplc="0284E4DA" w:ilvl="0">
      <w:start w:val="1"/>
      <w:numFmt w:val="decimal"/>
      <w:lvlText w:val="%1."/>
      <w:lvlJc w:val="left"/>
      <w:pPr>
        <w:ind w:hanging="360" w:left="6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09"/>
      </w:pPr>
    </w:lvl>
    <w:lvl w:tentative="true" w:tplc="041A001B" w:ilvl="2">
      <w:start w:val="1"/>
      <w:numFmt w:val="lowerRoman"/>
      <w:lvlText w:val="%3."/>
      <w:lvlJc w:val="right"/>
      <w:pPr>
        <w:ind w:hanging="180" w:left="2129"/>
      </w:pPr>
    </w:lvl>
    <w:lvl w:tentative="true" w:tplc="041A000F" w:ilvl="3">
      <w:start w:val="1"/>
      <w:numFmt w:val="decimal"/>
      <w:lvlText w:val="%4."/>
      <w:lvlJc w:val="left"/>
      <w:pPr>
        <w:ind w:hanging="360" w:left="2849"/>
      </w:pPr>
    </w:lvl>
    <w:lvl w:tentative="true" w:tplc="041A0019" w:ilvl="4">
      <w:start w:val="1"/>
      <w:numFmt w:val="lowerLetter"/>
      <w:lvlText w:val="%5."/>
      <w:lvlJc w:val="left"/>
      <w:pPr>
        <w:ind w:hanging="360" w:left="3569"/>
      </w:pPr>
    </w:lvl>
    <w:lvl w:tentative="true" w:tplc="041A001B" w:ilvl="5">
      <w:start w:val="1"/>
      <w:numFmt w:val="lowerRoman"/>
      <w:lvlText w:val="%6."/>
      <w:lvlJc w:val="right"/>
      <w:pPr>
        <w:ind w:hanging="180" w:left="4289"/>
      </w:pPr>
    </w:lvl>
    <w:lvl w:tentative="true" w:tplc="041A000F" w:ilvl="6">
      <w:start w:val="1"/>
      <w:numFmt w:val="decimal"/>
      <w:lvlText w:val="%7."/>
      <w:lvlJc w:val="left"/>
      <w:pPr>
        <w:ind w:hanging="360" w:left="5009"/>
      </w:pPr>
    </w:lvl>
    <w:lvl w:tentative="true" w:tplc="041A0019" w:ilvl="7">
      <w:start w:val="1"/>
      <w:numFmt w:val="lowerLetter"/>
      <w:lvlText w:val="%8."/>
      <w:lvlJc w:val="left"/>
      <w:pPr>
        <w:ind w:hanging="360" w:left="5729"/>
      </w:pPr>
    </w:lvl>
    <w:lvl w:tentative="true" w:tplc="041A001B" w:ilvl="8">
      <w:start w:val="1"/>
      <w:numFmt w:val="lowerRoman"/>
      <w:lvlText w:val="%9."/>
      <w:lvlJc w:val="right"/>
      <w:pPr>
        <w:ind w:hanging="180" w:left="6449"/>
      </w:pPr>
    </w:lvl>
  </w:abstractNum>
  <w:abstractNum w:abstractNumId="25">
    <w:nsid w:val="62885982"/>
    <w:multiLevelType w:val="hybridMultilevel"/>
    <w:tmpl w:val="61045F80"/>
    <w:lvl w:tplc="75B403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3212FB6"/>
    <w:multiLevelType w:val="hybridMultilevel"/>
    <w:tmpl w:val="AC223614"/>
    <w:lvl w:tplc="4074FB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63A172C8"/>
    <w:multiLevelType w:val="hybridMultilevel"/>
    <w:tmpl w:val="73D41C2A"/>
    <w:lvl w:tplc="3EA6BF2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6F874A4"/>
    <w:multiLevelType w:val="hybridMultilevel"/>
    <w:tmpl w:val="4D2040E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77D0599"/>
    <w:multiLevelType w:val="hybridMultilevel"/>
    <w:tmpl w:val="190096AA"/>
    <w:lvl w:tplc="512099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68F55CA6"/>
    <w:multiLevelType w:val="hybridMultilevel"/>
    <w:tmpl w:val="609A58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9C44F35"/>
    <w:multiLevelType w:val="hybridMultilevel"/>
    <w:tmpl w:val="31C0EEF2"/>
    <w:lvl w:tplc="44BA0460" w:ilvl="0">
      <w:start w:val="1"/>
      <w:numFmt w:val="decimal"/>
      <w:lvlText w:val="%1."/>
      <w:lvlJc w:val="left"/>
      <w:pPr>
        <w:ind w:hanging="36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05"/>
      </w:pPr>
    </w:lvl>
    <w:lvl w:tentative="true" w:tplc="041A001B" w:ilvl="2">
      <w:start w:val="1"/>
      <w:numFmt w:val="lowerRoman"/>
      <w:lvlText w:val="%3."/>
      <w:lvlJc w:val="right"/>
      <w:pPr>
        <w:ind w:hanging="180" w:left="2325"/>
      </w:pPr>
    </w:lvl>
    <w:lvl w:tentative="true" w:tplc="041A000F" w:ilvl="3">
      <w:start w:val="1"/>
      <w:numFmt w:val="decimal"/>
      <w:lvlText w:val="%4."/>
      <w:lvlJc w:val="left"/>
      <w:pPr>
        <w:ind w:hanging="360" w:left="3045"/>
      </w:pPr>
    </w:lvl>
    <w:lvl w:tentative="true" w:tplc="041A0019" w:ilvl="4">
      <w:start w:val="1"/>
      <w:numFmt w:val="lowerLetter"/>
      <w:lvlText w:val="%5."/>
      <w:lvlJc w:val="left"/>
      <w:pPr>
        <w:ind w:hanging="360" w:left="3765"/>
      </w:pPr>
    </w:lvl>
    <w:lvl w:tentative="true" w:tplc="041A001B" w:ilvl="5">
      <w:start w:val="1"/>
      <w:numFmt w:val="lowerRoman"/>
      <w:lvlText w:val="%6."/>
      <w:lvlJc w:val="right"/>
      <w:pPr>
        <w:ind w:hanging="180" w:left="4485"/>
      </w:pPr>
    </w:lvl>
    <w:lvl w:tentative="true" w:tplc="041A000F" w:ilvl="6">
      <w:start w:val="1"/>
      <w:numFmt w:val="decimal"/>
      <w:lvlText w:val="%7."/>
      <w:lvlJc w:val="left"/>
      <w:pPr>
        <w:ind w:hanging="360" w:left="5205"/>
      </w:pPr>
    </w:lvl>
    <w:lvl w:tentative="true" w:tplc="041A0019" w:ilvl="7">
      <w:start w:val="1"/>
      <w:numFmt w:val="lowerLetter"/>
      <w:lvlText w:val="%8."/>
      <w:lvlJc w:val="left"/>
      <w:pPr>
        <w:ind w:hanging="360" w:left="5925"/>
      </w:pPr>
    </w:lvl>
    <w:lvl w:tentative="true" w:tplc="041A001B" w:ilvl="8">
      <w:start w:val="1"/>
      <w:numFmt w:val="lowerRoman"/>
      <w:lvlText w:val="%9."/>
      <w:lvlJc w:val="right"/>
      <w:pPr>
        <w:ind w:hanging="180" w:left="6645"/>
      </w:pPr>
    </w:lvl>
  </w:abstractNum>
  <w:abstractNum w:abstractNumId="32">
    <w:nsid w:val="6B9E4EB8"/>
    <w:multiLevelType w:val="hybridMultilevel"/>
    <w:tmpl w:val="553E9F34"/>
    <w:lvl w:tplc="9B2EBBE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3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</w:rPr>
    </w:lvl>
  </w:abstractNum>
  <w:abstractNum w:abstractNumId="34">
    <w:nsid w:val="73316358"/>
    <w:multiLevelType w:val="multilevel"/>
    <w:tmpl w:val="02049D44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35">
    <w:nsid w:val="739D160B"/>
    <w:multiLevelType w:val="hybridMultilevel"/>
    <w:tmpl w:val="5F8005A6"/>
    <w:lvl w:tplc="F7F2838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A0B5D26"/>
    <w:multiLevelType w:val="hybridMultilevel"/>
    <w:tmpl w:val="96D63F2E"/>
    <w:lvl w:tplc="9208D20C" w:ilvl="0">
      <w:start w:val="1"/>
      <w:numFmt w:val="decimal"/>
      <w:lvlText w:val="%1."/>
      <w:lvlJc w:val="left"/>
      <w:pPr>
        <w:ind w:hanging="360" w:left="8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45"/>
      </w:pPr>
    </w:lvl>
    <w:lvl w:tentative="true" w:tplc="041A001B" w:ilvl="2">
      <w:start w:val="1"/>
      <w:numFmt w:val="lowerRoman"/>
      <w:lvlText w:val="%3."/>
      <w:lvlJc w:val="right"/>
      <w:pPr>
        <w:ind w:hanging="180" w:left="2265"/>
      </w:pPr>
    </w:lvl>
    <w:lvl w:tentative="true" w:tplc="041A000F" w:ilvl="3">
      <w:start w:val="1"/>
      <w:numFmt w:val="decimal"/>
      <w:lvlText w:val="%4."/>
      <w:lvlJc w:val="left"/>
      <w:pPr>
        <w:ind w:hanging="360" w:left="2985"/>
      </w:pPr>
    </w:lvl>
    <w:lvl w:tentative="true" w:tplc="041A0019" w:ilvl="4">
      <w:start w:val="1"/>
      <w:numFmt w:val="lowerLetter"/>
      <w:lvlText w:val="%5."/>
      <w:lvlJc w:val="left"/>
      <w:pPr>
        <w:ind w:hanging="360" w:left="3705"/>
      </w:pPr>
    </w:lvl>
    <w:lvl w:tentative="true" w:tplc="041A001B" w:ilvl="5">
      <w:start w:val="1"/>
      <w:numFmt w:val="lowerRoman"/>
      <w:lvlText w:val="%6."/>
      <w:lvlJc w:val="right"/>
      <w:pPr>
        <w:ind w:hanging="180" w:left="4425"/>
      </w:pPr>
    </w:lvl>
    <w:lvl w:tentative="true" w:tplc="041A000F" w:ilvl="6">
      <w:start w:val="1"/>
      <w:numFmt w:val="decimal"/>
      <w:lvlText w:val="%7."/>
      <w:lvlJc w:val="left"/>
      <w:pPr>
        <w:ind w:hanging="360" w:left="5145"/>
      </w:pPr>
    </w:lvl>
    <w:lvl w:tentative="true" w:tplc="041A0019" w:ilvl="7">
      <w:start w:val="1"/>
      <w:numFmt w:val="lowerLetter"/>
      <w:lvlText w:val="%8."/>
      <w:lvlJc w:val="left"/>
      <w:pPr>
        <w:ind w:hanging="360" w:left="5865"/>
      </w:pPr>
    </w:lvl>
    <w:lvl w:tentative="true"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37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DBB3632"/>
    <w:multiLevelType w:val="hybridMultilevel"/>
    <w:tmpl w:val="58925156"/>
    <w:lvl w:tplc="86C23D70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30"/>
  </w:num>
  <w:num w:numId="2">
    <w:abstractNumId w:val="37"/>
  </w:num>
  <w:num w:numId="3">
    <w:abstractNumId w:val="1"/>
  </w:num>
  <w:num w:numId="4">
    <w:abstractNumId w:val="13"/>
  </w:num>
  <w:num w:numId="5">
    <w:abstractNumId w:val="11"/>
  </w:num>
  <w:num w:numId="6">
    <w:abstractNumId w:val="12"/>
  </w:num>
  <w:num w:numId="7">
    <w:abstractNumId w:val="18"/>
  </w:num>
  <w:num w:numId="8">
    <w:abstractNumId w:val="8"/>
  </w:num>
  <w:num w:numId="9">
    <w:abstractNumId w:val="26"/>
  </w:num>
  <w:num w:numId="10">
    <w:abstractNumId w:val="9"/>
  </w:num>
  <w:num w:numId="11">
    <w:abstractNumId w:val="32"/>
  </w:num>
  <w:num w:numId="12">
    <w:abstractNumId w:val="22"/>
  </w:num>
  <w:num w:numId="13">
    <w:abstractNumId w:val="0"/>
  </w:num>
  <w:num w:numId="14">
    <w:abstractNumId w:val="5"/>
  </w:num>
  <w:num w:numId="15">
    <w:abstractNumId w:val="23"/>
  </w:num>
  <w:num w:numId="16">
    <w:abstractNumId w:val="36"/>
  </w:num>
  <w:num w:numId="17">
    <w:abstractNumId w:val="35"/>
  </w:num>
  <w:num w:numId="18">
    <w:abstractNumId w:val="27"/>
  </w:num>
  <w:num w:numId="19">
    <w:abstractNumId w:val="20"/>
  </w:num>
  <w:num w:numId="20">
    <w:abstractNumId w:val="19"/>
  </w:num>
  <w:num w:numId="21">
    <w:abstractNumId w:val="4"/>
  </w:num>
  <w:num w:numId="22">
    <w:abstractNumId w:val="21"/>
  </w:num>
  <w:num w:numId="23">
    <w:abstractNumId w:val="2"/>
  </w:num>
  <w:num w:numId="24">
    <w:abstractNumId w:val="14"/>
  </w:num>
  <w:num w:numId="25">
    <w:abstractNumId w:val="17"/>
  </w:num>
  <w:num w:numId="26">
    <w:abstractNumId w:val="16"/>
  </w:num>
  <w:num w:numId="27">
    <w:abstractNumId w:val="31"/>
  </w:num>
  <w:num w:numId="28">
    <w:abstractNumId w:val="28"/>
  </w:num>
  <w:num w:numId="29">
    <w:abstractNumId w:val="34"/>
  </w:num>
  <w:num w:numId="30">
    <w:abstractNumId w:val="25"/>
  </w:num>
  <w:num w:numId="31">
    <w:abstractNumId w:val="29"/>
  </w:num>
  <w:num w:numId="32">
    <w:abstractNumId w:val="10"/>
  </w:num>
  <w:num w:numId="33">
    <w:abstractNumId w:val="15"/>
  </w:num>
  <w:num w:numId="34">
    <w:abstractNumId w:val="7"/>
  </w:num>
  <w:num w:numId="35">
    <w:abstractNumId w:val="3"/>
  </w:num>
  <w:num w:numId="36">
    <w:abstractNumId w:val="6"/>
  </w:num>
  <w:num w:numId="37">
    <w:abstractNumId w:val="24"/>
  </w:num>
  <w:num w:numId="38">
    <w:abstractNumId w:val="38"/>
  </w:num>
  <w:num w:numId="39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03A16"/>
    <w:rsid w:val="0001631F"/>
    <w:rsid w:val="00020ADA"/>
    <w:rsid w:val="00043649"/>
    <w:rsid w:val="00044AB3"/>
    <w:rsid w:val="00054686"/>
    <w:rsid w:val="0006090F"/>
    <w:rsid w:val="00070222"/>
    <w:rsid w:val="00072C76"/>
    <w:rsid w:val="0007412E"/>
    <w:rsid w:val="00074422"/>
    <w:rsid w:val="00095F69"/>
    <w:rsid w:val="000A25ED"/>
    <w:rsid w:val="000A26FD"/>
    <w:rsid w:val="000A5316"/>
    <w:rsid w:val="000A77DB"/>
    <w:rsid w:val="000B2A5F"/>
    <w:rsid w:val="000B3331"/>
    <w:rsid w:val="000D0B81"/>
    <w:rsid w:val="000D0FC7"/>
    <w:rsid w:val="000F28EC"/>
    <w:rsid w:val="000F757F"/>
    <w:rsid w:val="00104C0D"/>
    <w:rsid w:val="00104F4A"/>
    <w:rsid w:val="00110159"/>
    <w:rsid w:val="00116E36"/>
    <w:rsid w:val="0012134E"/>
    <w:rsid w:val="0012338E"/>
    <w:rsid w:val="001242C9"/>
    <w:rsid w:val="00126747"/>
    <w:rsid w:val="00137C58"/>
    <w:rsid w:val="001479CB"/>
    <w:rsid w:val="00152841"/>
    <w:rsid w:val="00155876"/>
    <w:rsid w:val="00175529"/>
    <w:rsid w:val="001837A4"/>
    <w:rsid w:val="001879E7"/>
    <w:rsid w:val="001B1954"/>
    <w:rsid w:val="001B2584"/>
    <w:rsid w:val="001B4D3F"/>
    <w:rsid w:val="001C67A9"/>
    <w:rsid w:val="001D0A88"/>
    <w:rsid w:val="001D130B"/>
    <w:rsid w:val="001D2200"/>
    <w:rsid w:val="001D4DEC"/>
    <w:rsid w:val="001D4FFB"/>
    <w:rsid w:val="001E45E8"/>
    <w:rsid w:val="001F04C1"/>
    <w:rsid w:val="001F614D"/>
    <w:rsid w:val="001F77CD"/>
    <w:rsid w:val="002013D3"/>
    <w:rsid w:val="00203C06"/>
    <w:rsid w:val="0020535A"/>
    <w:rsid w:val="00214072"/>
    <w:rsid w:val="00214997"/>
    <w:rsid w:val="00215A09"/>
    <w:rsid w:val="002265A4"/>
    <w:rsid w:val="00227520"/>
    <w:rsid w:val="00232CA0"/>
    <w:rsid w:val="00241699"/>
    <w:rsid w:val="00241815"/>
    <w:rsid w:val="0024248D"/>
    <w:rsid w:val="002427B2"/>
    <w:rsid w:val="00242BF8"/>
    <w:rsid w:val="00243B75"/>
    <w:rsid w:val="00250273"/>
    <w:rsid w:val="00250BDF"/>
    <w:rsid w:val="002511A5"/>
    <w:rsid w:val="00255502"/>
    <w:rsid w:val="0025703D"/>
    <w:rsid w:val="00267862"/>
    <w:rsid w:val="00274A59"/>
    <w:rsid w:val="002834FF"/>
    <w:rsid w:val="00287D91"/>
    <w:rsid w:val="00291F91"/>
    <w:rsid w:val="002B48E7"/>
    <w:rsid w:val="002B4E4E"/>
    <w:rsid w:val="002B57F1"/>
    <w:rsid w:val="002C0CD1"/>
    <w:rsid w:val="0030746E"/>
    <w:rsid w:val="00315278"/>
    <w:rsid w:val="00332552"/>
    <w:rsid w:val="003333D6"/>
    <w:rsid w:val="0034197A"/>
    <w:rsid w:val="00346456"/>
    <w:rsid w:val="00350EC5"/>
    <w:rsid w:val="00354093"/>
    <w:rsid w:val="0035576F"/>
    <w:rsid w:val="003624E0"/>
    <w:rsid w:val="00366156"/>
    <w:rsid w:val="003672D6"/>
    <w:rsid w:val="00370CC8"/>
    <w:rsid w:val="00371BAD"/>
    <w:rsid w:val="003A4C7D"/>
    <w:rsid w:val="003B08C2"/>
    <w:rsid w:val="003B0A50"/>
    <w:rsid w:val="003B1801"/>
    <w:rsid w:val="003B220B"/>
    <w:rsid w:val="003B231C"/>
    <w:rsid w:val="003B3FDD"/>
    <w:rsid w:val="003B75B2"/>
    <w:rsid w:val="003C4292"/>
    <w:rsid w:val="003C592C"/>
    <w:rsid w:val="003E1A18"/>
    <w:rsid w:val="003E5373"/>
    <w:rsid w:val="003E62DA"/>
    <w:rsid w:val="003F0448"/>
    <w:rsid w:val="00402F4F"/>
    <w:rsid w:val="00413A38"/>
    <w:rsid w:val="00421E40"/>
    <w:rsid w:val="00423D71"/>
    <w:rsid w:val="0042563A"/>
    <w:rsid w:val="00425C2C"/>
    <w:rsid w:val="00443D98"/>
    <w:rsid w:val="00455777"/>
    <w:rsid w:val="00472071"/>
    <w:rsid w:val="00475127"/>
    <w:rsid w:val="004A06C5"/>
    <w:rsid w:val="004A0954"/>
    <w:rsid w:val="004B3334"/>
    <w:rsid w:val="004C2BD6"/>
    <w:rsid w:val="004C6CF6"/>
    <w:rsid w:val="004C701B"/>
    <w:rsid w:val="004C7507"/>
    <w:rsid w:val="004D127A"/>
    <w:rsid w:val="004E41AA"/>
    <w:rsid w:val="004F0E1E"/>
    <w:rsid w:val="004F3FD3"/>
    <w:rsid w:val="0050669B"/>
    <w:rsid w:val="00506842"/>
    <w:rsid w:val="005077BD"/>
    <w:rsid w:val="00514237"/>
    <w:rsid w:val="0055482B"/>
    <w:rsid w:val="00555E11"/>
    <w:rsid w:val="00561DC9"/>
    <w:rsid w:val="00562261"/>
    <w:rsid w:val="00562A56"/>
    <w:rsid w:val="005636EE"/>
    <w:rsid w:val="005712B3"/>
    <w:rsid w:val="0057181F"/>
    <w:rsid w:val="005746D5"/>
    <w:rsid w:val="00574730"/>
    <w:rsid w:val="0058243A"/>
    <w:rsid w:val="00587EB0"/>
    <w:rsid w:val="005A3097"/>
    <w:rsid w:val="005A766B"/>
    <w:rsid w:val="005B23C4"/>
    <w:rsid w:val="005B2B0E"/>
    <w:rsid w:val="005C1F9B"/>
    <w:rsid w:val="005D0D2E"/>
    <w:rsid w:val="005D7BB1"/>
    <w:rsid w:val="005E3C36"/>
    <w:rsid w:val="005F2F1F"/>
    <w:rsid w:val="006001A5"/>
    <w:rsid w:val="00607CC9"/>
    <w:rsid w:val="00611EB0"/>
    <w:rsid w:val="00621A0F"/>
    <w:rsid w:val="00627902"/>
    <w:rsid w:val="00630D21"/>
    <w:rsid w:val="0063346E"/>
    <w:rsid w:val="0063544A"/>
    <w:rsid w:val="00650652"/>
    <w:rsid w:val="00650BC3"/>
    <w:rsid w:val="00660CC1"/>
    <w:rsid w:val="00662792"/>
    <w:rsid w:val="00673B5F"/>
    <w:rsid w:val="00680BE2"/>
    <w:rsid w:val="00686E48"/>
    <w:rsid w:val="00691D9B"/>
    <w:rsid w:val="006927F1"/>
    <w:rsid w:val="00694829"/>
    <w:rsid w:val="006A01CB"/>
    <w:rsid w:val="006A6A7A"/>
    <w:rsid w:val="006B5E0F"/>
    <w:rsid w:val="006C2E9D"/>
    <w:rsid w:val="006C5DBF"/>
    <w:rsid w:val="006C6F5F"/>
    <w:rsid w:val="006F6342"/>
    <w:rsid w:val="007068D8"/>
    <w:rsid w:val="00712B28"/>
    <w:rsid w:val="007153FB"/>
    <w:rsid w:val="00717715"/>
    <w:rsid w:val="007211D2"/>
    <w:rsid w:val="00727B3B"/>
    <w:rsid w:val="007366DF"/>
    <w:rsid w:val="00743C02"/>
    <w:rsid w:val="00746FBA"/>
    <w:rsid w:val="00754178"/>
    <w:rsid w:val="00754960"/>
    <w:rsid w:val="00761113"/>
    <w:rsid w:val="00761A66"/>
    <w:rsid w:val="00774347"/>
    <w:rsid w:val="0078000D"/>
    <w:rsid w:val="007854C6"/>
    <w:rsid w:val="00786F33"/>
    <w:rsid w:val="007A3487"/>
    <w:rsid w:val="007A39B4"/>
    <w:rsid w:val="007B2D37"/>
    <w:rsid w:val="007C0241"/>
    <w:rsid w:val="007C5F95"/>
    <w:rsid w:val="007D64D0"/>
    <w:rsid w:val="007E764C"/>
    <w:rsid w:val="0080411E"/>
    <w:rsid w:val="00805BD3"/>
    <w:rsid w:val="008101F3"/>
    <w:rsid w:val="00813A6C"/>
    <w:rsid w:val="008144B4"/>
    <w:rsid w:val="00815370"/>
    <w:rsid w:val="00820E0E"/>
    <w:rsid w:val="00822949"/>
    <w:rsid w:val="008239CF"/>
    <w:rsid w:val="00825149"/>
    <w:rsid w:val="00825F97"/>
    <w:rsid w:val="008274C9"/>
    <w:rsid w:val="00836767"/>
    <w:rsid w:val="0084199A"/>
    <w:rsid w:val="00852DA8"/>
    <w:rsid w:val="008602FC"/>
    <w:rsid w:val="0086086A"/>
    <w:rsid w:val="00861288"/>
    <w:rsid w:val="008738AA"/>
    <w:rsid w:val="008764D8"/>
    <w:rsid w:val="008929A2"/>
    <w:rsid w:val="008A0719"/>
    <w:rsid w:val="008A1638"/>
    <w:rsid w:val="008B1A8C"/>
    <w:rsid w:val="008C5293"/>
    <w:rsid w:val="008D2239"/>
    <w:rsid w:val="008E170B"/>
    <w:rsid w:val="008E4B72"/>
    <w:rsid w:val="008E7E8A"/>
    <w:rsid w:val="008F1D2D"/>
    <w:rsid w:val="008F4FAA"/>
    <w:rsid w:val="008F6F6A"/>
    <w:rsid w:val="00905715"/>
    <w:rsid w:val="00920F10"/>
    <w:rsid w:val="0092787E"/>
    <w:rsid w:val="009364E8"/>
    <w:rsid w:val="00942CBF"/>
    <w:rsid w:val="00946FC4"/>
    <w:rsid w:val="0095232F"/>
    <w:rsid w:val="00955381"/>
    <w:rsid w:val="00962C29"/>
    <w:rsid w:val="00964AE8"/>
    <w:rsid w:val="00966160"/>
    <w:rsid w:val="00972DAB"/>
    <w:rsid w:val="009742B5"/>
    <w:rsid w:val="009939B9"/>
    <w:rsid w:val="009A0EDC"/>
    <w:rsid w:val="009A3B62"/>
    <w:rsid w:val="009A5D06"/>
    <w:rsid w:val="009A7381"/>
    <w:rsid w:val="009B0031"/>
    <w:rsid w:val="009B3125"/>
    <w:rsid w:val="009B3B27"/>
    <w:rsid w:val="009B4C87"/>
    <w:rsid w:val="009C32AC"/>
    <w:rsid w:val="009D09E9"/>
    <w:rsid w:val="009D5A7A"/>
    <w:rsid w:val="009E407C"/>
    <w:rsid w:val="009E4ABC"/>
    <w:rsid w:val="009E6682"/>
    <w:rsid w:val="009F207C"/>
    <w:rsid w:val="00A0154A"/>
    <w:rsid w:val="00A058C8"/>
    <w:rsid w:val="00A1053E"/>
    <w:rsid w:val="00A10D7A"/>
    <w:rsid w:val="00A14A77"/>
    <w:rsid w:val="00A14CAD"/>
    <w:rsid w:val="00A179ED"/>
    <w:rsid w:val="00A24563"/>
    <w:rsid w:val="00A25655"/>
    <w:rsid w:val="00A302BC"/>
    <w:rsid w:val="00A3052A"/>
    <w:rsid w:val="00A34FC7"/>
    <w:rsid w:val="00A36D32"/>
    <w:rsid w:val="00A42F6B"/>
    <w:rsid w:val="00A53450"/>
    <w:rsid w:val="00A6425B"/>
    <w:rsid w:val="00A64C68"/>
    <w:rsid w:val="00A6711E"/>
    <w:rsid w:val="00A71590"/>
    <w:rsid w:val="00A75E43"/>
    <w:rsid w:val="00A80E04"/>
    <w:rsid w:val="00AA0E9E"/>
    <w:rsid w:val="00AA2E89"/>
    <w:rsid w:val="00AC08AE"/>
    <w:rsid w:val="00AC2A84"/>
    <w:rsid w:val="00AC582B"/>
    <w:rsid w:val="00AC7DB6"/>
    <w:rsid w:val="00AD70AA"/>
    <w:rsid w:val="00AF5EB5"/>
    <w:rsid w:val="00AF60E0"/>
    <w:rsid w:val="00AF64C2"/>
    <w:rsid w:val="00B01636"/>
    <w:rsid w:val="00B02B01"/>
    <w:rsid w:val="00B040AF"/>
    <w:rsid w:val="00B0723D"/>
    <w:rsid w:val="00B279F0"/>
    <w:rsid w:val="00B41306"/>
    <w:rsid w:val="00B4175D"/>
    <w:rsid w:val="00B467B9"/>
    <w:rsid w:val="00B46A16"/>
    <w:rsid w:val="00B50BCF"/>
    <w:rsid w:val="00B5218C"/>
    <w:rsid w:val="00B5537D"/>
    <w:rsid w:val="00B562BD"/>
    <w:rsid w:val="00B5700D"/>
    <w:rsid w:val="00B63D47"/>
    <w:rsid w:val="00B71258"/>
    <w:rsid w:val="00B716A9"/>
    <w:rsid w:val="00B71CDA"/>
    <w:rsid w:val="00B83C75"/>
    <w:rsid w:val="00B92E8F"/>
    <w:rsid w:val="00B94F4B"/>
    <w:rsid w:val="00BA5E20"/>
    <w:rsid w:val="00BB0DC2"/>
    <w:rsid w:val="00BB6614"/>
    <w:rsid w:val="00BE3964"/>
    <w:rsid w:val="00BE4BB1"/>
    <w:rsid w:val="00BE734A"/>
    <w:rsid w:val="00BF10B1"/>
    <w:rsid w:val="00BF15EC"/>
    <w:rsid w:val="00C029E8"/>
    <w:rsid w:val="00C13B66"/>
    <w:rsid w:val="00C15D77"/>
    <w:rsid w:val="00C16197"/>
    <w:rsid w:val="00C23E1E"/>
    <w:rsid w:val="00C24D60"/>
    <w:rsid w:val="00C302C5"/>
    <w:rsid w:val="00C40A4A"/>
    <w:rsid w:val="00C41B58"/>
    <w:rsid w:val="00C51B8D"/>
    <w:rsid w:val="00C6134F"/>
    <w:rsid w:val="00C61CCC"/>
    <w:rsid w:val="00C72E80"/>
    <w:rsid w:val="00C73CFE"/>
    <w:rsid w:val="00C77FDD"/>
    <w:rsid w:val="00C809C6"/>
    <w:rsid w:val="00C90863"/>
    <w:rsid w:val="00C92669"/>
    <w:rsid w:val="00C9565D"/>
    <w:rsid w:val="00CA45A6"/>
    <w:rsid w:val="00CA522B"/>
    <w:rsid w:val="00CB4389"/>
    <w:rsid w:val="00CB744C"/>
    <w:rsid w:val="00CC07B4"/>
    <w:rsid w:val="00CC1843"/>
    <w:rsid w:val="00CC20DA"/>
    <w:rsid w:val="00CC2152"/>
    <w:rsid w:val="00CD4F97"/>
    <w:rsid w:val="00CD64EB"/>
    <w:rsid w:val="00CE5F62"/>
    <w:rsid w:val="00CE6257"/>
    <w:rsid w:val="00D0141E"/>
    <w:rsid w:val="00D139A7"/>
    <w:rsid w:val="00D16F6A"/>
    <w:rsid w:val="00D2508C"/>
    <w:rsid w:val="00D27A10"/>
    <w:rsid w:val="00D31826"/>
    <w:rsid w:val="00D33CF8"/>
    <w:rsid w:val="00D345BF"/>
    <w:rsid w:val="00D40980"/>
    <w:rsid w:val="00D52A60"/>
    <w:rsid w:val="00D64A64"/>
    <w:rsid w:val="00D74F50"/>
    <w:rsid w:val="00D81AE9"/>
    <w:rsid w:val="00D836A0"/>
    <w:rsid w:val="00D844D8"/>
    <w:rsid w:val="00D86920"/>
    <w:rsid w:val="00D95369"/>
    <w:rsid w:val="00DA0E9B"/>
    <w:rsid w:val="00DA4D61"/>
    <w:rsid w:val="00DB2688"/>
    <w:rsid w:val="00DB4A67"/>
    <w:rsid w:val="00DB5C14"/>
    <w:rsid w:val="00DB5F84"/>
    <w:rsid w:val="00DC622A"/>
    <w:rsid w:val="00DD1EFF"/>
    <w:rsid w:val="00DD5D54"/>
    <w:rsid w:val="00DF16D3"/>
    <w:rsid w:val="00DF410F"/>
    <w:rsid w:val="00DF5A5A"/>
    <w:rsid w:val="00E06CCA"/>
    <w:rsid w:val="00E23144"/>
    <w:rsid w:val="00E37D33"/>
    <w:rsid w:val="00E41EB3"/>
    <w:rsid w:val="00E42A4B"/>
    <w:rsid w:val="00E54B08"/>
    <w:rsid w:val="00E71531"/>
    <w:rsid w:val="00E85B13"/>
    <w:rsid w:val="00EB2F6C"/>
    <w:rsid w:val="00EC309E"/>
    <w:rsid w:val="00EC3B69"/>
    <w:rsid w:val="00ED019E"/>
    <w:rsid w:val="00EE2887"/>
    <w:rsid w:val="00EE4ECF"/>
    <w:rsid w:val="00EF4677"/>
    <w:rsid w:val="00EF755A"/>
    <w:rsid w:val="00F0256A"/>
    <w:rsid w:val="00F02988"/>
    <w:rsid w:val="00F03D75"/>
    <w:rsid w:val="00F0716A"/>
    <w:rsid w:val="00F07743"/>
    <w:rsid w:val="00F20F82"/>
    <w:rsid w:val="00F24428"/>
    <w:rsid w:val="00F37EEF"/>
    <w:rsid w:val="00F451EB"/>
    <w:rsid w:val="00F45F01"/>
    <w:rsid w:val="00F700AB"/>
    <w:rsid w:val="00F71934"/>
    <w:rsid w:val="00FB4C64"/>
    <w:rsid w:val="00FC420C"/>
    <w:rsid w:val="00FD1677"/>
    <w:rsid w:val="00FE237D"/>
    <w:rsid w:val="00FE2CA4"/>
    <w:rsid w:val="00FF224C"/>
    <w:rsid w:val="00FF57A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2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val="0000FF"/>
      <w:u w:val="single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2B57F1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2B57F1"/>
    <w:rPr>
      <w:b/>
      <w:sz w:val="24"/>
      <w:szCs w:val="24"/>
    </w:rPr>
  </w:style>
  <w:style w:styleId="Zaglavlje" w:type="paragraph">
    <w:name w:val="header"/>
    <w:basedOn w:val="Normal"/>
    <w:link w:val="ZaglavljeChar"/>
    <w:uiPriority w:val="99"/>
    <w:semiHidden/>
    <w:unhideWhenUsed/>
    <w:rsid w:val="00155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5587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55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587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2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val="0000FF"/>
      <w:u w:val="single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2B57F1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2B57F1"/>
    <w:rPr>
      <w:b/>
      <w:sz w:val="24"/>
      <w:szCs w:val="24"/>
    </w:rPr>
  </w:style>
  <w:style w:styleId="Zaglavlje" w:type="paragraph">
    <w:name w:val="header"/>
    <w:basedOn w:val="Normal"/>
    <w:link w:val="ZaglavljeChar"/>
    <w:uiPriority w:val="99"/>
    <w:semiHidden/>
    <w:unhideWhenUsed/>
    <w:rsid w:val="00155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5587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55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587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6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31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56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FF8D9-97EF-40BA-AF38-163E41421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1552</properties:Words>
  <properties:Characters>12003</properties:Characters>
  <properties:Lines>1112</properties:Lines>
  <properties:Paragraphs>187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14776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2019-04-17T05:40:00Z</dcterms:created>
  <dc:creator>Marija</dc:creator>
  <cp:lastModifiedBy>Vinka Mihalinčić</cp:lastModifiedBy>
  <cp:lastPrinted>2019-04-11T06:53:00Z</cp:lastPrinted>
  <dcterms:modified xmlns:xsi="http://www.w3.org/2001/XMLSchema-instance" xsi:type="dcterms:W3CDTF">2019-04-17T05:41:00Z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St-2506/2018-28 / Podnesak - Izvješće stečajnog upravitelja (SINE MORA d.o.o. u stečaju - izvješće - OBJAVA SA TABLICAMA.docx)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