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e88a" w14:paraId="9d7e88a" w:rsidRDefault="00296C54" w:rsidP="00296C54" w:rsidR="00296C54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C54" w:rsidP="00296C54" w:rsidR="00296C54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96C54" w:rsidP="00296C54" w:rsidR="00296C54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96C54" w:rsidP="00296C54" w:rsidR="00296C54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6511 od 8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DUGA GARBIN d. o. o. Rovinj, Vladimira Gortana 18, OIB 71261955834, MBS 130041244,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96C54" w:rsidP="00296C54" w:rsidR="00296C54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DUGA GARBIN d. o. o. Rovinj, Vladimira Gortana 18, OIB 71261955834, MBS 130041244.</w:t>
      </w:r>
    </w:p>
    <w:p w:rsidRDefault="00296C54" w:rsidP="00296C54" w:rsidR="00296C54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DUGA GARBIN d. o. o. Rovinj.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911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304.292,57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Tt-15/6877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296C54" w:rsidP="00296C54" w:rsidR="00296C54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296C54" w:rsidP="00296C54" w:rsidR="00296C54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296C54" w:rsidP="00296C54" w:rsidR="00296C54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CC3CF6">
        <w:rPr>
          <w:rFonts w:cs="Times New Roman" w:eastAsia="Times New Roman"/>
          <w:szCs w:val="24"/>
        </w:rPr>
        <w:t>, v. r.</w:t>
      </w:r>
    </w:p>
    <w:p w:rsidRDefault="00296C54" w:rsidP="00296C54" w:rsidR="00296C54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296C54" w:rsidP="00296C54" w:rsidR="00296C54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96C54" w:rsidP="00296C54" w:rsidR="00296C54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96C54" w:rsidP="00296C54" w:rsidR="00296C54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296C54" w:rsidP="00296C54" w:rsidR="00296C54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296C54" w:rsidP="00296C54" w:rsidR="00296C54" w:rsidRPr="00525201">
      <w:pPr>
        <w:tabs>
          <w:tab w:pos="4438" w:val="left"/>
        </w:tabs>
        <w:rPr>
          <w:rFonts w:cs="Times New Roman" w:eastAsia="Times New Roman"/>
        </w:rPr>
      </w:pPr>
    </w:p>
    <w:p w:rsidRDefault="00C14934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B2D" w:rsidP="00296C54" w:rsidR="00CB0B2D">
      <w:r>
        <w:separator/>
      </w:r>
    </w:p>
  </w:endnote>
  <w:endnote w:id="0" w:type="continuationSeparator">
    <w:p w:rsidRDefault="00CB0B2D" w:rsidP="00296C54" w:rsidR="00CB0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B2D" w:rsidP="00296C54" w:rsidR="00CB0B2D">
      <w:r>
        <w:separator/>
      </w:r>
    </w:p>
  </w:footnote>
  <w:footnote w:id="0" w:type="continuationSeparator">
    <w:p w:rsidRDefault="00CB0B2D" w:rsidP="00296C54" w:rsidR="00CB0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41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4934">
          <w:rPr>
            <w:noProof/>
          </w:rPr>
          <w:t>2</w:t>
        </w:r>
        <w:r>
          <w:fldChar w:fldCharType="end"/>
        </w:r>
      </w:sdtContent>
    </w:sdt>
    <w:r>
      <w:tab/>
      <w:t>11 St-113</w:t>
    </w:r>
    <w:r w:rsidR="00296C54">
      <w:t>7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41" w:rsidP="00D1273B" w:rsidR="00D1273B">
    <w:pPr>
      <w:pStyle w:val="Zaglavlje"/>
      <w:jc w:val="right"/>
    </w:pPr>
    <w:r>
      <w:t>11 St-113</w:t>
    </w:r>
    <w:r w:rsidR="00296C54">
      <w:t>7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80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96C54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3441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4934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B0B2D"/>
    <w:rsid w:val="00CC3CF6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7180F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C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6C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6C5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C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C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C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C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9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49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49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49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C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6C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6C5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C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6C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C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C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9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49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49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49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GARBIN d.o.o. ROVINJ</izvorni_sadrzaj>
    <derivirana_varijabla naziv="DomainObject.Predmet.ProtustrankaFormated_1">  DUGA GARBIN d.o.o. ROVINJ</derivirana_varijabla>
  </DomainObject.Predmet.ProtustrankaFormated>
  <DomainObject.Predmet.ProtustrankaFormatedOIB>
    <izvorni_sadrzaj>  DUGA GARBIN d.o.o. ROVINJ, OIB 71261955834</izvorni_sadrzaj>
    <derivirana_varijabla naziv="DomainObject.Predmet.ProtustrankaFormatedOIB_1">  DUGA GARBIN d.o.o. ROVINJ, OIB 71261955834</derivirana_varijabla>
  </DomainObject.Predmet.ProtustrankaFormatedOIB>
  <DomainObject.Predmet.ProtustrankaFormatedWithAdress>
    <izvorni_sadrzaj> DUGA GARBIN d.o.o. ROVINJ, Vladimira Gortana 18, 52210 Rovinj</izvorni_sadrzaj>
    <derivirana_varijabla naziv="DomainObject.Predmet.ProtustrankaFormatedWithAdress_1"> DUGA GARBIN d.o.o. ROVINJ, Vladimira Gortana 18, 52210 Rovinj</derivirana_varijabla>
  </DomainObject.Predmet.ProtustrankaFormatedWithAdress>
  <DomainObject.Predmet.ProtustrankaFormatedWithAdressOIB>
    <izvorni_sadrzaj> DUGA GARBIN d.o.o. ROVINJ, OIB 71261955834, Vladimira Gortana 18, 52210 Rovinj</izvorni_sadrzaj>
    <derivirana_varijabla naziv="DomainObject.Predmet.ProtustrankaFormatedWithAdressOIB_1"> DUGA GARBIN d.o.o. ROVINJ, OIB 71261955834, Vladimira Gortana 18, 52210 Rovinj</derivirana_varijabla>
  </DomainObject.Predmet.ProtustrankaFormatedWithAdressOIB>
  <DomainObject.Predmet.ProtustrankaWithAdress>
    <izvorni_sadrzaj>DUGA GARBIN d.o.o. ROVINJ Vladimira Gortana 18, 52210 Rovinj</izvorni_sadrzaj>
    <derivirana_varijabla naziv="DomainObject.Predmet.ProtustrankaWithAdress_1">DUGA GARBIN d.o.o. ROVINJ Vladimira Gortana 18, 52210 Rovinj</derivirana_varijabla>
  </DomainObject.Predmet.ProtustrankaWithAdress>
  <DomainObject.Predmet.ProtustrankaWithAdressOIB>
    <izvorni_sadrzaj>DUGA GARBIN d.o.o. ROVINJ, OIB 71261955834, Vladimira Gortana 18, 52210 Rovinj</izvorni_sadrzaj>
    <derivirana_varijabla naziv="DomainObject.Predmet.ProtustrankaWithAdressOIB_1">DUGA GARBIN d.o.o. ROVINJ, OIB 71261955834, Vladimira Gortana 18, 52210 Rovinj</derivirana_varijabla>
  </DomainObject.Predmet.ProtustrankaWithAdressOIB>
  <DomainObject.Predmet.ProtustrankaNazivFormated>
    <izvorni_sadrzaj>DUGA GARBIN d.o.o. ROVINJ</izvorni_sadrzaj>
    <derivirana_varijabla naziv="DomainObject.Predmet.ProtustrankaNazivFormated_1">DUGA GARBIN d.o.o. ROVINJ</derivirana_varijabla>
  </DomainObject.Predmet.ProtustrankaNazivFormated>
  <DomainObject.Predmet.ProtustrankaNazivFormatedOIB>
    <izvorni_sadrzaj>DUGA GARBIN d.o.o. ROVINJ, OIB 71261955834</izvorni_sadrzaj>
    <derivirana_varijabla naziv="DomainObject.Predmet.ProtustrankaNazivFormatedOIB_1">DUGA GARBIN d.o.o. ROVINJ, OIB 71261955834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304292.57</izvorni_sadrzaj>
    <derivirana_varijabla naziv="DomainObject.Predmet.TrenutnaVrijednost_1">304292.57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DUGA GARBIN d.o.o. ROVINJ</item>
    </izvorni_sadrzaj>
    <derivirana_varijabla naziv="DomainObject.Predmet.ProtuStrankaListFormated_1">
      <item>DUGA GARBIN d.o.o. ROVINJ</item>
    </derivirana_varijabla>
  </DomainObject.Predmet.ProtuStrankaListFormated>
  <DomainObject.Predmet.ProtuStrankaListFormatedOIB>
    <izvorni_sadrzaj>
      <item>DUGA GARBIN d.o.o. ROVINJ, OIB 71261955834</item>
    </izvorni_sadrzaj>
    <derivirana_varijabla naziv="DomainObject.Predmet.ProtuStrankaListFormatedOIB_1">
      <item>DUGA GARBIN d.o.o. ROVINJ, OIB 71261955834</item>
    </derivirana_varijabla>
  </DomainObject.Predmet.ProtuStrankaListFormatedOIB>
  <DomainObject.Predmet.ProtuStrankaListFormatedWithAdress>
    <izvorni_sadrzaj>
      <item>DUGA GARBIN d.o.o. ROVINJ, Vladimira Gortana 18, 52210 Rovinj</item>
    </izvorni_sadrzaj>
    <derivirana_varijabla naziv="DomainObject.Predmet.ProtuStrankaListFormatedWithAdress_1">
      <item>DUGA GARBIN d.o.o. ROVINJ, Vladimira Gortana 18, 52210 Rovinj</item>
    </derivirana_varijabla>
  </DomainObject.Predmet.ProtuStrankaListFormatedWithAdress>
  <DomainObject.Predmet.ProtuStrankaListFormatedWithAdressOIB>
    <izvorni_sadrzaj>
      <item>DUGA GARBIN d.o.o. ROVINJ, OIB 71261955834, Vladimira Gortana 18, 52210 Rovinj</item>
    </izvorni_sadrzaj>
    <derivirana_varijabla naziv="DomainObject.Predmet.ProtuStrankaListFormatedWithAdressOIB_1">
      <item>DUGA GARBIN d.o.o. ROVINJ, OIB 71261955834, Vladimira Gortana 18, 52210 Rovinj</item>
    </derivirana_varijabla>
  </DomainObject.Predmet.ProtuStrankaListFormatedWithAdressOIB>
  <DomainObject.Predmet.ProtuStrankaListNazivFormated>
    <izvorni_sadrzaj>
      <item>DUGA GARBIN d.o.o. ROVINJ</item>
    </izvorni_sadrzaj>
    <derivirana_varijabla naziv="DomainObject.Predmet.ProtuStrankaListNazivFormated_1">
      <item>DUGA GARBIN d.o.o. ROVINJ</item>
    </derivirana_varijabla>
  </DomainObject.Predmet.ProtuStrankaListNazivFormated>
  <DomainObject.Predmet.ProtuStrankaListNazivFormatedOIB>
    <izvorni_sadrzaj>
      <item>DUGA GARBIN d.o.o. ROVINJ, OIB 71261955834</item>
    </izvorni_sadrzaj>
    <derivirana_varijabla naziv="DomainObject.Predmet.ProtuStrankaListNazivFormatedOIB_1">
      <item>DUGA GARBIN d.o.o. ROVINJ, OIB 71261955834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DUGA GARBIN d.o.o. ROVINJ</izvorni_sadrzaj>
    <derivirana_varijabla naziv="DomainObject.Predmet.ProtustrankaIDrugi_1">DUGA GARBIN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DUGA GARBIN d.o.o. ROVINJ, OIB 71261955834, Vladimira Gortana 18, 52210 Rovinj</izvorni_sadrzaj>
    <derivirana_varijabla naziv="DomainObject.Predmet.ProtustrankaIDrugiAdressOIB_1">DUGA GARBIN d.o.o. ROVINJ, OIB 71261955834, Vladimira Gortana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DUGA GARBIN d.o.o. ROVINJ</item>
    </izvorni_sadrzaj>
    <derivirana_varijabla naziv="DomainObject.Predmet.SudioniciListNaziv_1">
      <item>FINANCIJSKA AGENCIJA, RC RIJEKA, PODRUŽNICA PULA, PULA</item>
      <item>DUGA GARBIN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DUGA GARBIN d.o.o. ROVINJ, OIB 71261955834, Vladimira Gortana 18,52210 Rovinj</item>
    </izvorni_sadrzaj>
    <derivirana_varijabla naziv="DomainObject.Predmet.SudioniciListAdressOIB_1">
      <item>FINANCIJSKA AGENCIJA, RC RIJEKA, PODRUŽNICA PULA, PULA, OIB 85821130368, Giardini 5,52100 Pula</item>
      <item>DUGA GARBIN d.o.o. ROVINJ, OIB 71261955834, Vladimira Gortana 18,52210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71261955834</item>
    </izvorni_sadrzaj>
    <derivirana_varijabla naziv="DomainObject.Predmet.SudioniciListNazivOIB_1">
      <item>, OIB 85821130368</item>
      <item>, OIB 71261955834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2211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2016-01-14T11:37:00Z</dcterms:created>
  <dc:creator>Mihaela Kaligari</dc:creator>
  <dc:description/>
  <cp:keywords/>
  <cp:lastModifiedBy>Sanja Prodan</cp:lastModifiedBy>
  <cp:lastPrinted>2016-01-14T11:41:00Z</cp:lastPrinted>
  <dcterms:modified xmlns:xsi="http://www.w3.org/2001/XMLSchema-instance" xsi:type="dcterms:W3CDTF">2016-01-15T11:30:00Z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