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b42f" w14:paraId="a1cb42f" w:rsidRDefault="00EA0AA4" w:rsidP="00AB7880" w:rsidR="00EA0AA4" w:rsidRPr="00543E48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AB7880" w:rsidP="00AB7880" w:rsidR="00AB7880" w:rsidRPr="00543E48">
      <w:pPr>
        <w:rPr>
          <w:b/>
        </w:rPr>
      </w:pPr>
      <w:r w:rsidRPr="00543E48">
        <w:rPr>
          <w:b/>
        </w:rPr>
        <w:t>REPUBLIKA HRVATSKA</w:t>
      </w:r>
    </w:p>
    <w:p w:rsidRDefault="00AB7880" w:rsidP="00AB7880" w:rsidR="00830F9D" w:rsidRPr="00543E48">
      <w:pPr>
        <w:rPr>
          <w:b/>
        </w:rPr>
      </w:pPr>
      <w:r w:rsidRPr="00543E48">
        <w:rPr>
          <w:b/>
        </w:rPr>
        <w:t>TRGOVAČKI SUD U ZADRU</w:t>
      </w:r>
    </w:p>
    <w:p w:rsidRDefault="00830F9D" w:rsidP="00AB7880" w:rsidR="008B26BB">
      <w:r w:rsidRPr="00D856EE">
        <w:t>Ulica dr. Franje Tuđmana 35</w:t>
      </w:r>
      <w:r w:rsidR="00AB7880" w:rsidRPr="00D856EE">
        <w:tab/>
      </w:r>
      <w:r w:rsidR="00AB7880" w:rsidRPr="00D856EE">
        <w:tab/>
      </w:r>
      <w:r w:rsidR="00AB7880" w:rsidRPr="00D856EE">
        <w:tab/>
      </w:r>
      <w:r w:rsidR="00AB7880" w:rsidRPr="00D856EE">
        <w:tab/>
      </w:r>
    </w:p>
    <w:p w:rsidRDefault="00AB7880" w:rsidP="00AB7880" w:rsidR="00AB7880">
      <w:r w:rsidRPr="00D856EE">
        <w:tab/>
      </w:r>
      <w:r w:rsidRPr="00D856EE">
        <w:tab/>
      </w:r>
      <w:r w:rsidR="00A066D0" w:rsidRPr="00D856EE">
        <w:t xml:space="preserve">     </w:t>
      </w:r>
      <w:r w:rsidR="007D2E41" w:rsidRPr="00D856EE">
        <w:t xml:space="preserve">  </w:t>
      </w:r>
    </w:p>
    <w:p w:rsidRDefault="008B26BB" w:rsidP="00AB7880" w:rsidR="008B26BB" w:rsidRPr="00D856EE"/>
    <w:p w:rsidRDefault="00AB7880" w:rsidP="00546865" w:rsidR="00AB7880" w:rsidRPr="00543E48">
      <w:pPr>
        <w:jc w:val="right"/>
        <w:rPr>
          <w:rFonts w:cs="Arial" w:hAnsi="Arial" w:ascii="Arial"/>
        </w:rPr>
      </w:pPr>
    </w:p>
    <w:p w:rsidRDefault="00546865" w:rsidP="00546865" w:rsidR="00546865" w:rsidRPr="00543E48">
      <w:pPr>
        <w:jc w:val="right"/>
        <w:rPr>
          <w:b/>
        </w:rPr>
      </w:pPr>
      <w:r w:rsidRPr="00543E48">
        <w:rPr>
          <w:b/>
        </w:rPr>
        <w:t xml:space="preserve">FINA </w:t>
      </w:r>
    </w:p>
    <w:p w:rsidRDefault="007505B7" w:rsidP="00811733" w:rsidR="007505B7" w:rsidRPr="00543E48">
      <w:pPr>
        <w:tabs>
          <w:tab w:pos="3555" w:val="left"/>
        </w:tabs>
      </w:pPr>
    </w:p>
    <w:p w:rsidRDefault="00660C80" w:rsidP="00DF3513" w:rsidR="00660C80">
      <w:pPr>
        <w:jc w:val="center"/>
        <w:rPr>
          <w:b/>
        </w:rPr>
      </w:pPr>
    </w:p>
    <w:p w:rsidRDefault="008B26BB" w:rsidP="00DF3513" w:rsidR="008B26BB" w:rsidRPr="00543E48">
      <w:pPr>
        <w:jc w:val="center"/>
        <w:rPr>
          <w:b/>
        </w:rPr>
      </w:pPr>
    </w:p>
    <w:p w:rsidRDefault="00756F19" w:rsidP="00CF1CBE" w:rsidR="008B1F41" w:rsidRPr="00543E48">
      <w:pPr>
        <w:jc w:val="both"/>
      </w:pPr>
      <w:r w:rsidRPr="00543E48">
        <w:tab/>
      </w:r>
      <w:r w:rsidR="008B1F41" w:rsidRPr="00543E48">
        <w:t xml:space="preserve">Za potrebe utvrđivanja </w:t>
      </w:r>
      <w:r w:rsidR="0056041E" w:rsidRPr="00543E48">
        <w:t>pretpostavki</w:t>
      </w:r>
      <w:r w:rsidR="008B1F41" w:rsidRPr="00543E48">
        <w:t xml:space="preserve"> za otvaranje stečajnog postupka nad </w:t>
      </w:r>
      <w:r w:rsidR="007505B7" w:rsidRPr="00543E48">
        <w:t xml:space="preserve">stečajnim dužnikom </w:t>
      </w:r>
      <w:r w:rsidR="00502BF9" w:rsidRPr="00502BF9">
        <w:t>QUARTUS d.o.o., Zadar, P</w:t>
      </w:r>
      <w:r w:rsidR="008B26BB">
        <w:t>ut kotarskih Serdara 38 B, OIB:</w:t>
      </w:r>
      <w:r w:rsidR="00502BF9" w:rsidRPr="00502BF9">
        <w:t>98437092988</w:t>
      </w:r>
      <w:r w:rsidR="0087508D">
        <w:t>,</w:t>
      </w:r>
      <w:r w:rsidR="00830F9D" w:rsidRPr="00543E48">
        <w:t xml:space="preserve"> </w:t>
      </w:r>
      <w:r w:rsidR="00395AF4" w:rsidRPr="00543E48">
        <w:t>poz</w:t>
      </w:r>
      <w:r w:rsidR="008B1F41" w:rsidRPr="00543E48">
        <w:t>ivate se na ročište koje će se održati dana</w:t>
      </w:r>
      <w:r w:rsidR="00316E90" w:rsidRPr="00543E48">
        <w:t xml:space="preserve"> </w:t>
      </w:r>
      <w:r w:rsidR="008B26BB">
        <w:t>27</w:t>
      </w:r>
      <w:r w:rsidR="00D856EE">
        <w:t xml:space="preserve">. </w:t>
      </w:r>
      <w:r w:rsidR="008B26BB">
        <w:t>rujna</w:t>
      </w:r>
      <w:r w:rsidR="00D856EE">
        <w:t xml:space="preserve"> </w:t>
      </w:r>
      <w:r w:rsidR="00811733">
        <w:t>201</w:t>
      </w:r>
      <w:r w:rsidR="008B26BB">
        <w:t>7</w:t>
      </w:r>
      <w:r w:rsidR="00811733">
        <w:t xml:space="preserve">. </w:t>
      </w:r>
      <w:r w:rsidR="00CF1CBE">
        <w:t>u</w:t>
      </w:r>
      <w:r w:rsidR="0087508D">
        <w:t xml:space="preserve"> </w:t>
      </w:r>
      <w:r w:rsidR="00D856EE">
        <w:t>8,</w:t>
      </w:r>
      <w:r w:rsidR="008B26BB">
        <w:t>30</w:t>
      </w:r>
      <w:r w:rsidR="00476CB1" w:rsidRPr="00543E48">
        <w:t xml:space="preserve"> </w:t>
      </w:r>
      <w:r w:rsidR="008B1F41" w:rsidRPr="00543E48">
        <w:t>sati, kod ovog suda</w:t>
      </w:r>
      <w:r w:rsidR="001A2481" w:rsidRPr="00543E48">
        <w:t xml:space="preserve"> u</w:t>
      </w:r>
      <w:r w:rsidR="008B1F41" w:rsidRPr="00543E48">
        <w:t xml:space="preserve"> sudnici broj </w:t>
      </w:r>
      <w:r w:rsidR="00830F9D" w:rsidRPr="00543E48">
        <w:t>14</w:t>
      </w:r>
      <w:r w:rsidR="008B1F41" w:rsidRPr="00543E48">
        <w:t>/I.</w:t>
      </w:r>
    </w:p>
    <w:p w:rsidRDefault="008B1F41" w:rsidP="008B1F41" w:rsidR="008B1F41" w:rsidRPr="00543E48"/>
    <w:p w:rsidRDefault="008B1F41" w:rsidP="008B1F41" w:rsidR="008B1F41" w:rsidRPr="00543E48">
      <w:pPr>
        <w:jc w:val="both"/>
      </w:pPr>
      <w:r w:rsidRPr="00543E48">
        <w:tab/>
      </w:r>
      <w:r w:rsidR="001A2481" w:rsidRPr="00543E48">
        <w:t>Ukoliko nećete pristupiti na ročište</w:t>
      </w:r>
      <w:r w:rsidRPr="00543E48">
        <w:t xml:space="preserve">, potrebno je </w:t>
      </w:r>
      <w:r w:rsidR="001A2481" w:rsidRPr="00543E48">
        <w:t xml:space="preserve">temeljem čl. </w:t>
      </w:r>
      <w:r w:rsidR="005D151D" w:rsidRPr="00543E48">
        <w:t>123</w:t>
      </w:r>
      <w:r w:rsidR="001A2481" w:rsidRPr="00543E48">
        <w:t xml:space="preserve">. Stečajnog zakona </w:t>
      </w:r>
      <w:r w:rsidRPr="00543E48">
        <w:t>dostaviti</w:t>
      </w:r>
      <w:r w:rsidR="001A2481" w:rsidRPr="00543E48">
        <w:t xml:space="preserve"> podatke</w:t>
      </w:r>
      <w:r w:rsidR="00DE78C2" w:rsidRPr="00543E48">
        <w:t xml:space="preserve"> iz očevidnika redoslijeda plaćanja odnosno stanju blokade </w:t>
      </w:r>
      <w:r w:rsidR="001A2481" w:rsidRPr="00543E48">
        <w:t xml:space="preserve">trgovačkog društva </w:t>
      </w:r>
      <w:r w:rsidR="00502BF9" w:rsidRPr="00502BF9">
        <w:t xml:space="preserve">QUARTUS d.o.o., Zadar, Put kotarskih </w:t>
      </w:r>
      <w:r w:rsidR="008B26BB" w:rsidRPr="00502BF9">
        <w:t xml:space="preserve">Serdara </w:t>
      </w:r>
      <w:r w:rsidR="008B26BB">
        <w:t>38 B, OIB:</w:t>
      </w:r>
      <w:r w:rsidR="00502BF9" w:rsidRPr="00502BF9">
        <w:t>98437092988</w:t>
      </w:r>
      <w:r w:rsidR="001A2481" w:rsidRPr="00543E48">
        <w:t xml:space="preserve">. </w:t>
      </w:r>
      <w:r w:rsidRPr="00543E48">
        <w:t xml:space="preserve"> </w:t>
      </w:r>
    </w:p>
    <w:p w:rsidRDefault="001A2481" w:rsidP="008B1F41" w:rsidR="001A2481" w:rsidRPr="00543E48">
      <w:pPr>
        <w:jc w:val="both"/>
      </w:pPr>
    </w:p>
    <w:p w:rsidRDefault="008B1F41" w:rsidP="00CF1CBE" w:rsidR="008B1F41" w:rsidRPr="00543E48">
      <w:pPr>
        <w:jc w:val="both"/>
      </w:pPr>
      <w:r w:rsidRPr="00543E48">
        <w:tab/>
        <w:t>Podatke možete dostaviti i fax-om na broj 023/</w:t>
      </w:r>
      <w:r w:rsidR="007E10DD" w:rsidRPr="00543E48">
        <w:t>292</w:t>
      </w:r>
      <w:r w:rsidRPr="00543E48">
        <w:t>-</w:t>
      </w:r>
      <w:r w:rsidR="007E10DD" w:rsidRPr="00543E48">
        <w:t>055</w:t>
      </w:r>
      <w:r w:rsidRPr="00543E48">
        <w:t xml:space="preserve">, najkasnije do </w:t>
      </w:r>
      <w:r w:rsidR="001A2481" w:rsidRPr="00543E48">
        <w:t>12,00</w:t>
      </w:r>
      <w:r w:rsidRPr="00543E48">
        <w:t xml:space="preserve"> sati, </w:t>
      </w:r>
      <w:r w:rsidR="008B26BB">
        <w:t>26</w:t>
      </w:r>
      <w:r w:rsidR="00D856EE">
        <w:t xml:space="preserve">. </w:t>
      </w:r>
      <w:r w:rsidR="008B26BB">
        <w:t>rujna</w:t>
      </w:r>
      <w:r w:rsidR="00D856EE">
        <w:t xml:space="preserve"> </w:t>
      </w:r>
      <w:r w:rsidR="008B26BB">
        <w:t>2017</w:t>
      </w:r>
      <w:r w:rsidRPr="00543E48">
        <w:t xml:space="preserve">. </w:t>
      </w:r>
    </w:p>
    <w:p w:rsidRDefault="008B1F41" w:rsidP="00B74C24" w:rsidR="008B1F41" w:rsidRPr="00543E48">
      <w:pPr>
        <w:jc w:val="both"/>
      </w:pPr>
    </w:p>
    <w:p w:rsidRDefault="00DB704B" w:rsidP="00DB704B" w:rsidR="00DB704B" w:rsidRPr="00543E48">
      <w:r w:rsidRPr="00543E48">
        <w:tab/>
      </w:r>
      <w:r w:rsidR="00DF3513" w:rsidRPr="00543E48">
        <w:tab/>
      </w:r>
    </w:p>
    <w:p w:rsidRDefault="00AB7880" w:rsidP="00CF1CBE" w:rsidR="00AB7880" w:rsidRPr="00543E48">
      <w:pPr>
        <w:jc w:val="center"/>
      </w:pPr>
      <w:r w:rsidRPr="00543E48">
        <w:t>U Zadru</w:t>
      </w:r>
      <w:r w:rsidR="002D2210">
        <w:t xml:space="preserve"> </w:t>
      </w:r>
      <w:r w:rsidR="00502BF9">
        <w:t>2</w:t>
      </w:r>
      <w:r w:rsidR="008B26BB">
        <w:t>5</w:t>
      </w:r>
      <w:r w:rsidR="00811733">
        <w:t xml:space="preserve">. </w:t>
      </w:r>
      <w:r w:rsidR="008B26BB">
        <w:t>kolovoza</w:t>
      </w:r>
      <w:r w:rsidR="002D2210">
        <w:t xml:space="preserve"> </w:t>
      </w:r>
      <w:r w:rsidR="001A2481" w:rsidRPr="00543E48">
        <w:t>201</w:t>
      </w:r>
      <w:r w:rsidR="004937C4">
        <w:t>7</w:t>
      </w:r>
      <w:r w:rsidR="001A2481" w:rsidRPr="00543E48">
        <w:t xml:space="preserve">. 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                                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p w:rsidRDefault="00AB7880" w:rsidP="001A2481" w:rsidR="00974B89" w:rsidRPr="00543E48">
      <w:pPr>
        <w:ind w:left="5664"/>
        <w:rPr>
          <w:b/>
        </w:rPr>
      </w:pPr>
      <w:r w:rsidRPr="00543E48">
        <w:rPr>
          <w:b/>
        </w:rPr>
        <w:t xml:space="preserve">        </w:t>
      </w:r>
    </w:p>
    <w:sectPr w:rsidR="00974B89" w:rsidRPr="00543E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BA8" w:rsidP="00830F9D" w:rsidR="004C7BA8">
      <w:r>
        <w:separator/>
      </w:r>
    </w:p>
  </w:endnote>
  <w:endnote w:id="0" w:type="continuationSeparator">
    <w:p w:rsidRDefault="004C7BA8" w:rsidP="00830F9D" w:rsidR="004C7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BA8" w:rsidP="00830F9D" w:rsidR="004C7BA8">
      <w:r>
        <w:separator/>
      </w:r>
    </w:p>
  </w:footnote>
  <w:footnote w:id="0" w:type="continuationSeparator">
    <w:p w:rsidRDefault="004C7BA8" w:rsidP="00830F9D" w:rsidR="004C7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830F9D" w:rsidR="00830F9D">
    <w:pPr>
      <w:pStyle w:val="Zaglavlje"/>
      <w:jc w:val="right"/>
    </w:pPr>
    <w:r>
      <w:t>P</w:t>
    </w:r>
    <w:r w:rsidR="00903099">
      <w:t>oslovni broj: 2 St-</w:t>
    </w:r>
    <w:r w:rsidR="00502BF9">
      <w:t>258</w:t>
    </w:r>
    <w:r>
      <w:t>/1</w:t>
    </w:r>
    <w:r w:rsidR="00502BF9">
      <w:t>7</w:t>
    </w:r>
    <w:r>
      <w:t>-</w:t>
    </w:r>
    <w:r w:rsidR="008B26BB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2D2210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56D1C"/>
    <w:rsid w:val="00465AED"/>
    <w:rsid w:val="00476CB1"/>
    <w:rsid w:val="004776D3"/>
    <w:rsid w:val="004937C4"/>
    <w:rsid w:val="004B2F71"/>
    <w:rsid w:val="004C5586"/>
    <w:rsid w:val="004C7BA8"/>
    <w:rsid w:val="004E784D"/>
    <w:rsid w:val="004F1F63"/>
    <w:rsid w:val="00502BF9"/>
    <w:rsid w:val="00523B13"/>
    <w:rsid w:val="00543E48"/>
    <w:rsid w:val="00546865"/>
    <w:rsid w:val="0056041E"/>
    <w:rsid w:val="00596D73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7F7937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26BB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0986"/>
    <w:rsid w:val="00A655C4"/>
    <w:rsid w:val="00AA6B17"/>
    <w:rsid w:val="00AB7880"/>
    <w:rsid w:val="00AF1854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F1CBE"/>
    <w:rsid w:val="00CF2892"/>
    <w:rsid w:val="00CF76EE"/>
    <w:rsid w:val="00D3344E"/>
    <w:rsid w:val="00D46FD8"/>
    <w:rsid w:val="00D856EE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74B62"/>
    <w:rsid w:val="00E86539"/>
    <w:rsid w:val="00E8758E"/>
    <w:rsid w:val="00EA0AA4"/>
    <w:rsid w:val="00EB5F26"/>
    <w:rsid w:val="00EC581A"/>
    <w:rsid w:val="00ED021C"/>
    <w:rsid w:val="00EE60B4"/>
    <w:rsid w:val="00EF1F3C"/>
    <w:rsid w:val="00F2369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B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B1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B1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B1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B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B1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B1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B1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</izvorni_sadrzaj>
    <derivirana_varijabla naziv="DomainObject.Predmet.SudioniciListNaziv_1">
      <item>FINA</item>
      <item>QUARTUS d.o.o. za turizam, ugostiteljstvo i poslovne usluge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</izvorni_sadrzaj>
    <derivirana_varijabla naziv="DomainObject.Predmet.SudioniciListNazivOIB_1">
      <item>, OIB 85821130368</item>
      <item>, OIB 98437092988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06D68-CABF-4F8D-8F4E-532EFAC22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627</properties:Characters>
  <properties:Lines>35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2017-06-02T09:36:00Z</dcterms:created>
  <dc:creator>Administrator</dc:creator>
  <cp:lastModifiedBy>Marijana Žuža</cp:lastModifiedBy>
  <cp:lastPrinted>2017-08-23T06:43:00Z</cp:lastPrinted>
  <dcterms:modified xmlns:xsi="http://www.w3.org/2001/XMLSchema-instance" xsi:type="dcterms:W3CDTF">2017-08-28T07:11:00Z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