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883a" w14:paraId="bba883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9158CE">
        <w:t>2497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158CE">
        <w:t xml:space="preserve"> </w:t>
      </w:r>
      <w:proofErr w:type="spellStart"/>
      <w:r w:rsidR="007C105B">
        <w:t>MARTINOVIĆ</w:t>
      </w:r>
      <w:proofErr w:type="spellEnd"/>
      <w:r w:rsidR="007C105B">
        <w:t xml:space="preserve"> INTERIJERI j.d.o.o. Rakitje, 2. Novački odvojak 1 B, </w:t>
      </w:r>
      <w:proofErr w:type="spellStart"/>
      <w:r w:rsidR="007C105B">
        <w:t>OIB</w:t>
      </w:r>
      <w:proofErr w:type="spellEnd"/>
      <w:r w:rsidR="007C105B">
        <w:t xml:space="preserve">: </w:t>
      </w:r>
      <w:proofErr w:type="spellStart"/>
      <w:r w:rsidR="007C105B">
        <w:t>33303237761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D54C74">
        <w:t>23</w:t>
      </w:r>
      <w:proofErr w:type="spellEnd"/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42C7">
        <w:t>20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F6128">
        <w:rPr>
          <w:bCs/>
        </w:rPr>
        <w:t xml:space="preserve"> </w:t>
      </w:r>
      <w:proofErr w:type="spellStart"/>
      <w:r w:rsidR="00854A4A">
        <w:t>MARTINOVIĆ</w:t>
      </w:r>
      <w:proofErr w:type="spellEnd"/>
      <w:r w:rsidR="00854A4A">
        <w:t xml:space="preserve"> INTERIJERI j.d.o.o. Rakitje, 2. Novački odvojak 1 B, </w:t>
      </w:r>
      <w:proofErr w:type="spellStart"/>
      <w:r w:rsidR="00854A4A">
        <w:t>OIB</w:t>
      </w:r>
      <w:proofErr w:type="spellEnd"/>
      <w:r w:rsidR="00854A4A">
        <w:t xml:space="preserve">: </w:t>
      </w:r>
      <w:proofErr w:type="spellStart"/>
      <w:r w:rsidR="00854A4A">
        <w:t>33303237761</w:t>
      </w:r>
      <w:proofErr w:type="spellEnd"/>
      <w:r w:rsidR="003642D1">
        <w:t>,</w:t>
      </w:r>
      <w:r w:rsidR="0030412B">
        <w:t xml:space="preserve"> od</w:t>
      </w:r>
      <w:r w:rsidR="00EE4B7B">
        <w:t xml:space="preserve"> </w:t>
      </w:r>
      <w:proofErr w:type="spellStart"/>
      <w:r w:rsidR="00854A4A">
        <w:t>6.765</w:t>
      </w:r>
      <w:proofErr w:type="spellEnd"/>
      <w:r w:rsidR="00854A4A">
        <w:t>,</w:t>
      </w:r>
      <w:proofErr w:type="spellStart"/>
      <w:r w:rsidR="00854A4A">
        <w:t>78</w:t>
      </w:r>
      <w:proofErr w:type="spellEnd"/>
      <w:r w:rsidR="00854A4A">
        <w:t xml:space="preserve"> </w:t>
      </w:r>
      <w:r>
        <w:t>kn</w:t>
      </w:r>
      <w:r w:rsidR="0055704E">
        <w:t xml:space="preserve">, na dan </w:t>
      </w:r>
      <w:proofErr w:type="spellStart"/>
      <w:r w:rsidR="00AF6128">
        <w:t>17</w:t>
      </w:r>
      <w:proofErr w:type="spellEnd"/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053631">
        <w:t xml:space="preserve"> </w:t>
      </w:r>
      <w:r w:rsidR="004C2067">
        <w:t>dužnik</w:t>
      </w:r>
      <w:r w:rsidR="00CB2F44">
        <w:t>a</w:t>
      </w:r>
      <w:r w:rsidR="00854A4A">
        <w:t xml:space="preserve"> Jasna Martinović, Rakitje, 2. Novački odvojak 1 B, </w:t>
      </w:r>
      <w:proofErr w:type="spellStart"/>
      <w:r w:rsidR="00854A4A">
        <w:t>OIB</w:t>
      </w:r>
      <w:proofErr w:type="spellEnd"/>
      <w:r w:rsidR="00854A4A">
        <w:t xml:space="preserve">: </w:t>
      </w:r>
      <w:proofErr w:type="spellStart"/>
      <w:r w:rsidR="00854A4A">
        <w:t>36780284559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854A4A">
        <w:t>2497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34D0B">
        <w:t>20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proofErr w:type="spellStart"/>
      <w:r w:rsidR="00651CA0">
        <w:t>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631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0C37"/>
    <w:rsid w:val="00135AF9"/>
    <w:rsid w:val="001369C8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D07FD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53DA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1E7B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4F7B7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02DE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105B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0D71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4A4A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58CE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6128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642A"/>
    <w:rsid w:val="00BE7F3A"/>
    <w:rsid w:val="00BF0737"/>
    <w:rsid w:val="00BF2EC8"/>
    <w:rsid w:val="00BF32DE"/>
    <w:rsid w:val="00BF3CD7"/>
    <w:rsid w:val="00C00340"/>
    <w:rsid w:val="00C075F1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52CA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4C74"/>
    <w:rsid w:val="00D564AB"/>
    <w:rsid w:val="00D578ED"/>
    <w:rsid w:val="00D6325D"/>
    <w:rsid w:val="00D64021"/>
    <w:rsid w:val="00D64FB6"/>
    <w:rsid w:val="00D71509"/>
    <w:rsid w:val="00D7150E"/>
    <w:rsid w:val="00D745AC"/>
    <w:rsid w:val="00D76141"/>
    <w:rsid w:val="00D77DE6"/>
    <w:rsid w:val="00D77EA4"/>
    <w:rsid w:val="00D91B6C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501F"/>
    <w:rsid w:val="00EC72CA"/>
    <w:rsid w:val="00EC758B"/>
    <w:rsid w:val="00ED2628"/>
    <w:rsid w:val="00ED4C16"/>
    <w:rsid w:val="00EE4B7B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 INTERIJERI jednostavno društvo s ograničenom odgovornošću za građenje</izvorni_sadrzaj>
    <derivirana_varijabla naziv="DomainObject.Predmet.ProtustrankaFormated_1">  MARTINOVIĆ INTERIJERI jednostavno društvo s ograničenom odgovornošću za građenje</derivirana_varijabla>
  </DomainObject.Predmet.ProtustrankaFormated>
  <DomainObject.Predmet.ProtustrankaFormatedOIB>
    <izvorni_sadrzaj>  MARTINOVIĆ INTERIJERI jednostavno društvo s ograničenom odgovornošću za građenje, OIB 33303237761</izvorni_sadrzaj>
    <derivirana_varijabla naziv="DomainObject.Predmet.ProtustrankaFormatedOIB_1">  MARTINOVIĆ INTERIJERI jednostavno društvo s ograničenom odgovornošću za građenje, OIB 33303237761</derivirana_varijabla>
  </DomainObject.Predmet.ProtustrankaFormatedOIB>
  <DomainObject.Predmet.ProtustrankaFormatedWithAdress>
    <izvorni_sadrzaj> MARTINOVIĆ INTERIJERI jednostavno društvo s ograničenom odgovornošću za građenje, 2. Novački odvojak 1 B, 10437 Rakitje</izvorni_sadrzaj>
    <derivirana_varijabla naziv="DomainObject.Predmet.ProtustrankaFormatedWithAdress_1"> MARTINOVIĆ INTERIJERI jednostavno društvo s ograničenom odgovornošću za građenje, 2. Novački odvojak 1 B, 10437 Rakitje</derivirana_varijabla>
  </DomainObject.Predmet.ProtustrankaFormatedWithAdress>
  <DomainObject.Predmet.ProtustrankaFormatedWithAdressOIB>
    <izvorni_sadrzaj> MARTINOVIĆ INTERIJERI jednostavno društvo s ograničenom odgovornošću za građenje, OIB 33303237761, 2. Novački odvojak 1 B, 10437 Rakitje</izvorni_sadrzaj>
    <derivirana_varijabla naziv="DomainObject.Predmet.ProtustrankaFormatedWithAdressOIB_1"> MARTINOVIĆ INTERIJERI jednostavno društvo s ograničenom odgovornošću za građenje, OIB 33303237761, 2. Novački odvojak 1 B, 10437 Rakitje</derivirana_varijabla>
  </DomainObject.Predmet.ProtustrankaFormatedWithAdressOIB>
  <DomainObject.Predmet.ProtustrankaWithAdress>
    <izvorni_sadrzaj>MARTINOVIĆ INTERIJERI jednostavno društvo s ograničenom odgovornošću za građenje 2. Novački odvojak 1 B, 10437 Rakitje</izvorni_sadrzaj>
    <derivirana_varijabla naziv="DomainObject.Predmet.ProtustrankaWithAdress_1">MARTINOVIĆ INTERIJERI jednostavno društvo s ograničenom odgovornošću za građenje 2. Novački odvojak 1 B, 10437 Rakitje</derivirana_varijabla>
  </DomainObject.Predmet.ProtustrankaWithAdress>
  <DomainObject.Predmet.ProtustrankaWithAdressOIB>
    <izvorni_sadrzaj>MARTINOVIĆ INTERIJERI jednostavno društvo s ograničenom odgovornošću za građenje, OIB 33303237761, 2. Novački odvojak 1 B, 10437 Rakitje</izvorni_sadrzaj>
    <derivirana_varijabla naziv="DomainObject.Predmet.ProtustrankaWithAdressOIB_1">MARTINOVIĆ INTERIJERI jednostavno društvo s ograničenom odgovornošću za građenje, OIB 33303237761, 2. Novački odvojak 1 B, 10437 Rakitje</derivirana_varijabla>
  </DomainObject.Predmet.ProtustrankaWithAdressOIB>
  <DomainObject.Predmet.ProtustrankaNazivFormated>
    <izvorni_sadrzaj>MARTINOVIĆ INTERIJERI jednostavno društvo s ograničenom odgovornošću za građenje</izvorni_sadrzaj>
    <derivirana_varijabla naziv="DomainObject.Predmet.ProtustrankaNazivFormated_1">MARTINOVIĆ INTERIJERI jednostavno društvo s ograničenom odgovornošću za građenje</derivirana_varijabla>
  </DomainObject.Predmet.ProtustrankaNazivFormated>
  <DomainObject.Predmet.ProtustrankaNazivFormatedOIB>
    <izvorni_sadrzaj>MARTINOVIĆ INTERIJERI jednostavno društvo s ograničenom odgovornošću za građenje, OIB 33303237761</izvorni_sadrzaj>
    <derivirana_varijabla naziv="DomainObject.Predmet.ProtustrankaNazivFormatedOIB_1">MARTINOVIĆ INTERIJERI jednostavno društvo s ograničenom odgovornošću za građenje, OIB 33303237761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MARTINOVIĆ INTERIJERI jednostavno društvo s ograničenom odgovornošću za građenje</item>
    </izvorni_sadrzaj>
    <derivirana_varijabla naziv="DomainObject.Predmet.ProtuStrankaListFormated_1">
      <item>MARTINOVIĆ INTERIJERI jednostavno društvo s ograničenom odgovornošću za građenje</item>
    </derivirana_varijabla>
  </DomainObject.Predmet.ProtuStrankaListFormated>
  <DomainObject.Predmet.ProtuStrankaListFormatedOIB>
    <izvorni_sadrzaj>
      <item>MARTINOVIĆ INTERIJERI jednostavno društvo s ograničenom odgovornošću za građenje, OIB 33303237761</item>
    </izvorni_sadrzaj>
    <derivirana_varijabla naziv="DomainObject.Predmet.ProtuStrankaListFormatedOIB_1">
      <item>MARTINOVIĆ INTERIJERI jednostavno društvo s ograničenom odgovornošću za građenje, OIB 33303237761</item>
    </derivirana_varijabla>
  </DomainObject.Predmet.ProtuStrankaListFormatedOIB>
  <DomainObject.Predmet.ProtuStrankaListFormatedWithAdress>
    <izvorni_sadrzaj>
      <item>MARTINOVIĆ INTERIJERI jednostavno društvo s ograničenom odgovornošću za građenje, 2. Novački odvojak 1 B, 10437 Rakitje</item>
    </izvorni_sadrzaj>
    <derivirana_varijabla naziv="DomainObject.Predmet.ProtuStrankaListFormatedWithAdress_1">
      <item>MARTINOVIĆ INTERIJERI jednostavno društvo s ograničenom odgovornošću za građenje, 2. Novački odvojak 1 B, 10437 Rakitje</item>
    </derivirana_varijabla>
  </DomainObject.Predmet.ProtuStrankaListFormatedWithAdress>
  <DomainObject.Predmet.ProtuStrankaListFormatedWithAdressOIB>
    <izvorni_sadrzaj>
      <item>MARTINOVIĆ INTERIJERI jednostavno društvo s ograničenom odgovornošću za građenje, OIB 33303237761, 2. Novački odvojak 1 B, 10437 Rakitje</item>
    </izvorni_sadrzaj>
    <derivirana_varijabla naziv="DomainObject.Predmet.ProtuStrankaListFormatedWithAdressOIB_1">
      <item>MARTINOVIĆ INTERIJERI jednostavno društvo s ograničenom odgovornošću za građenje, OIB 33303237761, 2. Novački odvojak 1 B, 10437 Rakitje</item>
    </derivirana_varijabla>
  </DomainObject.Predmet.ProtuStrankaListFormatedWithAdressOIB>
  <DomainObject.Predmet.ProtuStrankaListNazivFormated>
    <izvorni_sadrzaj>
      <item>MARTINOVIĆ INTERIJERI jednostavno društvo s ograničenom odgovornošću za građenje</item>
    </izvorni_sadrzaj>
    <derivirana_varijabla naziv="DomainObject.Predmet.ProtuStrankaListNazivFormated_1">
      <item>MARTINOVIĆ INTERIJERI jednostavno društvo s ograničenom odgovornošću za građenje</item>
    </derivirana_varijabla>
  </DomainObject.Predmet.ProtuStrankaListNazivFormated>
  <DomainObject.Predmet.ProtuStrankaListNazivFormatedOIB>
    <izvorni_sadrzaj>
      <item>MARTINOVIĆ INTERIJERI jednostavno društvo s ograničenom odgovornošću za građenje, OIB 33303237761</item>
    </izvorni_sadrzaj>
    <derivirana_varijabla naziv="DomainObject.Predmet.ProtuStrankaListNazivFormatedOIB_1">
      <item>MARTINOVIĆ INTERIJERI jednostavno društvo s ograničenom odgovornošću za građenje, OIB 33303237761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MARTINOVIĆ INTERIJERI jednostavno društvo s ograničenom odgovornošću za građenje</izvorni_sadrzaj>
    <derivirana_varijabla naziv="DomainObject.Predmet.ProtustrankaIDrugi_1">MARTINOVIĆ INTERIJERI jednostavno društvo s ograničenom odgovornošću za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MARTINOVIĆ INTERIJERI jednostavno društvo s ograničenom odgovornošću za građenje, OIB 33303237761, 2. Novački odvojak 1 B, 10437 Rakitje</izvorni_sadrzaj>
    <derivirana_varijabla naziv="DomainObject.Predmet.ProtustrankaIDrugiAdressOIB_1">MARTINOVIĆ INTERIJERI jednostavno društvo s ograničenom odgovornošću za građenje, OIB 33303237761, 2. Novački odvojak 1 B,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MARTINOVIĆ INTERIJERI jednostavno društvo s ograničenom odgovornošću za građenje</item>
      <item>FINA Regionalni centar Zagreb</item>
    </izvorni_sadrzaj>
    <derivirana_varijabla naziv="DomainObject.Predmet.SudioniciListNaziv_1">
      <item>MARTINOVIĆ INTERIJERI jednostavno društvo s ograničenom odgovornošću za građenje</item>
      <item>FINA Regionalni centar Zagreb</item>
    </derivirana_varijabla>
  </DomainObject.Predmet.SudioniciListNaziv>
  <DomainObject.Predmet.SudioniciListAdressOIB>
    <izvorni_sadrzaj>
      <item>MARTINOVIĆ INTERIJERI jednostavno društvo s ograničenom odgovornošću za građenje, OIB 33303237761, 2. Novački odvojak 1 B,10437 Rakitje</item>
      <item>FINA Regionalni centar Zagreb, OIB 85821130368, Trg svibanjskih žrtava 1995. br. 1,10000 Zagreb</item>
    </izvorni_sadrzaj>
    <derivirana_varijabla naziv="DomainObject.Predmet.SudioniciListAdressOIB_1">
      <item>MARTINOVIĆ INTERIJERI jednostavno društvo s ograničenom odgovornošću za građenje, OIB 33303237761, 2. Novački odvojak 1 B,10437 Rakitje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33303237761</item>
      <item>, OIB 85821130368</item>
    </izvorni_sadrzaj>
    <derivirana_varijabla naziv="DomainObject.Predmet.SudioniciListNazivOIB_1">
      <item>, OIB 33303237761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1925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2016-10-20T11:46:00Z</dcterms:created>
  <dc:creator>Korisnik</dc:creator>
  <cp:lastModifiedBy>Sanda Gučić</cp:lastModifiedBy>
  <cp:lastPrinted>2016-10-20T11:43:00Z</cp:lastPrinted>
  <dcterms:modified xmlns:xsi="http://www.w3.org/2001/XMLSchema-instance" xsi:type="dcterms:W3CDTF">2016-10-20T11:54:00Z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