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de2f" w14:paraId="4a9de2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55C94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07718">
              <w:rPr>
                <w:noProof/>
              </w:rPr>
              <w:t>84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07718">
        <w:t>JETONIS &amp; CO</w:t>
      </w:r>
      <w:r w:rsidR="00D36C47">
        <w:t xml:space="preserve"> </w:t>
      </w:r>
      <w:r w:rsidR="007108CB">
        <w:t>d.o.o.</w:t>
      </w:r>
      <w:r w:rsidR="00F4530C" w:rsidRPr="00F4530C">
        <w:t xml:space="preserve">, OIB: </w:t>
      </w:r>
      <w:r w:rsidR="00507718">
        <w:t>59314720300</w:t>
      </w:r>
      <w:r w:rsidR="00956461">
        <w:t xml:space="preserve">, </w:t>
      </w:r>
      <w:r w:rsidR="00507718">
        <w:t xml:space="preserve">Četvrt Žarka </w:t>
      </w:r>
      <w:proofErr w:type="spellStart"/>
      <w:r w:rsidR="00507718">
        <w:t>Dražojevića</w:t>
      </w:r>
      <w:proofErr w:type="spellEnd"/>
      <w:r w:rsidR="00507718">
        <w:t xml:space="preserve"> 13, Omiš</w:t>
      </w:r>
      <w:r w:rsidR="00D36C47">
        <w:t>,</w:t>
      </w:r>
      <w:r w:rsidR="00E25E3D">
        <w:t xml:space="preserve"> </w:t>
      </w:r>
      <w:r w:rsidR="00A25B81">
        <w:t xml:space="preserve">dana </w:t>
      </w:r>
      <w:r w:rsidR="00507718">
        <w:t>8</w:t>
      </w:r>
      <w:r w:rsidR="007108CB">
        <w:t>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07718">
        <w:t>JETONIS &amp; CO d.o.o.</w:t>
      </w:r>
      <w:r w:rsidR="00507718" w:rsidRPr="00F4530C">
        <w:t xml:space="preserve">, OIB: </w:t>
      </w:r>
      <w:r w:rsidR="00507718">
        <w:t xml:space="preserve">59314720300, Četvrt Žarka </w:t>
      </w:r>
      <w:proofErr w:type="spellStart"/>
      <w:r w:rsidR="00507718">
        <w:t>Dražojevića</w:t>
      </w:r>
      <w:proofErr w:type="spellEnd"/>
      <w:r w:rsidR="00507718">
        <w:t xml:space="preserve"> 13, Omiš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36C47">
        <w:t>1</w:t>
      </w:r>
      <w:r w:rsidR="00507718">
        <w:t>0</w:t>
      </w:r>
      <w:r w:rsidR="00D36C47">
        <w:t>. siječnja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07718">
        <w:t>7.032,72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507718">
        <w:t>8</w:t>
      </w:r>
      <w:r w:rsidR="007108CB">
        <w:t>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JETONIS &amp; CO, d.o.o. za trgovinu i ugostiteljstvo</izvorni_sadrzaj>
    <derivirana_varijabla naziv="DomainObject.Predmet.ProtustrankaFormated_1">  JETONIS &amp; CO, d.o.o. za trgovinu i ugostiteljstvo</derivirana_varijabla>
  </DomainObject.Predmet.ProtustrankaFormated>
  <DomainObject.Predmet.ProtustrankaFormatedOIB>
    <izvorni_sadrzaj>  JETONIS &amp; CO, d.o.o. za trgovinu i ugostiteljstvo, OIB 59314720300</izvorni_sadrzaj>
    <derivirana_varijabla naziv="DomainObject.Predmet.ProtustrankaFormatedOIB_1">  JETONIS &amp; CO, d.o.o. za trgovinu i ugostiteljstvo, OIB 59314720300</derivirana_varijabla>
  </DomainObject.Predmet.ProtustrankaFormatedOIB>
  <DomainObject.Predmet.ProtustrankaFormatedWithAdress>
    <izvorni_sadrzaj> JETONIS &amp; CO, d.o.o. za trgovinu i ugostiteljstvo, Četvrt Žarka Dražojevića 13, 21310 Omiš</izvorni_sadrzaj>
    <derivirana_varijabla naziv="DomainObject.Predmet.ProtustrankaFormatedWithAdress_1"> JETONIS &amp; CO, d.o.o. za trgovinu i ugostiteljstvo, Četvrt Žarka Dražojevića 13, 21310 Omiš</derivirana_varijabla>
  </DomainObject.Predmet.ProtustrankaFormatedWithAdress>
  <DomainObject.Predmet.ProtustrankaFormatedWithAdressOIB>
    <izvorni_sadrzaj> JETONIS &amp; CO, d.o.o. za trgovinu i ugostiteljstvo, OIB 59314720300, Četvrt Žarka Dražojevića 13, 21310 Omiš</izvorni_sadrzaj>
    <derivirana_varijabla naziv="DomainObject.Predmet.ProtustrankaFormatedWithAdressOIB_1"> JETONIS &amp; CO, d.o.o. za trgovinu i ugostiteljstvo, OIB 59314720300, Četvrt Žarka Dražojevića 13, 21310 Omiš</derivirana_varijabla>
  </DomainObject.Predmet.ProtustrankaFormatedWithAdressOIB>
  <DomainObject.Predmet.ProtustrankaWithAdress>
    <izvorni_sadrzaj>JETONIS &amp; CO, d.o.o. za trgovinu i ugostiteljstvo Četvrt Žarka Dražojevića 13, 21310 Omiš</izvorni_sadrzaj>
    <derivirana_varijabla naziv="DomainObject.Predmet.ProtustrankaWithAdress_1">JETONIS &amp; CO, d.o.o. za trgovinu i ugostiteljstvo Četvrt Žarka Dražojevića 13, 21310 Omiš</derivirana_varijabla>
  </DomainObject.Predmet.ProtustrankaWithAdress>
  <DomainObject.Predmet.ProtustrankaWithAdressOIB>
    <izvorni_sadrzaj>JETONIS &amp; CO, d.o.o. za trgovinu i ugostiteljstvo, OIB 59314720300, Četvrt Žarka Dražojevića 13, 21310 Omiš</izvorni_sadrzaj>
    <derivirana_varijabla naziv="DomainObject.Predmet.ProtustrankaWithAdressOIB_1">JETONIS &amp; CO, d.o.o. za trgovinu i ugostiteljstvo, OIB 59314720300, Četvrt Žarka Dražojevića 13, 21310 Omiš</derivirana_varijabla>
  </DomainObject.Predmet.ProtustrankaWithAdressOIB>
  <DomainObject.Predmet.ProtustrankaNazivFormated>
    <izvorni_sadrzaj>JETONIS &amp; CO, d.o.o. za trgovinu i ugostiteljstvo</izvorni_sadrzaj>
    <derivirana_varijabla naziv="DomainObject.Predmet.ProtustrankaNazivFormated_1">JETONIS &amp; CO, d.o.o. za trgovinu i ugostiteljstvo</derivirana_varijabla>
  </DomainObject.Predmet.ProtustrankaNazivFormated>
  <DomainObject.Predmet.ProtustrankaNazivFormatedOIB>
    <izvorni_sadrzaj>JETONIS &amp; CO, d.o.o. za trgovinu i ugostiteljstvo, OIB 59314720300</izvorni_sadrzaj>
    <derivirana_varijabla naziv="DomainObject.Predmet.ProtustrankaNazivFormatedOIB_1">JETONIS &amp; CO, d.o.o. za trgovinu i ugostiteljstvo, OIB 59314720300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7032.72</izvorni_sadrzaj>
    <derivirana_varijabla naziv="DomainObject.Predmet.TrenutnaVrijednost_1">7032.72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JETONIS &amp; CO, d.o.o. za trgovinu i ugostiteljstvo</item>
    </izvorni_sadrzaj>
    <derivirana_varijabla naziv="DomainObject.Predmet.ProtuStrankaListFormated_1">
      <item>JETONIS &amp; CO, d.o.o. za trgovinu i ugostiteljstvo</item>
    </derivirana_varijabla>
  </DomainObject.Predmet.ProtuStrankaListFormated>
  <DomainObject.Predmet.ProtuStrankaListFormatedOIB>
    <izvorni_sadrzaj>
      <item>JETONIS &amp; CO, d.o.o. za trgovinu i ugostiteljstvo, OIB 59314720300</item>
    </izvorni_sadrzaj>
    <derivirana_varijabla naziv="DomainObject.Predmet.ProtuStrankaListFormatedOIB_1">
      <item>JETONIS &amp; CO, d.o.o. za trgovinu i ugostiteljstvo, OIB 59314720300</item>
    </derivirana_varijabla>
  </DomainObject.Predmet.ProtuStrankaListFormatedOIB>
  <DomainObject.Predmet.ProtuStrankaListFormatedWithAdress>
    <izvorni_sadrzaj>
      <item>JETONIS &amp; CO, d.o.o. za trgovinu i ugostiteljstvo, Četvrt Žarka Dražojevića 13, 21310 Omiš</item>
    </izvorni_sadrzaj>
    <derivirana_varijabla naziv="DomainObject.Predmet.ProtuStrankaListFormatedWithAdress_1">
      <item>JETONIS &amp; CO, d.o.o. za trgovinu i ugostiteljstvo, Četvrt Žarka Dražojevića 13, 21310 Omiš</item>
    </derivirana_varijabla>
  </DomainObject.Predmet.ProtuStrankaListFormatedWithAdress>
  <DomainObject.Predmet.ProtuStrankaListFormatedWithAdressOIB>
    <izvorni_sadrzaj>
      <item>JETONIS &amp; CO, d.o.o. za trgovinu i ugostiteljstvo, OIB 59314720300, Četvrt Žarka Dražojevića 13, 21310 Omiš</item>
    </izvorni_sadrzaj>
    <derivirana_varijabla naziv="DomainObject.Predmet.ProtuStrankaListFormatedWithAdressOIB_1">
      <item>JETONIS &amp; CO, d.o.o. za trgovinu i ugostiteljstvo, OIB 59314720300, Četvrt Žarka Dražojevića 13, 21310 Omiš</item>
    </derivirana_varijabla>
  </DomainObject.Predmet.ProtuStrankaListFormatedWithAdressOIB>
  <DomainObject.Predmet.ProtuStrankaListNazivFormated>
    <izvorni_sadrzaj>
      <item>JETONIS &amp; CO, d.o.o. za trgovinu i ugostiteljstvo</item>
    </izvorni_sadrzaj>
    <derivirana_varijabla naziv="DomainObject.Predmet.ProtuStrankaListNazivFormated_1">
      <item>JETONIS &amp; CO, d.o.o. za trgovinu i ugostiteljstvo</item>
    </derivirana_varijabla>
  </DomainObject.Predmet.ProtuStrankaListNazivFormated>
  <DomainObject.Predmet.ProtuStrankaListNazivFormatedOIB>
    <izvorni_sadrzaj>
      <item>JETONIS &amp; CO, d.o.o. za trgovinu i ugostiteljstvo, OIB 59314720300</item>
    </izvorni_sadrzaj>
    <derivirana_varijabla naziv="DomainObject.Predmet.ProtuStrankaListNazivFormatedOIB_1">
      <item>JETONIS &amp; CO, d.o.o. za trgovinu i ugostiteljstvo, OIB 59314720300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JETONIS &amp; CO, d.o.o. za trgovinu i ugostiteljstvo</izvorni_sadrzaj>
    <derivirana_varijabla naziv="DomainObject.Predmet.ProtustrankaIDrugi_1">JETONIS &amp; CO,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JETONIS &amp; CO, d.o.o. za trgovinu i ugostiteljstvo, OIB 59314720300, Četvrt Žarka Dražojevića 13, 21310 Omiš</izvorni_sadrzaj>
    <derivirana_varijabla naziv="DomainObject.Predmet.ProtustrankaIDrugiAdressOIB_1">JETONIS &amp; CO, d.o.o. za trgovinu i ugostiteljstvo, OIB 59314720300, Četvrt Žarka Dražojevića 13,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JETONIS &amp; CO, d.o.o. za trgovinu i ugostiteljstvo</item>
      <item>FINANCIJSKA AGENCIJA, RC SPLIT</item>
    </izvorni_sadrzaj>
    <derivirana_varijabla naziv="DomainObject.Predmet.SudioniciListNaziv_1">
      <item>JETONIS &amp; CO, d.o.o. za trgovinu i ugostiteljstvo</item>
      <item>FINANCIJSKA AGENCIJA, RC SPLIT</item>
    </derivirana_varijabla>
  </DomainObject.Predmet.SudioniciListNaziv>
  <DomainObject.Predmet.SudioniciListAdressOIB>
    <izvorni_sadrzaj>
      <item>JETONIS &amp; CO, d.o.o. za trgovinu i ugostiteljstvo, OIB 59314720300, Četvrt Žarka Dražojevića 13,21310 Omiš</item>
      <item>FINANCIJSKA AGENCIJA, RC SPLIT, OIB 85821130368, Mažuranićevo šetalište 24 b,21000 Split</item>
    </izvorni_sadrzaj>
    <derivirana_varijabla naziv="DomainObject.Predmet.SudioniciListAdressOIB_1">
      <item>JETONIS &amp; CO, d.o.o. za trgovinu i ugostiteljstvo, OIB 59314720300, Četvrt Žarka Dražojevića 13,21310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59314720300</item>
      <item>, OIB 85821130368</item>
    </izvorni_sadrzaj>
    <derivirana_varijabla naziv="DomainObject.Predmet.SudioniciListNazivOIB_1">
      <item>, OIB 59314720300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EC571-FC1D-4424-B59A-E6B893B34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1837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2018-05-07T11:38:00Z</dcterms:created>
  <dc:creator>nmarkovic</dc:creator>
  <cp:lastModifiedBy>Ana Golub Gruić</cp:lastModifiedBy>
  <cp:lastPrinted>2018-05-07T11:05:00Z</cp:lastPrinted>
  <dcterms:modified xmlns:xsi="http://www.w3.org/2001/XMLSchema-instance" xsi:type="dcterms:W3CDTF">2018-05-08T08:25:00Z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(St-84-2018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