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03e4d" w14:paraId="4403e4d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1533EC">
        <w:t>165</w:t>
      </w:r>
      <w:r w:rsidR="007C77E2">
        <w:t>1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7C77E2">
        <w:rPr>
          <w:lang w:val="hr-HR"/>
        </w:rPr>
        <w:t xml:space="preserve">KLUB SLOBODNOG LETENJA PEGAZ-HRVACE, Hrvace, Hrvace bb, OIB: 85987688047,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0A7D8C">
        <w:rPr>
          <w:lang w:val="hr-HR"/>
        </w:rPr>
        <w:t xml:space="preserve"> 23. ožujka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7C77E2" w:rsidRPr="007C77E2">
        <w:rPr>
          <w:lang w:val="hr-HR"/>
        </w:rPr>
        <w:t>KLUB SLOBODNOG LETENJA PEGAZ-HRVACE, Hrvace, Hrvace bb, OIB: 85987688047</w:t>
      </w:r>
      <w:r w:rsidR="007C77E2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7C77E2">
        <w:rPr>
          <w:lang w:val="hr-HR"/>
        </w:rPr>
        <w:t>upak otvoren je dana 23. ožujka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 12 sati i 05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5A1577" w:rsidR="005A1577"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5A1577">
        <w:t xml:space="preserve">Renato Sabljić, dipl. ing. elektrotehnike iz Zagreba, Zdenački zavoj 14, OIB: 74644810692. </w:t>
      </w:r>
    </w:p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7C77E2" w:rsidRPr="007C77E2">
        <w:rPr>
          <w:lang w:val="hr-HR"/>
        </w:rPr>
        <w:t>KLUB SLOBODNOG LETENJA PEGAZ-HRVACE, Hrvace, Hrvace bb, OIB: 85987688047.</w:t>
      </w:r>
      <w:r w:rsidR="007C77E2">
        <w:rPr>
          <w:lang w:val="hr-HR"/>
        </w:rPr>
        <w:t xml:space="preserve">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B33D32">
        <w:rPr>
          <w:lang w:val="hr-HR"/>
        </w:rPr>
        <w:t>šenja, dužnik će se  brisati iz</w:t>
      </w:r>
      <w:r w:rsidR="0015489F">
        <w:rPr>
          <w:lang w:val="hr-HR"/>
        </w:rPr>
        <w:t xml:space="preserve"> </w:t>
      </w:r>
      <w:r w:rsidR="008E1461" w:rsidRPr="008E1461">
        <w:rPr>
          <w:lang w:val="hr-HR"/>
        </w:rPr>
        <w:t>registra</w:t>
      </w:r>
      <w:r w:rsidR="00B33D32">
        <w:rPr>
          <w:lang w:val="hr-HR"/>
        </w:rPr>
        <w:t xml:space="preserve"> udruga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agencija (dalje: FINA), 30. listopada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skom registru, dana 18. siječnja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</w:t>
      </w:r>
      <w:r w:rsidRPr="008E1461">
        <w:rPr>
          <w:lang w:val="hr-HR"/>
        </w:rPr>
        <w:lastRenderedPageBreak/>
        <w:t xml:space="preserve">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23. ožujka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5A1577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B33D32">
        <w:rPr>
          <w:lang w:val="hr-HR"/>
        </w:rPr>
        <w:t>R</w:t>
      </w:r>
      <w:r w:rsidR="0015489F">
        <w:rPr>
          <w:lang w:val="hr-HR"/>
        </w:rPr>
        <w:t>egistar</w:t>
      </w:r>
      <w:r w:rsidR="00B33D32">
        <w:rPr>
          <w:lang w:val="hr-HR"/>
        </w:rPr>
        <w:t xml:space="preserve"> udruga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5E3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7C77E2">
      <w:t>651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1276AB"/>
    <w:rsid w:val="001533EC"/>
    <w:rsid w:val="0015489F"/>
    <w:rsid w:val="00175FF0"/>
    <w:rsid w:val="0018497B"/>
    <w:rsid w:val="001B3378"/>
    <w:rsid w:val="00207DE4"/>
    <w:rsid w:val="0024279B"/>
    <w:rsid w:val="002A4B4D"/>
    <w:rsid w:val="002B1247"/>
    <w:rsid w:val="00354500"/>
    <w:rsid w:val="003A7516"/>
    <w:rsid w:val="003B76E7"/>
    <w:rsid w:val="003F4005"/>
    <w:rsid w:val="00447C1D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A07BE"/>
    <w:rsid w:val="005A1577"/>
    <w:rsid w:val="005F38C9"/>
    <w:rsid w:val="00612428"/>
    <w:rsid w:val="006139CA"/>
    <w:rsid w:val="00653BDC"/>
    <w:rsid w:val="006B3385"/>
    <w:rsid w:val="006F6D7A"/>
    <w:rsid w:val="00706888"/>
    <w:rsid w:val="00722B1F"/>
    <w:rsid w:val="0075113F"/>
    <w:rsid w:val="00761BEA"/>
    <w:rsid w:val="00772F42"/>
    <w:rsid w:val="00777C0E"/>
    <w:rsid w:val="00783722"/>
    <w:rsid w:val="007A5692"/>
    <w:rsid w:val="007B3035"/>
    <w:rsid w:val="007C77E2"/>
    <w:rsid w:val="008536B5"/>
    <w:rsid w:val="00882DA7"/>
    <w:rsid w:val="008832F3"/>
    <w:rsid w:val="0089160F"/>
    <w:rsid w:val="008949BF"/>
    <w:rsid w:val="008B758A"/>
    <w:rsid w:val="008E1461"/>
    <w:rsid w:val="0090366A"/>
    <w:rsid w:val="00925E36"/>
    <w:rsid w:val="00950AA9"/>
    <w:rsid w:val="00967130"/>
    <w:rsid w:val="009715B0"/>
    <w:rsid w:val="009C2F6D"/>
    <w:rsid w:val="00A20061"/>
    <w:rsid w:val="00A3265C"/>
    <w:rsid w:val="00A533E2"/>
    <w:rsid w:val="00AC5A0E"/>
    <w:rsid w:val="00AD6449"/>
    <w:rsid w:val="00B02097"/>
    <w:rsid w:val="00B33D32"/>
    <w:rsid w:val="00B43A09"/>
    <w:rsid w:val="00BB288C"/>
    <w:rsid w:val="00BB4A6C"/>
    <w:rsid w:val="00BD6072"/>
    <w:rsid w:val="00C319B2"/>
    <w:rsid w:val="00C60F12"/>
    <w:rsid w:val="00D006D7"/>
    <w:rsid w:val="00D17E93"/>
    <w:rsid w:val="00DE0A3E"/>
    <w:rsid w:val="00E13524"/>
    <w:rsid w:val="00E44317"/>
    <w:rsid w:val="00E50C9C"/>
    <w:rsid w:val="00E65544"/>
    <w:rsid w:val="00E82D90"/>
    <w:rsid w:val="00ED599A"/>
    <w:rsid w:val="00F442A0"/>
    <w:rsid w:val="00F63B57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25E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5E3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5E3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5E3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5E3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25E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5E3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5E3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5E3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5E3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1651</izvorni_sadrzaj>
    <derivirana_varijabla naziv="DomainObject.Predmet.Broj_1">1651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St-1651/2015</izvorni_sadrzaj>
    <derivirana_varijabla naziv="DomainObject.Predmet.OznakaBroj_1">St-1651/2015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SLOBODNOG LETENJA PEGAZ - HRVACE</izvorni_sadrzaj>
    <derivirana_varijabla naziv="DomainObject.Predmet.ProtustrankaFormated_1">  KLUB SLOBODNOG LETENJA PEGAZ - HRVACE</derivirana_varijabla>
  </DomainObject.Predmet.ProtustrankaFormated>
  <DomainObject.Predmet.ProtustrankaFormatedOIB>
    <izvorni_sadrzaj>  KLUB SLOBODNOG LETENJA PEGAZ - HRVACE, OIB 85987688047</izvorni_sadrzaj>
    <derivirana_varijabla naziv="DomainObject.Predmet.ProtustrankaFormatedOIB_1">  KLUB SLOBODNOG LETENJA PEGAZ - HRVACE, OIB 85987688047</derivirana_varijabla>
  </DomainObject.Predmet.ProtustrankaFormatedOIB>
  <DomainObject.Predmet.ProtustrankaFormatedWithAdress>
    <izvorni_sadrzaj> KLUB SLOBODNOG LETENJA PEGAZ - HRVACE, Hrvace 0bb, 21233 Hrvace</izvorni_sadrzaj>
    <derivirana_varijabla naziv="DomainObject.Predmet.ProtustrankaFormatedWithAdress_1"> KLUB SLOBODNOG LETENJA PEGAZ - HRVACE, Hrvace 0bb, 21233 Hrvace</derivirana_varijabla>
  </DomainObject.Predmet.ProtustrankaFormatedWithAdress>
  <DomainObject.Predmet.ProtustrankaFormatedWithAdressOIB>
    <izvorni_sadrzaj> KLUB SLOBODNOG LETENJA PEGAZ - HRVACE, OIB 85987688047, Hrvace 0bb, 21233 Hrvace</izvorni_sadrzaj>
    <derivirana_varijabla naziv="DomainObject.Predmet.ProtustrankaFormatedWithAdressOIB_1"> KLUB SLOBODNOG LETENJA PEGAZ - HRVACE, OIB 85987688047, Hrvace 0bb, 21233 Hrvace</derivirana_varijabla>
  </DomainObject.Predmet.ProtustrankaFormatedWithAdressOIB>
  <DomainObject.Predmet.ProtustrankaWithAdress>
    <izvorni_sadrzaj>KLUB SLOBODNOG LETENJA PEGAZ - HRVACE Hrvace 0bb, 21233 Hrvace</izvorni_sadrzaj>
    <derivirana_varijabla naziv="DomainObject.Predmet.ProtustrankaWithAdress_1">KLUB SLOBODNOG LETENJA PEGAZ - HRVACE Hrvace 0bb, 21233 Hrvace</derivirana_varijabla>
  </DomainObject.Predmet.ProtustrankaWithAdress>
  <DomainObject.Predmet.ProtustrankaWithAdressOIB>
    <izvorni_sadrzaj>KLUB SLOBODNOG LETENJA PEGAZ - HRVACE, OIB 85987688047, Hrvace 0bb, 21233 Hrvace</izvorni_sadrzaj>
    <derivirana_varijabla naziv="DomainObject.Predmet.ProtustrankaWithAdressOIB_1">KLUB SLOBODNOG LETENJA PEGAZ - HRVACE, OIB 85987688047, Hrvace 0bb, 21233 Hrvace</derivirana_varijabla>
  </DomainObject.Predmet.ProtustrankaWithAdressOIB>
  <DomainObject.Predmet.ProtustrankaNazivFormated>
    <izvorni_sadrzaj>KLUB SLOBODNOG LETENJA PEGAZ - HRVACE</izvorni_sadrzaj>
    <derivirana_varijabla naziv="DomainObject.Predmet.ProtustrankaNazivFormated_1">KLUB SLOBODNOG LETENJA PEGAZ - HRVACE</derivirana_varijabla>
  </DomainObject.Predmet.ProtustrankaNazivFormated>
  <DomainObject.Predmet.ProtustrankaNazivFormatedOIB>
    <izvorni_sadrzaj>KLUB SLOBODNOG LETENJA PEGAZ - HRVACE, OIB 85987688047</izvorni_sadrzaj>
    <derivirana_varijabla naziv="DomainObject.Predmet.ProtustrankaNazivFormatedOIB_1">KLUB SLOBODNOG LETENJA PEGAZ - HRVACE, OIB 85987688047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37919.69</izvorni_sadrzaj>
    <derivirana_varijabla naziv="DomainObject.Predmet.TrenutnaVrijednost_1">37919.69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KLUB SLOBODNOG LETENJA PEGAZ - HRVACE</item>
    </izvorni_sadrzaj>
    <derivirana_varijabla naziv="DomainObject.Predmet.ProtuStrankaListFormated_1">
      <item>KLUB SLOBODNOG LETENJA PEGAZ - HRVACE</item>
    </derivirana_varijabla>
  </DomainObject.Predmet.ProtuStrankaListFormated>
  <DomainObject.Predmet.ProtuStrankaListFormatedOIB>
    <izvorni_sadrzaj>
      <item>KLUB SLOBODNOG LETENJA PEGAZ - HRVACE, OIB 85987688047</item>
    </izvorni_sadrzaj>
    <derivirana_varijabla naziv="DomainObject.Predmet.ProtuStrankaListFormatedOIB_1">
      <item>KLUB SLOBODNOG LETENJA PEGAZ - HRVACE, OIB 85987688047</item>
    </derivirana_varijabla>
  </DomainObject.Predmet.ProtuStrankaListFormatedOIB>
  <DomainObject.Predmet.ProtuStrankaListFormatedWithAdress>
    <izvorni_sadrzaj>
      <item>KLUB SLOBODNOG LETENJA PEGAZ - HRVACE, Hrvace 0bb, 21233 Hrvace</item>
    </izvorni_sadrzaj>
    <derivirana_varijabla naziv="DomainObject.Predmet.ProtuStrankaListFormatedWithAdress_1">
      <item>KLUB SLOBODNOG LETENJA PEGAZ - HRVACE, Hrvace 0bb, 21233 Hrvace</item>
    </derivirana_varijabla>
  </DomainObject.Predmet.ProtuStrankaListFormatedWithAdress>
  <DomainObject.Predmet.ProtuStrankaListFormatedWithAdressOIB>
    <izvorni_sadrzaj>
      <item>KLUB SLOBODNOG LETENJA PEGAZ - HRVACE, OIB 85987688047, Hrvace 0bb, 21233 Hrvace</item>
    </izvorni_sadrzaj>
    <derivirana_varijabla naziv="DomainObject.Predmet.ProtuStrankaListFormatedWithAdressOIB_1">
      <item>KLUB SLOBODNOG LETENJA PEGAZ - HRVACE, OIB 85987688047, Hrvace 0bb, 21233 Hrvace</item>
    </derivirana_varijabla>
  </DomainObject.Predmet.ProtuStrankaListFormatedWithAdressOIB>
  <DomainObject.Predmet.ProtuStrankaListNazivFormated>
    <izvorni_sadrzaj>
      <item>KLUB SLOBODNOG LETENJA PEGAZ - HRVACE</item>
    </izvorni_sadrzaj>
    <derivirana_varijabla naziv="DomainObject.Predmet.ProtuStrankaListNazivFormated_1">
      <item>KLUB SLOBODNOG LETENJA PEGAZ - HRVACE</item>
    </derivirana_varijabla>
  </DomainObject.Predmet.ProtuStrankaListNazivFormated>
  <DomainObject.Predmet.ProtuStrankaListNazivFormatedOIB>
    <izvorni_sadrzaj>
      <item>KLUB SLOBODNOG LETENJA PEGAZ - HRVACE, OIB 85987688047</item>
    </izvorni_sadrzaj>
    <derivirana_varijabla naziv="DomainObject.Predmet.ProtuStrankaListNazivFormatedOIB_1">
      <item>KLUB SLOBODNOG LETENJA PEGAZ - HRVACE, OIB 85987688047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KLUB SLOBODNOG LETENJA PEGAZ - HRVACE</izvorni_sadrzaj>
    <derivirana_varijabla naziv="DomainObject.Predmet.ProtustrankaIDrugi_1">KLUB SLOBODNOG LETENJA PEGAZ - HRVACE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KLUB SLOBODNOG LETENJA PEGAZ - HRVACE, OIB 85987688047, Hrvace 0bb, 21233 Hrvace</izvorni_sadrzaj>
    <derivirana_varijabla naziv="DomainObject.Predmet.ProtustrankaIDrugiAdressOIB_1">KLUB SLOBODNOG LETENJA PEGAZ - HRVACE, OIB 85987688047, Hrvace 0bb, 21233 Hrvace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KLUB SLOBODNOG LETENJA PEGAZ - HRVACE</item>
      <item>FINANCIJSKA AGENCIJA RC SPLIT</item>
    </izvorni_sadrzaj>
    <derivirana_varijabla naziv="DomainObject.Predmet.SudioniciListNaziv_1">
      <item>KLUB SLOBODNOG LETENJA PEGAZ - HRVACE</item>
      <item>FINANCIJSKA AGENCIJA RC SPLIT</item>
    </derivirana_varijabla>
  </DomainObject.Predmet.SudioniciListNaziv>
  <DomainObject.Predmet.SudioniciListAdressOIB>
    <izvorni_sadrzaj>
      <item>KLUB SLOBODNOG LETENJA PEGAZ - HRVACE, OIB 85987688047, Hrvace 0bb,21233 Hrvace</item>
      <item>FINANCIJSKA AGENCIJA RC SPLIT, OIB 85821130368, Mažuranićeva 24b,21000 Split</item>
    </izvorni_sadrzaj>
    <derivirana_varijabla naziv="DomainObject.Predmet.SudioniciListAdressOIB_1">
      <item>KLUB SLOBODNOG LETENJA PEGAZ - HRVACE, OIB 85987688047, Hrvace 0bb,21233 Hrvace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85987688047</item>
      <item>, OIB 85821130368</item>
    </izvorni_sadrzaj>
    <derivirana_varijabla naziv="DomainObject.Predmet.SudioniciListNazivOIB_1">
      <item>, OIB 85987688047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603</properties:Words>
  <properties:Characters>3303</properties:Characters>
  <properties:Lines>88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2016-03-23T07:24:00Z</dcterms:created>
  <dc:creator>Lari Glavaš</dc:creator>
  <cp:lastModifiedBy>Lari Glavaš</cp:lastModifiedBy>
  <cp:lastPrinted>2016-03-23T07:24:00Z</cp:lastPrinted>
  <dcterms:modified xmlns:xsi="http://www.w3.org/2001/XMLSchema-instance" xsi:type="dcterms:W3CDTF">2016-03-23T07:25:00Z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