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860c" w14:paraId="985860c" w:rsidRDefault="000B62A6" w:rsidP="00920894" w:rsidR="000B62A6" w:rsidRPr="00E66C81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B62A6" w:rsidP="000B62A6" w:rsidR="000B62A6" w:rsidRPr="00E66C81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E66C8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66C81">
        <w:rPr>
          <w:rFonts w:hAnsi="Times New Roman" w:ascii="Times New Roman"/>
          <w:b/>
          <w:sz w:val="22"/>
          <w:szCs w:val="22"/>
          <w:lang w:val="hr-HR"/>
        </w:rPr>
        <w:t xml:space="preserve">U    I M E   R E P U B L I K E    H R V A T S K E </w:t>
      </w:r>
    </w:p>
    <w:p w:rsidRDefault="000B62A6" w:rsidP="000B62A6" w:rsidR="000B62A6" w:rsidRPr="00E66C8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E66C8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66C81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0B62A6" w:rsidP="000B62A6" w:rsidR="000B62A6" w:rsidRPr="00E66C8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E66C8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66C81">
        <w:rPr>
          <w:rFonts w:hAnsi="Times New Roman" w:ascii="Times New Roman"/>
          <w:sz w:val="22"/>
          <w:szCs w:val="22"/>
          <w:lang w:val="hr-HR"/>
        </w:rPr>
        <w:tab/>
      </w:r>
      <w:r w:rsidR="00936631" w:rsidRPr="00E66C81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sucu tog suda Anki Muhoberac, </w:t>
      </w:r>
      <w:r w:rsidR="004E1396" w:rsidRPr="00E66C81">
        <w:rPr>
          <w:rFonts w:hAnsi="Times New Roman" w:ascii="Times New Roman"/>
          <w:sz w:val="22"/>
          <w:szCs w:val="22"/>
          <w:lang w:val="hr-HR"/>
        </w:rPr>
        <w:t xml:space="preserve">kao sucu pojedincu </w:t>
      </w:r>
      <w:r w:rsidR="00A33898" w:rsidRPr="00E66C81">
        <w:rPr>
          <w:rFonts w:hAnsi="Times New Roman" w:ascii="Times New Roman"/>
          <w:sz w:val="22"/>
          <w:szCs w:val="22"/>
          <w:lang w:val="hr-HR"/>
        </w:rPr>
        <w:t>u skraćenom stečajnom postupku povodom zahtjeva Financijske agencije, Regionalni centar Split, Podružnica Dubrovnik za pokretanje skraćenog stečajnog postupka nad dužnikom</w:t>
      </w:r>
      <w:r w:rsidR="00A84530" w:rsidRPr="00E66C81">
        <w:rPr>
          <w:rFonts w:hAnsi="Times New Roman" w:ascii="Times New Roman"/>
          <w:sz w:val="22"/>
          <w:szCs w:val="22"/>
          <w:lang w:val="hr-HR"/>
        </w:rPr>
        <w:t xml:space="preserve"> CARROLL d.o.o., Kupari, Novi Kupari 18, 20207 Mlini, OIB: 35979116808</w:t>
      </w:r>
      <w:r w:rsidRPr="00E66C81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6303A" w:rsidRPr="00E66C81">
        <w:rPr>
          <w:rFonts w:hAnsi="Times New Roman" w:ascii="Times New Roman"/>
          <w:sz w:val="22"/>
          <w:szCs w:val="22"/>
          <w:lang w:val="hr-HR"/>
        </w:rPr>
        <w:t>izvan ročišta, dana 30. rujna 2016</w:t>
      </w:r>
      <w:r w:rsidRPr="00E66C81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0B62A6" w:rsidP="000B62A6" w:rsidR="000B62A6" w:rsidRPr="00E66C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62A6" w:rsidP="000B62A6" w:rsidR="000B62A6" w:rsidRPr="00E66C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62A6" w:rsidP="000B62A6" w:rsidR="000B62A6" w:rsidRPr="00E66C8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66C81">
        <w:rPr>
          <w:rFonts w:hAnsi="Times New Roman" w:ascii="Times New Roman"/>
          <w:b/>
          <w:sz w:val="22"/>
          <w:szCs w:val="22"/>
          <w:lang w:val="hr-HR"/>
        </w:rPr>
        <w:t>r i j e š i o    j e</w:t>
      </w:r>
    </w:p>
    <w:p w:rsidRDefault="000B62A6" w:rsidP="000B62A6" w:rsidR="000B62A6" w:rsidRPr="00E66C81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45B6" w:rsidRPr="00E66C81">
      <w:pPr>
        <w:ind w:firstLine="4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66C81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0B45B6" w:rsidP="000B62A6" w:rsidR="000B62A6" w:rsidRPr="00E66C81">
      <w:pPr>
        <w:ind w:firstLine="4"/>
        <w:jc w:val="both"/>
        <w:rPr>
          <w:rFonts w:hAnsi="Times New Roman" w:ascii="Times New Roman"/>
          <w:sz w:val="22"/>
          <w:szCs w:val="22"/>
          <w:lang w:val="hr-HR"/>
        </w:rPr>
      </w:pPr>
      <w:r w:rsidRPr="00E66C81">
        <w:rPr>
          <w:rFonts w:hAnsi="Times New Roman" w:ascii="Times New Roman"/>
          <w:b/>
          <w:sz w:val="22"/>
          <w:szCs w:val="22"/>
          <w:lang w:val="hr-HR"/>
        </w:rPr>
        <w:t xml:space="preserve">             </w:t>
      </w:r>
      <w:r w:rsidR="00A33898" w:rsidRPr="00E66C81">
        <w:rPr>
          <w:rFonts w:hAnsi="Times New Roman" w:ascii="Times New Roman"/>
          <w:sz w:val="22"/>
          <w:szCs w:val="22"/>
          <w:lang w:val="hr-HR"/>
        </w:rPr>
        <w:t xml:space="preserve">Odbacuje se prijedlog za pokretanje skraćenog stečajnog postupka nad </w:t>
      </w:r>
      <w:r w:rsidR="000B62A6" w:rsidRPr="00E66C81">
        <w:rPr>
          <w:rFonts w:hAnsi="Times New Roman" w:ascii="Times New Roman"/>
          <w:sz w:val="22"/>
          <w:szCs w:val="22"/>
          <w:lang w:val="hr-HR"/>
        </w:rPr>
        <w:t>dužnikom</w:t>
      </w:r>
      <w:r w:rsidR="00A84530" w:rsidRPr="00E66C81">
        <w:rPr>
          <w:rFonts w:hAnsi="Times New Roman" w:ascii="Times New Roman"/>
          <w:sz w:val="22"/>
          <w:szCs w:val="22"/>
          <w:lang w:val="hr-HR"/>
        </w:rPr>
        <w:t xml:space="preserve"> CARROLL d.o.o., Kupari, Novi Kupari 18, 20207 Mlini, OIB: 35979116808</w:t>
      </w:r>
      <w:r w:rsidR="00C55926" w:rsidRPr="00E66C81">
        <w:rPr>
          <w:rFonts w:hAnsi="Times New Roman" w:ascii="Times New Roman"/>
          <w:sz w:val="22"/>
          <w:szCs w:val="22"/>
          <w:lang w:val="hr-HR"/>
        </w:rPr>
        <w:t>.</w:t>
      </w:r>
    </w:p>
    <w:p w:rsidRDefault="000B62A6" w:rsidP="000B62A6" w:rsidR="000B62A6" w:rsidRPr="00E66C8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E66C8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E66C8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66C81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B62A6" w:rsidP="000B62A6" w:rsidR="000B62A6" w:rsidRPr="00E66C8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E66C8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66C81">
        <w:rPr>
          <w:rFonts w:hAnsi="Times New Roman" w:ascii="Times New Roman"/>
          <w:sz w:val="22"/>
          <w:szCs w:val="22"/>
          <w:lang w:val="hr-HR"/>
        </w:rPr>
        <w:tab/>
        <w:t>Financijska agencija RC Split, Podružnica Du</w:t>
      </w:r>
      <w:r w:rsidR="00A84530" w:rsidRPr="00E66C81">
        <w:rPr>
          <w:rFonts w:hAnsi="Times New Roman" w:ascii="Times New Roman"/>
          <w:sz w:val="22"/>
          <w:szCs w:val="22"/>
          <w:lang w:val="hr-HR"/>
        </w:rPr>
        <w:t>brovnik je podnijela ovom sudu 6</w:t>
      </w:r>
      <w:r w:rsidR="00A84A26" w:rsidRPr="00E66C81">
        <w:rPr>
          <w:rFonts w:hAnsi="Times New Roman" w:ascii="Times New Roman"/>
          <w:sz w:val="22"/>
          <w:szCs w:val="22"/>
          <w:lang w:val="hr-HR"/>
        </w:rPr>
        <w:t>. lipnja</w:t>
      </w:r>
      <w:r w:rsidR="002B63D5" w:rsidRPr="00E66C81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E66C81">
        <w:rPr>
          <w:rFonts w:hAnsi="Times New Roman" w:ascii="Times New Roman"/>
          <w:sz w:val="22"/>
          <w:szCs w:val="22"/>
          <w:lang w:val="hr-HR"/>
        </w:rPr>
        <w:t xml:space="preserve">. godine prijedlog za otvaranje stečajnog postupka nad dužnikom. U prijedlogu </w:t>
      </w:r>
      <w:r w:rsidR="002B63D5" w:rsidRPr="00E66C81">
        <w:rPr>
          <w:rFonts w:hAnsi="Times New Roman" w:ascii="Times New Roman"/>
          <w:sz w:val="22"/>
          <w:szCs w:val="22"/>
          <w:lang w:val="hr-HR"/>
        </w:rPr>
        <w:t>se u bitnome navodi da na dan 1. rujna</w:t>
      </w:r>
      <w:r w:rsidRPr="00E66C81">
        <w:rPr>
          <w:rFonts w:hAnsi="Times New Roman" w:ascii="Times New Roman"/>
          <w:sz w:val="22"/>
          <w:szCs w:val="22"/>
          <w:lang w:val="hr-HR"/>
        </w:rPr>
        <w:t xml:space="preserve"> 2015. godine dužnik u Očevidniku redoslijeda osnova za plaćanje ima evidentirane neizvršene osnove za plaćanje</w:t>
      </w:r>
      <w:r w:rsidR="00A84A26" w:rsidRPr="00E66C81">
        <w:rPr>
          <w:rFonts w:hAnsi="Times New Roman" w:ascii="Times New Roman"/>
          <w:sz w:val="22"/>
          <w:szCs w:val="22"/>
          <w:lang w:val="hr-HR"/>
        </w:rPr>
        <w:t xml:space="preserve"> u neprekinutom razdoblju od 337</w:t>
      </w:r>
      <w:r w:rsidRPr="00E66C81">
        <w:rPr>
          <w:rFonts w:hAnsi="Times New Roman" w:ascii="Times New Roman"/>
          <w:sz w:val="22"/>
          <w:szCs w:val="22"/>
          <w:lang w:val="hr-HR"/>
        </w:rPr>
        <w:t xml:space="preserve"> da</w:t>
      </w:r>
      <w:r w:rsidR="00A84A26" w:rsidRPr="00E66C81">
        <w:rPr>
          <w:rFonts w:hAnsi="Times New Roman" w:ascii="Times New Roman"/>
          <w:sz w:val="22"/>
          <w:szCs w:val="22"/>
          <w:lang w:val="hr-HR"/>
        </w:rPr>
        <w:t>na u ukupnom iznosu od 2.699,60</w:t>
      </w:r>
      <w:r w:rsidR="007933D5" w:rsidRPr="00E66C81">
        <w:rPr>
          <w:rFonts w:hAnsi="Times New Roman" w:ascii="Times New Roman"/>
          <w:sz w:val="22"/>
          <w:szCs w:val="22"/>
          <w:lang w:val="hr-HR"/>
        </w:rPr>
        <w:t xml:space="preserve"> kuna, da nema zaposlenih</w:t>
      </w:r>
      <w:r w:rsidR="00A84A26" w:rsidRPr="00E66C81">
        <w:rPr>
          <w:rFonts w:hAnsi="Times New Roman" w:ascii="Times New Roman"/>
          <w:sz w:val="22"/>
          <w:szCs w:val="22"/>
          <w:lang w:val="hr-HR"/>
        </w:rPr>
        <w:t>, da ne</w:t>
      </w:r>
      <w:r w:rsidRPr="00E66C81">
        <w:rPr>
          <w:rFonts w:hAnsi="Times New Roman" w:ascii="Times New Roman"/>
          <w:sz w:val="22"/>
          <w:szCs w:val="22"/>
          <w:lang w:val="hr-HR"/>
        </w:rPr>
        <w:t xml:space="preserve">ma </w:t>
      </w:r>
      <w:r w:rsidR="00A84A26" w:rsidRPr="00E66C81">
        <w:rPr>
          <w:rFonts w:hAnsi="Times New Roman" w:ascii="Times New Roman"/>
          <w:sz w:val="22"/>
          <w:szCs w:val="22"/>
          <w:lang w:val="hr-HR"/>
        </w:rPr>
        <w:t xml:space="preserve">otvorenih </w:t>
      </w:r>
      <w:r w:rsidR="007933D5" w:rsidRPr="00E66C81">
        <w:rPr>
          <w:rFonts w:hAnsi="Times New Roman" w:ascii="Times New Roman"/>
          <w:sz w:val="22"/>
          <w:szCs w:val="22"/>
          <w:lang w:val="hr-HR"/>
        </w:rPr>
        <w:t>račun</w:t>
      </w:r>
      <w:r w:rsidR="00A84A26" w:rsidRPr="00E66C81">
        <w:rPr>
          <w:rFonts w:hAnsi="Times New Roman" w:ascii="Times New Roman"/>
          <w:sz w:val="22"/>
          <w:szCs w:val="22"/>
          <w:lang w:val="hr-HR"/>
        </w:rPr>
        <w:t>a</w:t>
      </w:r>
      <w:r w:rsidR="00F35957" w:rsidRPr="00E66C81">
        <w:rPr>
          <w:rFonts w:hAnsi="Times New Roman" w:ascii="Times New Roman"/>
          <w:sz w:val="22"/>
          <w:szCs w:val="22"/>
          <w:lang w:val="hr-HR"/>
        </w:rPr>
        <w:t>,</w:t>
      </w:r>
      <w:r w:rsidRPr="00E66C81">
        <w:rPr>
          <w:rFonts w:hAnsi="Times New Roman" w:ascii="Times New Roman"/>
          <w:sz w:val="22"/>
          <w:szCs w:val="22"/>
          <w:lang w:val="hr-HR"/>
        </w:rPr>
        <w:t xml:space="preserve"> te da ne raspolaže drugim podacima o imovini, kao i da nema zaplijenjenih sredstava na ime predujma za namirenje troškova stečajnog postupka.</w:t>
      </w:r>
    </w:p>
    <w:p w:rsidRDefault="00754DE9" w:rsidP="000B62A6" w:rsidR="00754DE9" w:rsidRPr="00E66C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3AEE" w:rsidP="000B62A6" w:rsidR="00C33AEE" w:rsidRPr="00E66C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57925" w:rsidP="00A17C84" w:rsidR="00A17C84" w:rsidRPr="00E66C8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66C81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="00A17C84" w:rsidRPr="00E66C81">
        <w:rPr>
          <w:rFonts w:hAnsi="Times New Roman" w:ascii="Times New Roman"/>
          <w:sz w:val="22"/>
          <w:szCs w:val="22"/>
          <w:lang w:val="hr-HR"/>
        </w:rPr>
        <w:t>U smislu čl. 428. Stečajnog zakona (NN br. 71/15 dalje: SZ-a) sud će provesti skraćeni stečajni postpak  nad pravnom osobom ako su ispunjene sljedeće pretpostavke: ako nema zaposlenih,  ako u Očevidniku redoslijeda plaćanja ima evidentirane neizvršene osnove za plaćanje u neprekinutom razdoblju od 120 dana i ako nisu ispunjene pretpostavke  za pokretanje  drugog postupka radi brisanja iz sudskog registra.</w:t>
      </w:r>
    </w:p>
    <w:p w:rsidRDefault="00A17C84" w:rsidP="00A17C84" w:rsidR="00A17C84" w:rsidRPr="00E66C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A17C84" w:rsidR="0003269E" w:rsidRPr="00E66C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17C84" w:rsidP="00A17C84" w:rsidR="00A17C84" w:rsidRPr="00E66C8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66C81">
        <w:rPr>
          <w:rFonts w:hAnsi="Times New Roman" w:ascii="Times New Roman"/>
          <w:sz w:val="22"/>
          <w:szCs w:val="22"/>
          <w:lang w:val="hr-HR"/>
        </w:rPr>
        <w:tab/>
      </w:r>
      <w:r w:rsidR="006A36C7" w:rsidRPr="00E66C81">
        <w:rPr>
          <w:rFonts w:hAnsi="Times New Roman" w:ascii="Times New Roman"/>
          <w:sz w:val="22"/>
          <w:szCs w:val="22"/>
          <w:lang w:val="hr-HR"/>
        </w:rPr>
        <w:t xml:space="preserve">Iz dostavljenog izvatka iz Očevidnika o redoslijedu plaćanja sa obračunatom kamatom </w:t>
      </w:r>
      <w:r w:rsidRPr="00E66C81">
        <w:rPr>
          <w:rFonts w:hAnsi="Times New Roman" w:ascii="Times New Roman"/>
          <w:sz w:val="22"/>
          <w:szCs w:val="22"/>
          <w:lang w:val="hr-HR"/>
        </w:rPr>
        <w:t xml:space="preserve"> FINE, Sektor</w:t>
      </w:r>
      <w:r w:rsidR="006A36C7" w:rsidRPr="00E66C81">
        <w:rPr>
          <w:rFonts w:hAnsi="Times New Roman" w:ascii="Times New Roman"/>
          <w:sz w:val="22"/>
          <w:szCs w:val="22"/>
          <w:lang w:val="hr-HR"/>
        </w:rPr>
        <w:t>a</w:t>
      </w:r>
      <w:r w:rsidRPr="00E66C81">
        <w:rPr>
          <w:rFonts w:hAnsi="Times New Roman" w:ascii="Times New Roman"/>
          <w:sz w:val="22"/>
          <w:szCs w:val="22"/>
          <w:lang w:val="hr-HR"/>
        </w:rPr>
        <w:t xml:space="preserve"> poslovne mreže, RC Split, Podružnica Dubrovnik od </w:t>
      </w:r>
      <w:r w:rsidR="006A36C7" w:rsidRPr="00E66C81">
        <w:rPr>
          <w:rFonts w:hAnsi="Times New Roman" w:ascii="Times New Roman"/>
          <w:sz w:val="22"/>
          <w:szCs w:val="22"/>
          <w:lang w:val="hr-HR"/>
        </w:rPr>
        <w:t>18. srpnja</w:t>
      </w:r>
      <w:r w:rsidR="00E07DC8" w:rsidRPr="00E66C81">
        <w:rPr>
          <w:rFonts w:hAnsi="Times New Roman" w:ascii="Times New Roman"/>
          <w:sz w:val="22"/>
          <w:szCs w:val="22"/>
          <w:lang w:val="hr-HR"/>
        </w:rPr>
        <w:t xml:space="preserve"> 2016. godine </w:t>
      </w:r>
      <w:r w:rsidRPr="00E66C81">
        <w:rPr>
          <w:rFonts w:hAnsi="Times New Roman" w:ascii="Times New Roman"/>
          <w:sz w:val="22"/>
          <w:szCs w:val="22"/>
          <w:lang w:val="hr-HR"/>
        </w:rPr>
        <w:t>proizlazi da dužnik u Očevidniku r</w:t>
      </w:r>
      <w:r w:rsidR="003E0F76" w:rsidRPr="00E66C81">
        <w:rPr>
          <w:rFonts w:hAnsi="Times New Roman" w:ascii="Times New Roman"/>
          <w:sz w:val="22"/>
          <w:szCs w:val="22"/>
          <w:lang w:val="hr-HR"/>
        </w:rPr>
        <w:t>edoslijeda za plaćanje na dan 18. srpnja</w:t>
      </w:r>
      <w:r w:rsidRPr="00E66C81">
        <w:rPr>
          <w:rFonts w:hAnsi="Times New Roman" w:ascii="Times New Roman"/>
          <w:sz w:val="22"/>
          <w:szCs w:val="22"/>
          <w:lang w:val="hr-HR"/>
        </w:rPr>
        <w:t xml:space="preserve"> 2016. godine nema nepodmirenih obveza za plaćanje</w:t>
      </w:r>
      <w:r w:rsidR="009E6A0E" w:rsidRPr="00E66C81">
        <w:rPr>
          <w:rFonts w:hAnsi="Times New Roman" w:ascii="Times New Roman"/>
          <w:sz w:val="22"/>
          <w:szCs w:val="22"/>
          <w:lang w:val="hr-HR"/>
        </w:rPr>
        <w:t>.</w:t>
      </w:r>
      <w:r w:rsidRPr="00E66C81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03269E" w:rsidP="00E731E5" w:rsidR="0003269E" w:rsidRPr="00E66C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E731E5" w:rsidR="0003269E" w:rsidRPr="00E66C81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3269E" w:rsidP="00E731E5" w:rsidR="00E731E5" w:rsidRPr="00E66C8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66C81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="00A17C84" w:rsidRPr="00E66C81">
        <w:rPr>
          <w:rFonts w:hAnsi="Times New Roman" w:ascii="Times New Roman"/>
          <w:sz w:val="22"/>
          <w:szCs w:val="22"/>
          <w:lang w:val="hr-HR"/>
        </w:rPr>
        <w:t xml:space="preserve"> S obzirom da iz stanja spisa proizlazi da dužnik u Očevidniku redoslijeda za plaćanje nema evidentiranih neizvršenih osnova za plaćanje u neprekidnom razdoblju od 120 dana, to nisu </w:t>
      </w:r>
    </w:p>
    <w:p w:rsidRDefault="00A17C84" w:rsidP="00E731E5" w:rsidR="003F694C" w:rsidRPr="00E66C8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66C81">
        <w:rPr>
          <w:rFonts w:hAnsi="Times New Roman" w:ascii="Times New Roman"/>
          <w:sz w:val="22"/>
          <w:szCs w:val="22"/>
          <w:lang w:val="hr-HR"/>
        </w:rPr>
        <w:t>kumulativno ispunjene pretpostavke za vođenje skraćenog stečajnog postupka u smislu čl. 428. SZ-a, radi čega je odlučeno kao u izreci.</w:t>
      </w:r>
    </w:p>
    <w:p w:rsidRDefault="000D55C3" w:rsidP="000B62A6" w:rsidR="000D55C3" w:rsidRPr="00E66C8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55C3" w:rsidP="000B62A6" w:rsidR="000D55C3" w:rsidRPr="00E66C8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36303A" w:rsidP="000B62A6" w:rsidR="000B62A6" w:rsidRPr="00E66C8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66C81">
        <w:rPr>
          <w:rFonts w:hAnsi="Times New Roman" w:ascii="Times New Roman"/>
          <w:b/>
          <w:sz w:val="22"/>
          <w:szCs w:val="22"/>
          <w:lang w:val="hr-HR"/>
        </w:rPr>
        <w:t>U Dubrovniku, 30. rujna 2016</w:t>
      </w:r>
      <w:r w:rsidR="000B62A6" w:rsidRPr="00E66C81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0B62A6" w:rsidP="000B62A6" w:rsidR="000B62A6" w:rsidRPr="00E66C8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E1F0B" w:rsidP="000B62A6" w:rsidR="008E1F0B" w:rsidRPr="00E66C8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E66C8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66C81">
        <w:rPr>
          <w:rFonts w:hAnsi="Times New Roman" w:ascii="Times New Roman"/>
          <w:b/>
          <w:sz w:val="22"/>
          <w:szCs w:val="22"/>
          <w:lang w:val="hr-HR"/>
        </w:rPr>
        <w:tab/>
      </w:r>
      <w:r w:rsidRPr="00E66C81">
        <w:rPr>
          <w:rFonts w:hAnsi="Times New Roman" w:ascii="Times New Roman"/>
          <w:b/>
          <w:sz w:val="22"/>
          <w:szCs w:val="22"/>
          <w:lang w:val="hr-HR"/>
        </w:rPr>
        <w:tab/>
      </w:r>
      <w:r w:rsidRPr="00E66C81">
        <w:rPr>
          <w:rFonts w:hAnsi="Times New Roman" w:ascii="Times New Roman"/>
          <w:b/>
          <w:sz w:val="22"/>
          <w:szCs w:val="22"/>
          <w:lang w:val="hr-HR"/>
        </w:rPr>
        <w:tab/>
      </w:r>
      <w:r w:rsidRPr="00E66C81">
        <w:rPr>
          <w:rFonts w:hAnsi="Times New Roman" w:ascii="Times New Roman"/>
          <w:b/>
          <w:sz w:val="22"/>
          <w:szCs w:val="22"/>
          <w:lang w:val="hr-HR"/>
        </w:rPr>
        <w:tab/>
      </w:r>
      <w:r w:rsidRPr="00E66C81">
        <w:rPr>
          <w:rFonts w:hAnsi="Times New Roman" w:ascii="Times New Roman"/>
          <w:b/>
          <w:sz w:val="22"/>
          <w:szCs w:val="22"/>
          <w:lang w:val="hr-HR"/>
        </w:rPr>
        <w:tab/>
      </w:r>
      <w:r w:rsidRPr="00E66C81">
        <w:rPr>
          <w:rFonts w:hAnsi="Times New Roman" w:ascii="Times New Roman"/>
          <w:b/>
          <w:sz w:val="22"/>
          <w:szCs w:val="22"/>
          <w:lang w:val="hr-HR"/>
        </w:rPr>
        <w:tab/>
      </w:r>
      <w:r w:rsidRPr="00E66C81">
        <w:rPr>
          <w:rFonts w:hAnsi="Times New Roman" w:ascii="Times New Roman"/>
          <w:b/>
          <w:sz w:val="22"/>
          <w:szCs w:val="22"/>
          <w:lang w:val="hr-HR"/>
        </w:rPr>
        <w:tab/>
      </w:r>
      <w:r w:rsidRPr="00E66C81">
        <w:rPr>
          <w:rFonts w:hAnsi="Times New Roman" w:ascii="Times New Roman"/>
          <w:b/>
          <w:sz w:val="22"/>
          <w:szCs w:val="22"/>
          <w:lang w:val="hr-HR"/>
        </w:rPr>
        <w:tab/>
      </w:r>
      <w:r w:rsidR="0036303A" w:rsidRPr="00E66C81">
        <w:rPr>
          <w:rFonts w:hAnsi="Times New Roman" w:ascii="Times New Roman"/>
          <w:b/>
          <w:sz w:val="22"/>
          <w:szCs w:val="22"/>
          <w:lang w:val="hr-HR"/>
        </w:rPr>
        <w:t>S</w:t>
      </w:r>
      <w:r w:rsidRPr="00E66C81">
        <w:rPr>
          <w:rFonts w:hAnsi="Times New Roman" w:ascii="Times New Roman"/>
          <w:b/>
          <w:sz w:val="22"/>
          <w:szCs w:val="22"/>
          <w:lang w:val="hr-HR"/>
        </w:rPr>
        <w:t>udac:</w:t>
      </w:r>
    </w:p>
    <w:p w:rsidRDefault="000B62A6" w:rsidP="000B62A6" w:rsidR="000B62A6" w:rsidRPr="00E66C81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E66C8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66C81">
        <w:rPr>
          <w:rFonts w:hAnsi="Times New Roman" w:ascii="Times New Roman"/>
          <w:b/>
          <w:sz w:val="22"/>
          <w:szCs w:val="22"/>
          <w:lang w:val="hr-HR"/>
        </w:rPr>
        <w:tab/>
      </w:r>
      <w:r w:rsidRPr="00E66C81">
        <w:rPr>
          <w:rFonts w:hAnsi="Times New Roman" w:ascii="Times New Roman"/>
          <w:b/>
          <w:sz w:val="22"/>
          <w:szCs w:val="22"/>
          <w:lang w:val="hr-HR"/>
        </w:rPr>
        <w:tab/>
      </w:r>
      <w:r w:rsidRPr="00E66C81">
        <w:rPr>
          <w:rFonts w:hAnsi="Times New Roman" w:ascii="Times New Roman"/>
          <w:b/>
          <w:sz w:val="22"/>
          <w:szCs w:val="22"/>
          <w:lang w:val="hr-HR"/>
        </w:rPr>
        <w:tab/>
      </w:r>
      <w:r w:rsidRPr="00E66C81">
        <w:rPr>
          <w:rFonts w:hAnsi="Times New Roman" w:ascii="Times New Roman"/>
          <w:b/>
          <w:sz w:val="22"/>
          <w:szCs w:val="22"/>
          <w:lang w:val="hr-HR"/>
        </w:rPr>
        <w:tab/>
      </w:r>
      <w:r w:rsidRPr="00E66C81">
        <w:rPr>
          <w:rFonts w:hAnsi="Times New Roman" w:ascii="Times New Roman"/>
          <w:b/>
          <w:sz w:val="22"/>
          <w:szCs w:val="22"/>
          <w:lang w:val="hr-HR"/>
        </w:rPr>
        <w:tab/>
      </w:r>
      <w:r w:rsidRPr="00E66C81">
        <w:rPr>
          <w:rFonts w:hAnsi="Times New Roman" w:ascii="Times New Roman"/>
          <w:b/>
          <w:sz w:val="22"/>
          <w:szCs w:val="22"/>
          <w:lang w:val="hr-HR"/>
        </w:rPr>
        <w:tab/>
      </w:r>
      <w:r w:rsidRPr="00E66C81">
        <w:rPr>
          <w:rFonts w:hAnsi="Times New Roman" w:ascii="Times New Roman"/>
          <w:b/>
          <w:sz w:val="22"/>
          <w:szCs w:val="22"/>
          <w:lang w:val="hr-HR"/>
        </w:rPr>
        <w:tab/>
      </w:r>
      <w:r w:rsidRPr="00E66C81">
        <w:rPr>
          <w:rFonts w:hAnsi="Times New Roman" w:ascii="Times New Roman"/>
          <w:b/>
          <w:sz w:val="22"/>
          <w:szCs w:val="22"/>
          <w:lang w:val="hr-HR"/>
        </w:rPr>
        <w:tab/>
      </w:r>
      <w:r w:rsidR="0036303A" w:rsidRPr="00E66C81">
        <w:rPr>
          <w:rFonts w:hAnsi="Times New Roman" w:ascii="Times New Roman"/>
          <w:b/>
          <w:sz w:val="22"/>
          <w:szCs w:val="22"/>
          <w:lang w:val="hr-HR"/>
        </w:rPr>
        <w:t>Anka Muhoberac</w:t>
      </w:r>
    </w:p>
    <w:p w:rsidRDefault="000B62A6" w:rsidP="000B62A6" w:rsidR="000B62A6" w:rsidRPr="00E66C8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66C81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0B62A6" w:rsidP="000B62A6" w:rsidR="000B62A6" w:rsidRPr="00E66C8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0B62A6" w:rsidP="000B62A6" w:rsidR="000B62A6" w:rsidRPr="00E66C8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A17C84" w:rsidP="00A17C84" w:rsidR="00A17C84" w:rsidRPr="00E66C8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66C81">
        <w:rPr>
          <w:rFonts w:hAnsi="Times New Roman" w:ascii="Times New Roman"/>
          <w:b/>
          <w:sz w:val="22"/>
          <w:szCs w:val="22"/>
          <w:lang w:val="hr-HR"/>
        </w:rPr>
        <w:t>POUKA O PRAVNOM LIJEKU:</w:t>
      </w:r>
    </w:p>
    <w:p w:rsidRDefault="00A17C84" w:rsidP="00A17C84" w:rsidR="00A17C84" w:rsidRPr="00E66C81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E66C81">
        <w:rPr>
          <w:rFonts w:hAnsi="Times New Roman" w:ascii="Times New Roman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</w:t>
      </w:r>
      <w:r w:rsidRPr="00E66C81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na mrežnoj stranici e-Oglasna ploča sudova. Žalba se podnosi ovom sudu, pismeno u tri primjerka. O žalbi odlučuje sudac pojedinac ovog suda </w:t>
      </w:r>
      <w:r w:rsidRPr="00E66C81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E66C81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A17C84" w:rsidP="00A17C84" w:rsidR="00A17C84" w:rsidRPr="00E66C81">
      <w:pPr>
        <w:jc w:val="both"/>
        <w:rPr>
          <w:rFonts w:hAnsi="Times New Roman" w:ascii="Times New Roman"/>
          <w:b/>
          <w:color w:val="FF0000"/>
          <w:sz w:val="22"/>
          <w:szCs w:val="22"/>
          <w:lang w:val="hr-HR"/>
        </w:rPr>
      </w:pPr>
    </w:p>
    <w:p w:rsidRDefault="00A17C84" w:rsidP="00A17C84" w:rsidR="00A17C84" w:rsidRPr="00E66C8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66C81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C17040" w:rsidP="00C17040" w:rsidR="00C17040" w:rsidRPr="00E66C81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E66C81">
        <w:rPr>
          <w:rFonts w:hAnsi="Times New Roman" w:ascii="Times New Roman"/>
          <w:sz w:val="22"/>
          <w:szCs w:val="22"/>
          <w:lang w:val="hr-HR"/>
        </w:rPr>
        <w:t>predlagatelju,</w:t>
      </w:r>
    </w:p>
    <w:p w:rsidRDefault="00C17040" w:rsidP="00C17040" w:rsidR="00C17040" w:rsidRPr="00E66C81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E66C81">
        <w:rPr>
          <w:rFonts w:hAnsi="Times New Roman" w:ascii="Times New Roman"/>
          <w:sz w:val="22"/>
          <w:szCs w:val="22"/>
          <w:lang w:val="hr-HR"/>
        </w:rPr>
        <w:t>pun</w:t>
      </w:r>
      <w:r w:rsidR="003E0F76" w:rsidRPr="00E66C81">
        <w:rPr>
          <w:rFonts w:hAnsi="Times New Roman" w:ascii="Times New Roman"/>
          <w:sz w:val="22"/>
          <w:szCs w:val="22"/>
          <w:lang w:val="hr-HR"/>
        </w:rPr>
        <w:t xml:space="preserve">omoćniku dužnika – Ivana </w:t>
      </w:r>
      <w:r w:rsidR="00792751" w:rsidRPr="00E66C81">
        <w:rPr>
          <w:rFonts w:hAnsi="Times New Roman" w:ascii="Times New Roman"/>
          <w:sz w:val="22"/>
          <w:szCs w:val="22"/>
          <w:lang w:val="hr-HR"/>
        </w:rPr>
        <w:t>Manovelo odvjetnica iz OD Maćešić i Partneri</w:t>
      </w:r>
      <w:r w:rsidRPr="00E66C81">
        <w:rPr>
          <w:rFonts w:hAnsi="Times New Roman" w:ascii="Times New Roman"/>
          <w:sz w:val="22"/>
          <w:szCs w:val="22"/>
          <w:lang w:val="hr-HR"/>
        </w:rPr>
        <w:t>,</w:t>
      </w:r>
      <w:r w:rsidR="00792751" w:rsidRPr="00E66C81">
        <w:rPr>
          <w:rFonts w:hAnsi="Times New Roman" w:ascii="Times New Roman"/>
          <w:sz w:val="22"/>
          <w:szCs w:val="22"/>
          <w:lang w:val="hr-HR"/>
        </w:rPr>
        <w:t xml:space="preserve"> Pod kaštelom 4,</w:t>
      </w:r>
    </w:p>
    <w:p w:rsidRDefault="00C17040" w:rsidP="00C17040" w:rsidR="00C17040" w:rsidRPr="00E66C81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E66C81">
        <w:rPr>
          <w:rFonts w:hAnsi="Times New Roman" w:ascii="Times New Roman"/>
          <w:sz w:val="22"/>
          <w:szCs w:val="22"/>
          <w:lang w:val="hr-HR"/>
        </w:rPr>
        <w:t>e oglasna ploča.</w:t>
      </w:r>
    </w:p>
    <w:p w:rsidRDefault="000B62A6" w:rsidP="000B62A6" w:rsidR="000B62A6" w:rsidRPr="00E66C81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0B62A6" w:rsidR="00182088" w:rsidRPr="00E66C81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E66C81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F3B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FD2C55">
      <w:rPr>
        <w:rFonts w:hAnsi="Times New Roman" w:ascii="Times New Roman"/>
        <w:b/>
        <w:sz w:val="22"/>
        <w:szCs w:val="22"/>
        <w:lang w:val="hr-HR"/>
      </w:rPr>
      <w:t>1343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B01B8B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FD2C55">
      <w:rPr>
        <w:rFonts w:hAnsi="Times New Roman" w:ascii="Times New Roman"/>
        <w:b/>
        <w:sz w:val="22"/>
        <w:szCs w:val="22"/>
        <w:lang w:val="hr-HR"/>
      </w:rPr>
      <w:t>1343</w:t>
    </w:r>
    <w:r w:rsidR="00BC4A4F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69E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B3882"/>
    <w:rsid w:val="000B45B6"/>
    <w:rsid w:val="000B609B"/>
    <w:rsid w:val="000B62A6"/>
    <w:rsid w:val="000B7E3D"/>
    <w:rsid w:val="000B7E46"/>
    <w:rsid w:val="000C47B3"/>
    <w:rsid w:val="000D2AFF"/>
    <w:rsid w:val="000D55C3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214521"/>
    <w:rsid w:val="002169D1"/>
    <w:rsid w:val="00221474"/>
    <w:rsid w:val="00257925"/>
    <w:rsid w:val="002669D9"/>
    <w:rsid w:val="00271212"/>
    <w:rsid w:val="00281CBA"/>
    <w:rsid w:val="00294DA7"/>
    <w:rsid w:val="002B63D5"/>
    <w:rsid w:val="002B65BB"/>
    <w:rsid w:val="002E46D4"/>
    <w:rsid w:val="002F3D54"/>
    <w:rsid w:val="003205C3"/>
    <w:rsid w:val="00322EFB"/>
    <w:rsid w:val="003559B3"/>
    <w:rsid w:val="0036303A"/>
    <w:rsid w:val="00366400"/>
    <w:rsid w:val="00367BDF"/>
    <w:rsid w:val="00381A6A"/>
    <w:rsid w:val="003A1F98"/>
    <w:rsid w:val="003D2F62"/>
    <w:rsid w:val="003E0F76"/>
    <w:rsid w:val="003E3CF9"/>
    <w:rsid w:val="003F26AA"/>
    <w:rsid w:val="003F694C"/>
    <w:rsid w:val="003F7F21"/>
    <w:rsid w:val="00407ED8"/>
    <w:rsid w:val="0042162E"/>
    <w:rsid w:val="00424E93"/>
    <w:rsid w:val="004335B8"/>
    <w:rsid w:val="00453EEE"/>
    <w:rsid w:val="00482AD3"/>
    <w:rsid w:val="004869B5"/>
    <w:rsid w:val="0049556E"/>
    <w:rsid w:val="004A3B72"/>
    <w:rsid w:val="004B1405"/>
    <w:rsid w:val="004B7141"/>
    <w:rsid w:val="004C2A20"/>
    <w:rsid w:val="004C53CC"/>
    <w:rsid w:val="004E1396"/>
    <w:rsid w:val="004E50F8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1063"/>
    <w:rsid w:val="005940E9"/>
    <w:rsid w:val="005B3D80"/>
    <w:rsid w:val="005E3275"/>
    <w:rsid w:val="005F1695"/>
    <w:rsid w:val="005F1B14"/>
    <w:rsid w:val="00603BE1"/>
    <w:rsid w:val="00605200"/>
    <w:rsid w:val="006356C5"/>
    <w:rsid w:val="00637A3E"/>
    <w:rsid w:val="00645192"/>
    <w:rsid w:val="006451E1"/>
    <w:rsid w:val="00690DEE"/>
    <w:rsid w:val="00695977"/>
    <w:rsid w:val="006A36C7"/>
    <w:rsid w:val="006B6A13"/>
    <w:rsid w:val="00700E46"/>
    <w:rsid w:val="007045BC"/>
    <w:rsid w:val="0071166A"/>
    <w:rsid w:val="007134C9"/>
    <w:rsid w:val="00722851"/>
    <w:rsid w:val="00730EAB"/>
    <w:rsid w:val="007406A5"/>
    <w:rsid w:val="00740FF9"/>
    <w:rsid w:val="00746B44"/>
    <w:rsid w:val="00754DE9"/>
    <w:rsid w:val="00774127"/>
    <w:rsid w:val="00792751"/>
    <w:rsid w:val="007933D5"/>
    <w:rsid w:val="007A29F9"/>
    <w:rsid w:val="007B0FC3"/>
    <w:rsid w:val="007C6CF9"/>
    <w:rsid w:val="007E125F"/>
    <w:rsid w:val="007E3879"/>
    <w:rsid w:val="007F39F3"/>
    <w:rsid w:val="00802A48"/>
    <w:rsid w:val="00806574"/>
    <w:rsid w:val="00816118"/>
    <w:rsid w:val="0083571B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E1F0B"/>
    <w:rsid w:val="008F63BD"/>
    <w:rsid w:val="00904D89"/>
    <w:rsid w:val="00920894"/>
    <w:rsid w:val="00936631"/>
    <w:rsid w:val="009546B6"/>
    <w:rsid w:val="00966A30"/>
    <w:rsid w:val="00974F0D"/>
    <w:rsid w:val="00986762"/>
    <w:rsid w:val="00997BA9"/>
    <w:rsid w:val="009A6253"/>
    <w:rsid w:val="009B7F84"/>
    <w:rsid w:val="009C4AAE"/>
    <w:rsid w:val="009C704F"/>
    <w:rsid w:val="009E6A0E"/>
    <w:rsid w:val="009F5765"/>
    <w:rsid w:val="00A17C84"/>
    <w:rsid w:val="00A22C68"/>
    <w:rsid w:val="00A23F8F"/>
    <w:rsid w:val="00A33898"/>
    <w:rsid w:val="00A358AD"/>
    <w:rsid w:val="00A70FD3"/>
    <w:rsid w:val="00A723EE"/>
    <w:rsid w:val="00A84530"/>
    <w:rsid w:val="00A84A26"/>
    <w:rsid w:val="00A871FF"/>
    <w:rsid w:val="00A92C91"/>
    <w:rsid w:val="00A94D51"/>
    <w:rsid w:val="00A94F4F"/>
    <w:rsid w:val="00A95334"/>
    <w:rsid w:val="00AA6B5F"/>
    <w:rsid w:val="00AB765E"/>
    <w:rsid w:val="00AB7883"/>
    <w:rsid w:val="00AE34FB"/>
    <w:rsid w:val="00AF40B4"/>
    <w:rsid w:val="00B01B8B"/>
    <w:rsid w:val="00B03169"/>
    <w:rsid w:val="00B03C1C"/>
    <w:rsid w:val="00B1709D"/>
    <w:rsid w:val="00B23F83"/>
    <w:rsid w:val="00B2463B"/>
    <w:rsid w:val="00B33452"/>
    <w:rsid w:val="00B46630"/>
    <w:rsid w:val="00B4799F"/>
    <w:rsid w:val="00B54D15"/>
    <w:rsid w:val="00B70A4D"/>
    <w:rsid w:val="00B73ACA"/>
    <w:rsid w:val="00B81363"/>
    <w:rsid w:val="00B916C0"/>
    <w:rsid w:val="00B92258"/>
    <w:rsid w:val="00B92FE0"/>
    <w:rsid w:val="00BA4756"/>
    <w:rsid w:val="00BC201E"/>
    <w:rsid w:val="00BC4A4F"/>
    <w:rsid w:val="00BC754F"/>
    <w:rsid w:val="00BF13CF"/>
    <w:rsid w:val="00BF34F2"/>
    <w:rsid w:val="00BF6DA1"/>
    <w:rsid w:val="00BF71CF"/>
    <w:rsid w:val="00C10F77"/>
    <w:rsid w:val="00C17040"/>
    <w:rsid w:val="00C33AEE"/>
    <w:rsid w:val="00C402C4"/>
    <w:rsid w:val="00C55926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46FF4"/>
    <w:rsid w:val="00D52F6D"/>
    <w:rsid w:val="00D57391"/>
    <w:rsid w:val="00D57C16"/>
    <w:rsid w:val="00D648F2"/>
    <w:rsid w:val="00D831B9"/>
    <w:rsid w:val="00D84BE9"/>
    <w:rsid w:val="00D955F3"/>
    <w:rsid w:val="00DB29D2"/>
    <w:rsid w:val="00DB4528"/>
    <w:rsid w:val="00DC4CDC"/>
    <w:rsid w:val="00DE4A87"/>
    <w:rsid w:val="00DF49C4"/>
    <w:rsid w:val="00E07DC8"/>
    <w:rsid w:val="00E10F9B"/>
    <w:rsid w:val="00E15470"/>
    <w:rsid w:val="00E6002A"/>
    <w:rsid w:val="00E641D1"/>
    <w:rsid w:val="00E66C81"/>
    <w:rsid w:val="00E731E5"/>
    <w:rsid w:val="00E947D2"/>
    <w:rsid w:val="00EC1BCC"/>
    <w:rsid w:val="00EC7F02"/>
    <w:rsid w:val="00EE51A6"/>
    <w:rsid w:val="00EE5750"/>
    <w:rsid w:val="00EE69E5"/>
    <w:rsid w:val="00EF3B21"/>
    <w:rsid w:val="00EF41D3"/>
    <w:rsid w:val="00F35957"/>
    <w:rsid w:val="00F40CF2"/>
    <w:rsid w:val="00F62A72"/>
    <w:rsid w:val="00F667BC"/>
    <w:rsid w:val="00F87D60"/>
    <w:rsid w:val="00F91F4A"/>
    <w:rsid w:val="00F96F99"/>
    <w:rsid w:val="00FD2C55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7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A3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A3E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A3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A3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7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A3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A3E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A3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A3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St-1343/2016</izvorni_sadrzaj>
    <derivirana_varijabla naziv="DomainObject.Predmet.OznakaBroj_1">St-1343/2016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CARROLL d.o.o. za usluge zastupanog po punomoćniku Ivana Manovelo</izvorni_sadrzaj>
    <derivirana_varijabla naziv="DomainObject.Predmet.ProtustrankaFormated_1">  CARROLL d.o.o. za usluge zastupanog po punomoćniku Ivana Manovelo</derivirana_varijabla>
  </DomainObject.Predmet.ProtustrankaFormated>
  <DomainObject.Predmet.ProtustrankaFormatedOIB>
    <izvorni_sadrzaj>  CARROLL d.o.o. za usluge, OIB 35979116808 zastupanog po punomoćniku Ivana Manovelo</izvorni_sadrzaj>
    <derivirana_varijabla naziv="DomainObject.Predmet.ProtustrankaFormatedOIB_1">  CARROLL d.o.o. za usluge, OIB 35979116808 zastupanog po punomoćniku Ivana Manovelo</derivirana_varijabla>
  </DomainObject.Predmet.ProtustrankaFormatedOIB>
  <DomainObject.Predmet.ProtustrankaFormatedWithAdress>
    <izvorni_sadrzaj> CARROLL d.o.o. za usluge, Kupari, Novi Kupari 18/a, 20207 Mlini zastupanog po punomoćniku Ivana Manovelo</izvorni_sadrzaj>
    <derivirana_varijabla naziv="DomainObject.Predmet.ProtustrankaFormatedWithAdress_1"> CARROLL d.o.o. za usluge, Kupari, Novi Kupari 18/a, 20207 Mlini zastupanog po punomoćniku Ivana Manovelo</derivirana_varijabla>
  </DomainObject.Predmet.ProtustrankaFormatedWithAdress>
  <DomainObject.Predmet.ProtustrankaFormatedWithAdressOIB>
    <izvorni_sadrzaj> CARROLL d.o.o. za usluge, OIB 35979116808, Kupari, Novi Kupari 18/a, 20207 Mlini zastupanog po punomoćniku Ivana Manovelo</izvorni_sadrzaj>
    <derivirana_varijabla naziv="DomainObject.Predmet.ProtustrankaFormatedWithAdressOIB_1"> CARROLL d.o.o. za usluge, OIB 35979116808, Kupari, Novi Kupari 18/a, 20207 Mlini zastupanog po punomoćniku Ivana Manovelo</derivirana_varijabla>
  </DomainObject.Predmet.ProtustrankaFormatedWithAdressOIB>
  <DomainObject.Predmet.ProtustrankaWithAdress>
    <izvorni_sadrzaj>CARROLL d.o.o. za usluge Kupari, Novi Kupari 18/a, 20207 Mlini</izvorni_sadrzaj>
    <derivirana_varijabla naziv="DomainObject.Predmet.ProtustrankaWithAdress_1">CARROLL d.o.o. za usluge Kupari, Novi Kupari 18/a, 20207 Mlini</derivirana_varijabla>
  </DomainObject.Predmet.ProtustrankaWithAdress>
  <DomainObject.Predmet.ProtustrankaWithAdressOIB>
    <izvorni_sadrzaj>CARROLL d.o.o. za usluge, OIB 35979116808, Kupari, Novi Kupari 18/a, 20207 Mlini</izvorni_sadrzaj>
    <derivirana_varijabla naziv="DomainObject.Predmet.ProtustrankaWithAdressOIB_1">CARROLL d.o.o. za usluge, OIB 35979116808, Kupari, Novi Kupari 18/a, 20207 Mlini</derivirana_varijabla>
  </DomainObject.Predmet.ProtustrankaWithAdressOIB>
  <DomainObject.Predmet.ProtustrankaNazivFormated>
    <izvorni_sadrzaj>CARROLL d.o.o. za usluge</izvorni_sadrzaj>
    <derivirana_varijabla naziv="DomainObject.Predmet.ProtustrankaNazivFormated_1">CARROLL d.o.o. za usluge</derivirana_varijabla>
  </DomainObject.Predmet.ProtustrankaNazivFormated>
  <DomainObject.Predmet.ProtustrankaNazivFormatedOIB>
    <izvorni_sadrzaj>CARROLL d.o.o. za usluge, OIB 35979116808</izvorni_sadrzaj>
    <derivirana_varijabla naziv="DomainObject.Predmet.ProtustrankaNazivFormatedOIB_1">CARROLL d.o.o. za usluge, OIB 35979116808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2699.60</izvorni_sadrzaj>
    <derivirana_varijabla naziv="DomainObject.Predmet.TrenutnaVrijednost_1">2699.60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CARROLL d.o.o. za usluge zastupanog po punomoćniku Ivana Manovelo</item>
    </izvorni_sadrzaj>
    <derivirana_varijabla naziv="DomainObject.Predmet.ProtuStrankaListFormated_1">
      <item>CARROLL d.o.o. za usluge zastupanog po punomoćniku Ivana Manovelo</item>
    </derivirana_varijabla>
  </DomainObject.Predmet.ProtuStrankaListFormated>
  <DomainObject.Predmet.ProtuStrankaListFormatedOIB>
    <izvorni_sadrzaj>
      <item>CARROLL d.o.o. za usluge, OIB 35979116808 zastupanog po punomoćniku Ivana Manovelo</item>
    </izvorni_sadrzaj>
    <derivirana_varijabla naziv="DomainObject.Predmet.ProtuStrankaListFormatedOIB_1">
      <item>CARROLL d.o.o. za usluge, OIB 35979116808 zastupanog po punomoćniku Ivana Manovelo</item>
    </derivirana_varijabla>
  </DomainObject.Predmet.ProtuStrankaListFormatedOIB>
  <DomainObject.Predmet.ProtuStrankaListFormatedWithAdress>
    <izvorni_sadrzaj>
      <item>CARROLL d.o.o. za usluge, Kupari, Novi Kupari 18/a, 20207 Mlini zastupanog po punomoćniku Ivana Manovelo</item>
    </izvorni_sadrzaj>
    <derivirana_varijabla naziv="DomainObject.Predmet.ProtuStrankaListFormatedWithAdress_1">
      <item>CARROLL d.o.o. za usluge, Kupari, Novi Kupari 18/a, 20207 Mlini zastupanog po punomoćniku Ivana Manovelo</item>
    </derivirana_varijabla>
  </DomainObject.Predmet.ProtuStrankaListFormatedWithAdress>
  <DomainObject.Predmet.ProtuStrankaListFormatedWithAdressOIB>
    <izvorni_sadrzaj>
      <item>CARROLL d.o.o. za usluge, OIB 35979116808, Kupari, Novi Kupari 18/a, 20207 Mlini zastupanog po punomoćniku Ivana Manovelo</item>
    </izvorni_sadrzaj>
    <derivirana_varijabla naziv="DomainObject.Predmet.ProtuStrankaListFormatedWithAdressOIB_1">
      <item>CARROLL d.o.o. za usluge, OIB 35979116808, Kupari, Novi Kupari 18/a, 20207 Mlini zastupanog po punomoćniku Ivana Manovelo</item>
    </derivirana_varijabla>
  </DomainObject.Predmet.ProtuStrankaListFormatedWithAdressOIB>
  <DomainObject.Predmet.ProtuStrankaListNazivFormated>
    <izvorni_sadrzaj>
      <item>CARROLL d.o.o. za usluge</item>
    </izvorni_sadrzaj>
    <derivirana_varijabla naziv="DomainObject.Predmet.ProtuStrankaListNazivFormated_1">
      <item>CARROLL d.o.o. za usluge</item>
    </derivirana_varijabla>
  </DomainObject.Predmet.ProtuStrankaListNazivFormated>
  <DomainObject.Predmet.ProtuStrankaListNazivFormatedOIB>
    <izvorni_sadrzaj>
      <item>CARROLL d.o.o. za usluge, OIB 35979116808</item>
    </izvorni_sadrzaj>
    <derivirana_varijabla naziv="DomainObject.Predmet.ProtuStrankaListNazivFormatedOIB_1">
      <item>CARROLL d.o.o. za usluge, OIB 35979116808</item>
    </derivirana_varijabla>
  </DomainObject.Predmet.ProtuStrankaListNazivFormatedOIB>
  <DomainObject.Predmet.OstaliListFormated>
    <izvorni_sadrzaj>
      <item>Ivana Manovelo punomoćnik sudionika u postupku CARROLL d.o.o. za usluge</item>
    </izvorni_sadrzaj>
    <derivirana_varijabla naziv="DomainObject.Predmet.OstaliListFormated_1">
      <item>Ivana Manovelo punomoćnik sudionika u postupku CARROLL d.o.o. za usluge</item>
    </derivirana_varijabla>
  </DomainObject.Predmet.OstaliListFormated>
  <DomainObject.Predmet.OstaliListFormatedOIB>
    <izvorni_sadrzaj>
      <item>Ivana Manovelo punomoćnik sudionika u postupku CARROLL d.o.o. za usluge</item>
    </izvorni_sadrzaj>
    <derivirana_varijabla naziv="DomainObject.Predmet.OstaliListFormatedOIB_1">
      <item>Ivana Manovelo punomoćnik sudionika u postupku CARROLL d.o.o. za usluge</item>
    </derivirana_varijabla>
  </DomainObject.Predmet.OstaliListFormatedOIB>
  <DomainObject.Predmet.OstaliListFormatedWithAdress>
    <izvorni_sadrzaj>
      <item>Ivana Manovelo, Pod Kaštelom 4, 51000 Rijeka punomoćnik sudionika u postupku CARROLL d.o.o. za usluge</item>
    </izvorni_sadrzaj>
    <derivirana_varijabla naziv="DomainObject.Predmet.OstaliListFormatedWithAdress_1">
      <item>Ivana Manovelo, Pod Kaštelom 4, 51000 Rijeka punomoćnik sudionika u postupku CARROLL d.o.o. za usluge</item>
    </derivirana_varijabla>
  </DomainObject.Predmet.OstaliListFormatedWithAdress>
  <DomainObject.Predmet.OstaliListFormatedWithAdressOIB>
    <izvorni_sadrzaj>
      <item>Ivana Manovelo, Pod Kaštelom 4, 51000 Rijeka punomoćnik sudionika u postupku CARROLL d.o.o. za usluge</item>
    </izvorni_sadrzaj>
    <derivirana_varijabla naziv="DomainObject.Predmet.OstaliListFormatedWithAdressOIB_1">
      <item>Ivana Manovelo, Pod Kaštelom 4, 51000 Rijeka punomoćnik sudionika u postupku CARROLL d.o.o. za usluge</item>
    </derivirana_varijabla>
  </DomainObject.Predmet.OstaliListFormatedWithAdressOIB>
  <DomainObject.Predmet.OstaliListNazivFormated>
    <izvorni_sadrzaj>
      <item>Ivana Manovelo</item>
    </izvorni_sadrzaj>
    <derivirana_varijabla naziv="DomainObject.Predmet.OstaliListNazivFormated_1">
      <item>Ivana Manovelo</item>
    </derivirana_varijabla>
  </DomainObject.Predmet.OstaliListNazivFormated>
  <DomainObject.Predmet.OstaliListNazivFormatedOIB>
    <izvorni_sadrzaj>
      <item>Ivana Manovelo</item>
    </izvorni_sadrzaj>
    <derivirana_varijabla naziv="DomainObject.Predmet.OstaliListNazivFormatedOIB_1">
      <item>Ivana Manovelo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CARROLL d.o.o. za usluge</izvorni_sadrzaj>
    <derivirana_varijabla naziv="DomainObject.Predmet.ProtustrankaIDrugi_1">CARROLL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CARROLL d.o.o. za usluge, OIB 35979116808, Kupari, Novi Kupari 18/a, 20207 Mlini</izvorni_sadrzaj>
    <derivirana_varijabla naziv="DomainObject.Predmet.ProtustrankaIDrugiAdressOIB_1">CARROLL d.o.o. za usluge, OIB 35979116808, Kupari, Novi Kupari 18/a,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CARROLL d.o.o. za usluge</item>
      <item>Ivana Manovelo</item>
    </izvorni_sadrzaj>
    <derivirana_varijabla naziv="DomainObject.Predmet.SudioniciListNaziv_1">
      <item>FINA, RC Split, Podružnica Dubrovnik</item>
      <item>CARROLL d.o.o. za usluge</item>
      <item>Ivana Manovelo</item>
    </derivirana_varijabla>
  </DomainObject.Predmet.SudioniciListNaziv>
  <DomainObject.Predmet.SudioniciListAdressOIB>
    <izvorni_sadrzaj>
      <item>FINA, RC Split, Podružnica Dubrovnik, OIB 85821130368, Vukovarska 2,20000 Dubrovnik</item>
      <item>CARROLL d.o.o. za usluge, OIB 35979116808, Kupari, Novi Kupari 18/a,20207 Mlini</item>
      <item>Ivana Manovelo, Pod Kaštelom 4,51000 Rijeka</item>
    </izvorni_sadrzaj>
    <derivirana_varijabla naziv="DomainObject.Predmet.SudioniciListAdressOIB_1">
      <item>FINA, RC Split, Podružnica Dubrovnik, OIB 85821130368, Vukovarska 2,20000 Dubrovnik</item>
      <item>CARROLL d.o.o. za usluge, OIB 35979116808, Kupari, Novi Kupari 18/a,20207 Mlini</item>
      <item>Ivana Manovelo, Pod Kaštelom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35979116808</item>
      <item>, OIB null</item>
    </izvorni_sadrzaj>
    <derivirana_varijabla naziv="DomainObject.Predmet.SudioniciListNazivOIB_1">
      <item>, OIB 85821130368</item>
      <item>, OIB 35979116808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F95B1-5B1F-4B9A-B5F7-C48108EC0D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2434</properties:Characters>
  <properties:Lines>71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2016-09-30T12:25:00Z</dcterms:created>
  <dc:creator>Sudsko vijeæe</dc:creator>
  <cp:lastModifiedBy>Anka Muhoberac</cp:lastModifiedBy>
  <cp:lastPrinted>2016-09-30T12:36:00Z</cp:lastPrinted>
  <dcterms:modified xmlns:xsi="http://www.w3.org/2001/XMLSchema-instance" xsi:type="dcterms:W3CDTF">2016-09-30T12:36:00Z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