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ec436" w14:paraId="32ec436" w:rsidRDefault="00E0669C" w:rsidP="00E0669C" w:rsidR="00E0669C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</w:t>
      </w:r>
      <w:r w:rsidR="00641935">
        <w:rPr>
          <w:b/>
        </w:rPr>
        <w:t>563</w:t>
      </w:r>
      <w:r>
        <w:rPr>
          <w:b/>
        </w:rPr>
        <w:t>/2011</w:t>
      </w:r>
    </w:p>
    <w:p w:rsidRDefault="00E0669C" w:rsidP="00E0669C" w:rsidR="00E0669C">
      <w:pPr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0669C" w:rsidP="00E0669C" w:rsidR="00E0669C">
      <w:pPr>
        <w:rPr>
          <w:b/>
        </w:rPr>
      </w:pPr>
    </w:p>
    <w:p w:rsidRDefault="00E0669C" w:rsidP="00E0669C" w:rsidR="00E0669C">
      <w:pPr>
        <w:rPr>
          <w:b/>
        </w:rPr>
      </w:pPr>
      <w:r>
        <w:rPr>
          <w:b/>
        </w:rPr>
        <w:t>REPUBLIKA HRVATSKA</w:t>
      </w:r>
    </w:p>
    <w:p w:rsidRDefault="00E0669C" w:rsidP="00E0669C" w:rsidR="00E0669C">
      <w:pPr>
        <w:rPr>
          <w:b/>
        </w:rPr>
      </w:pPr>
      <w:r>
        <w:rPr>
          <w:b/>
        </w:rPr>
        <w:t>TRGOVAČKI SUD U SPLITU</w:t>
      </w:r>
    </w:p>
    <w:p w:rsidRDefault="00E0669C" w:rsidP="00E0669C" w:rsidR="00E0669C">
      <w:pPr>
        <w:rPr>
          <w:b/>
        </w:rPr>
      </w:pPr>
      <w:r>
        <w:rPr>
          <w:b/>
        </w:rPr>
        <w:t xml:space="preserve">Split, Sukoišanska 6 </w:t>
      </w:r>
    </w:p>
    <w:p w:rsidRDefault="00E0669C" w:rsidP="00E0669C" w:rsidR="00E0669C">
      <w:pPr>
        <w:pStyle w:val="Bezproreda"/>
      </w:pPr>
    </w:p>
    <w:p w:rsidRDefault="00E0669C" w:rsidP="00E0669C" w:rsidR="00E0669C">
      <w:pPr>
        <w:pStyle w:val="Bezproreda"/>
        <w:jc w:val="center"/>
        <w:rPr>
          <w:b/>
        </w:rPr>
      </w:pPr>
      <w:r>
        <w:rPr>
          <w:b/>
        </w:rPr>
        <w:t>Z A K LJ U Č A K</w:t>
      </w:r>
    </w:p>
    <w:p w:rsidRDefault="00E0669C" w:rsidP="00E0669C" w:rsidR="00E0669C">
      <w:pPr>
        <w:pStyle w:val="Bezproreda"/>
      </w:pPr>
    </w:p>
    <w:p w:rsidRDefault="00E0669C" w:rsidP="00E0669C" w:rsidR="00E0669C">
      <w:r>
        <w:tab/>
        <w:t xml:space="preserve">TRGOVAČKI SUD U SPLITU, po sucu tog suda Velimiru Vukoviću, kao stečajnom sucu, u stečajnom postupku nad dužnikom  </w:t>
      </w:r>
      <w:r w:rsidR="00641935">
        <w:t>TEHNIKA d.d. u stečaju Split, Lovretska  27., OIB, 02048078228</w:t>
      </w:r>
      <w:r>
        <w:t xml:space="preserve">  kao stečajnim Dužnikom (dalje: Dužnik ), kojega zastupa stečajni upravitelj </w:t>
      </w:r>
      <w:r w:rsidR="00641935">
        <w:t xml:space="preserve"> Zoran Miletić iz Splita, Nazorov prilaz 1 A</w:t>
      </w:r>
      <w:r>
        <w:rPr>
          <w:rFonts w:cs="Times New Roman" w:eastAsia="Times New Roman"/>
          <w:lang w:eastAsia="hr-HR"/>
        </w:rPr>
        <w:t>,  d</w:t>
      </w:r>
      <w:r>
        <w:t>ana  18. siječnja  2018. godine,</w:t>
      </w:r>
    </w:p>
    <w:p w:rsidRDefault="00E0669C" w:rsidP="00E0669C" w:rsidR="00E0669C"/>
    <w:p w:rsidRDefault="00E0669C" w:rsidP="00E0669C" w:rsidR="00E0669C">
      <w:pPr>
        <w:jc w:val="center"/>
      </w:pPr>
      <w:r>
        <w:t>z a k lj u č i o  j e :</w:t>
      </w:r>
    </w:p>
    <w:p w:rsidRDefault="00E0669C" w:rsidP="00E0669C" w:rsidR="00E0669C"/>
    <w:p w:rsidRDefault="00E0669C" w:rsidP="00E0669C" w:rsidR="00E0669C">
      <w:r>
        <w:t>I.</w:t>
      </w:r>
      <w:r>
        <w:tab/>
        <w:t xml:space="preserve">Određuje se nastavak prodaje imovine u uvodu navedenog stečajnog dužnika </w:t>
      </w:r>
      <w:r w:rsidR="00641935">
        <w:t xml:space="preserve"> i to:</w:t>
      </w:r>
    </w:p>
    <w:p w:rsidRDefault="00641935" w:rsidP="00E0669C" w:rsidR="00641935"/>
    <w:p w:rsidRDefault="00641935" w:rsidP="00641935" w:rsidR="00641935">
      <w:r>
        <w:t>-</w:t>
      </w:r>
      <w:r>
        <w:tab/>
        <w:t>poslovni prostor smješten  u prizemlju stambene zgrade na adresi Kralja Zvonimira 30 u Imotskom, ukupne površine 24 m2, koji se nalazi u zgradi sagrađenoj na čest.zem 2824/58 k.o. Imotski, kao izvanknjižno vlasništvo po cijeni od 89.250,00 kn.</w:t>
      </w:r>
    </w:p>
    <w:p w:rsidRDefault="00641935" w:rsidP="00641935" w:rsidR="00641935"/>
    <w:p w:rsidRDefault="00641935" w:rsidP="00641935" w:rsidR="00641935">
      <w:r>
        <w:t>-</w:t>
      </w:r>
      <w:r>
        <w:tab/>
        <w:t>poslovni prostor smješten  u prizemlju stambene zgrade na adresi u Splitu, Lovretska 27 , ukupne površine 373,92 m2, koji se nalazi u zgradi sagrađenoj na čest.zem 2833/4 ZU 4330 k.o. Split, kao izvanknjižno vlasništvo po cijeni od 2.465.000,00 kn.</w:t>
      </w:r>
    </w:p>
    <w:p w:rsidRDefault="00641935" w:rsidP="00641935" w:rsidR="00641935"/>
    <w:p w:rsidRDefault="00641935" w:rsidP="00641935" w:rsidR="00641935">
      <w:r>
        <w:t>II.</w:t>
      </w:r>
      <w:r>
        <w:tab/>
        <w:t>Ovlašćuje se stečajni upravitelj na poduzimanje radnji u vezi prodaje ovih poslovnih prostora kao izvanknjižno vlasništvo stečajnog dužnika te da o rezultatima poduzetih radnji obavijesti ovaj sud.</w:t>
      </w:r>
    </w:p>
    <w:p w:rsidRDefault="00E0669C" w:rsidP="00E0669C" w:rsidR="00E0669C"/>
    <w:p w:rsidRDefault="00E0669C" w:rsidP="00E0669C" w:rsidR="00E0669C">
      <w:r>
        <w:tab/>
      </w:r>
      <w:r>
        <w:tab/>
      </w:r>
      <w:r>
        <w:tab/>
      </w:r>
      <w:r w:rsidR="00641935">
        <w:tab/>
      </w:r>
      <w:r>
        <w:t>U Splitu, 18. siječnja 2018. godine.</w:t>
      </w:r>
    </w:p>
    <w:p w:rsidRDefault="00E0669C" w:rsidP="00E0669C" w:rsidR="00E0669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 U  D  A  C</w:t>
      </w:r>
    </w:p>
    <w:p w:rsidRDefault="00E0669C" w:rsidP="00E0669C" w:rsidR="00E0669C"/>
    <w:p w:rsidRDefault="00E0669C" w:rsidP="00E0669C" w:rsidR="00E0669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E0669C" w:rsidP="00E0669C" w:rsidR="00E0669C">
      <w:r>
        <w:t>Pouka o pravnom lijeku:</w:t>
      </w:r>
    </w:p>
    <w:p w:rsidRDefault="00E0669C" w:rsidP="00E0669C" w:rsidR="00E0669C"/>
    <w:p w:rsidRDefault="00E0669C" w:rsidP="00E0669C" w:rsidR="00E0669C">
      <w:r>
        <w:t xml:space="preserve">Protiv ovog zaključka nije dopuštena posebna žalba. </w:t>
      </w:r>
    </w:p>
    <w:p w:rsidRDefault="00641935" w:rsidP="00E0669C" w:rsidR="00641935"/>
    <w:p w:rsidRDefault="00E0669C" w:rsidP="00E0669C" w:rsidR="00E0669C">
      <w:r>
        <w:t>DNA:</w:t>
      </w:r>
    </w:p>
    <w:p w:rsidRDefault="00E0669C" w:rsidP="00E0669C" w:rsidR="00641935">
      <w:r>
        <w:t>-</w:t>
      </w:r>
      <w:r w:rsidR="00641935">
        <w:t xml:space="preserve"> </w:t>
      </w:r>
      <w:r>
        <w:t xml:space="preserve">stečajnom upravitelju </w:t>
      </w:r>
      <w:r w:rsidR="00641935">
        <w:t>Zoranu Miletić</w:t>
      </w:r>
    </w:p>
    <w:p w:rsidRDefault="00E0669C" w:rsidP="00E0669C" w:rsidR="00E0669C">
      <w:r>
        <w:t>-</w:t>
      </w:r>
      <w:r w:rsidR="00641935">
        <w:t xml:space="preserve"> </w:t>
      </w:r>
      <w:r>
        <w:t>ŽDO Split</w:t>
      </w:r>
    </w:p>
    <w:p w:rsidRDefault="00E0669C" w:rsidP="00E0669C" w:rsidR="00E0669C">
      <w:r>
        <w:t>-</w:t>
      </w:r>
      <w:r w:rsidR="00641935">
        <w:t xml:space="preserve"> e </w:t>
      </w:r>
      <w:r>
        <w:t>-oglasna ploča</w:t>
      </w:r>
    </w:p>
    <w:p w:rsidRDefault="003F17C6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669C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E1B30"/>
    <w:rsid w:val="00204170"/>
    <w:rsid w:val="00255806"/>
    <w:rsid w:val="002854BB"/>
    <w:rsid w:val="00322DE3"/>
    <w:rsid w:val="003A4819"/>
    <w:rsid w:val="003F17C6"/>
    <w:rsid w:val="00407DC1"/>
    <w:rsid w:val="00440A7C"/>
    <w:rsid w:val="00454D6B"/>
    <w:rsid w:val="005061A6"/>
    <w:rsid w:val="00527B71"/>
    <w:rsid w:val="00543C6E"/>
    <w:rsid w:val="0055047E"/>
    <w:rsid w:val="00572A55"/>
    <w:rsid w:val="00572E64"/>
    <w:rsid w:val="005C2192"/>
    <w:rsid w:val="005F20F8"/>
    <w:rsid w:val="00641935"/>
    <w:rsid w:val="006A3B07"/>
    <w:rsid w:val="00735D8B"/>
    <w:rsid w:val="007766AB"/>
    <w:rsid w:val="008A10ED"/>
    <w:rsid w:val="008D5DF1"/>
    <w:rsid w:val="0092602F"/>
    <w:rsid w:val="00A05026"/>
    <w:rsid w:val="00A86D22"/>
    <w:rsid w:val="00AB6E49"/>
    <w:rsid w:val="00AC09D9"/>
    <w:rsid w:val="00B01348"/>
    <w:rsid w:val="00B40090"/>
    <w:rsid w:val="00B603FD"/>
    <w:rsid w:val="00B72C27"/>
    <w:rsid w:val="00B874FD"/>
    <w:rsid w:val="00BF1B09"/>
    <w:rsid w:val="00C655DC"/>
    <w:rsid w:val="00CD066E"/>
    <w:rsid w:val="00D41B11"/>
    <w:rsid w:val="00D47954"/>
    <w:rsid w:val="00DB228F"/>
    <w:rsid w:val="00DE53A8"/>
    <w:rsid w:val="00E0669C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669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0669C"/>
  </w:style>
  <w:style w:styleId="Tekstbalonia" w:type="paragraph">
    <w:name w:val="Balloon Text"/>
    <w:basedOn w:val="Normal"/>
    <w:link w:val="TekstbaloniaChar"/>
    <w:uiPriority w:val="99"/>
    <w:semiHidden/>
    <w:unhideWhenUsed/>
    <w:rsid w:val="00E066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669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17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7C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7C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7C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7C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669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0669C"/>
  </w:style>
  <w:style w:styleId="Tekstbalonia" w:type="paragraph">
    <w:name w:val="Balloon Text"/>
    <w:basedOn w:val="Normal"/>
    <w:link w:val="TekstbaloniaChar"/>
    <w:uiPriority w:val="99"/>
    <w:semiHidden/>
    <w:unhideWhenUsed/>
    <w:rsid w:val="00E066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669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17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7C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7C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7C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7C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9386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2011.</izvorni_sadrzaj>
    <derivirana_varijabla naziv="DomainObject.Predmet.DatumOsnivanja_1">2.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St-563/2011</izvorni_sadrzaj>
    <derivirana_varijabla naziv="DomainObject.Predmet.OznakaBroj_1">St-563/2011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TEHNIKA, društvo s ograničenom odgovornošću za inženjering, građevinarstvo i marketing "u stečaju"</izvorni_sadrzaj>
    <derivirana_varijabla naziv="DomainObject.Predmet.ProtustrankaFormated_1">  TEHNIKA, društvo s ograničenom odgovornošću za inženjering, građevinarstvo i marketing "u stečaju"</derivirana_varijabla>
  </DomainObject.Predmet.ProtustrankaFormated>
  <DomainObject.Predmet.ProtustrankaFormatedOIB>
    <izvorni_sadrzaj>  TEHNIKA, društvo s ograničenom odgovornošću za inženjering, građevinarstvo i marketing "u stečaju", OIB 02048078228</izvorni_sadrzaj>
    <derivirana_varijabla naziv="DomainObject.Predmet.ProtustrankaFormatedOIB_1">  TEHNIKA, društvo s ograničenom odgovornošću za inženjering, građevinarstvo i marketing "u stečaju", OIB 02048078228</derivirana_varijabla>
  </DomainObject.Predmet.ProtustrankaFormatedOIB>
  <DomainObject.Predmet.ProtustrankaFormatedWithAdress>
    <izvorni_sadrzaj> TEHNIKA, društvo s ograničenom odgovornošću za inženjering, građevinarstvo i marketing "u stečaju", Lovretska 27, 21000 Split</izvorni_sadrzaj>
    <derivirana_varijabla naziv="DomainObject.Predmet.ProtustrankaFormatedWithAdress_1"> TEHNIKA, društvo s ograničenom odgovornošću za inženjering, građevinarstvo i marketing "u stečaju", Lovretska 27, 21000 Split</derivirana_varijabla>
  </DomainObject.Predmet.ProtustrankaFormatedWithAdress>
  <DomainObject.Predmet.ProtustrankaFormatedWithAdressOIB>
    <izvorni_sadrzaj> TEHNIKA, društvo s ograničenom odgovornošću za inženjering, građevinarstvo i marketing "u stečaju", OIB 02048078228, Lovretska 27, 21000 Split</izvorni_sadrzaj>
    <derivirana_varijabla naziv="DomainObject.Predmet.ProtustrankaFormatedWithAdressOIB_1"> TEHNIKA, društvo s ograničenom odgovornošću za inženjering, građevinarstvo i marketing "u stečaju", OIB 02048078228, Lovretska 27, 21000 Split</derivirana_varijabla>
  </DomainObject.Predmet.ProtustrankaFormatedWithAdressOIB>
  <DomainObject.Predmet.ProtustrankaWithAdress>
    <izvorni_sadrzaj>TEHNIKA, društvo s ograničenom odgovornošću za inženjering, građevinarstvo i marketing "u stečaju" Lovretska 27, 21000 Split</izvorni_sadrzaj>
    <derivirana_varijabla naziv="DomainObject.Predmet.ProtustrankaWithAdress_1">TEHNIKA, društvo s ograničenom odgovornošću za inženjering, građevinarstvo i marketing "u stečaju" Lovretska 27, 21000 Split</derivirana_varijabla>
  </DomainObject.Predmet.ProtustrankaWithAdress>
  <DomainObject.Predmet.ProtustrankaWithAdressOIB>
    <izvorni_sadrzaj>TEHNIKA, društvo s ograničenom odgovornošću za inženjering, građevinarstvo i marketing "u stečaju", OIB 02048078228, Lovretska 27, 21000 Split</izvorni_sadrzaj>
    <derivirana_varijabla naziv="DomainObject.Predmet.ProtustrankaWithAdressOIB_1">TEHNIKA, društvo s ograničenom odgovornošću za inženjering, građevinarstvo i marketing "u stečaju", OIB 02048078228, Lovretska 27, 21000 Split</derivirana_varijabla>
  </DomainObject.Predmet.ProtustrankaWithAdressOIB>
  <DomainObject.Predmet.ProtustrankaNazivFormated>
    <izvorni_sadrzaj>TEHNIKA, društvo s ograničenom odgovornošću za inženjering, građevinarstvo i marketing "u stečaju"</izvorni_sadrzaj>
    <derivirana_varijabla naziv="DomainObject.Predmet.ProtustrankaNazivFormated_1">TEHNIKA, društvo s ograničenom odgovornošću za inženjering, građevinarstvo i marketing "u stečaju"</derivirana_varijabla>
  </DomainObject.Predmet.ProtustrankaNazivFormated>
  <DomainObject.Predmet.ProtustrankaNazivFormatedOIB>
    <izvorni_sadrzaj>TEHNIKA, društvo s ograničenom odgovornošću za inženjering, građevinarstvo i marketing "u stečaju", OIB 02048078228</izvorni_sadrzaj>
    <derivirana_varijabla naziv="DomainObject.Predmet.ProtustrankaNazivFormatedOIB_1">TEHNIKA, društvo s ograničenom odgovornošću za inženjering, građevinarstvo i marketing "u stečaju", OIB 02048078228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 ŠARIĆ zastupanog po punomoćniku Jagoda Đinđić; EDO KOLJATIĆ; MATRONA d.o.o. putnička agencija; OTIS DIZALA, društvo s ograničenom odgovornošću za proizvodnju, montažu, remont i održavanje dizala; VIPnet, društvo s ograničenom odgovornošću za usluge javnih telekomunikacija; SPLITING,d.o.o. za građevinski inženjering i trgovinu; KOLJA KUZMANIĆ; JANASO, projektiranje i izvođenje kotlovnica, instalacija grijanja, klimatizacije, vode, plinskih i elektro instalacija, d.o.o.</izvorni_sadrzaj>
    <derivirana_varijabla naziv="DomainObject.Predmet.StrankaFormated_1">  MIRO ŠARIĆ zastupanog po punomoćniku Jagoda Đinđić; EDO KOLJATIĆ; MATRONA d.o.o. putnička agencija; OTIS DIZALA, društvo s ograničenom odgovornošću za proizvodnju, montažu, remont i održavanje dizala; VIPnet, društvo s ograničenom odgovornošću za usluge javnih telekomunikacija; SPLITING,d.o.o. za građevinski inženjering i trgovinu; KOLJA KUZMANIĆ; JANASO, projektiranje i izvođenje kotlovnica, instalacija grijanja, klimatizacije, vode, plinskih i elektro instalacija, d.o.o.</derivirana_varijabla>
  </DomainObject.Predmet.StrankaFormated>
  <DomainObject.Predmet.StrankaFormatedOIB>
    <izvorni_sadrzaj>  MIRO ŠARIĆ, OIB 95129913801 zastupanog po punomoćniku Jagoda Đinđić; EDO KOLJATIĆ, OIB 56700396356; MATRONA d.o.o. putnička agencija, OIB 39653698861; OTIS DIZALA, društvo s ograničenom odgovornošću za proizvodnju, montažu, remont i održavanje dizala, OIB 76080865307; VIPnet, društvo s ograničenom odgovornošću za usluge javnih telekomunikacija, OIB 29524210204; SPLITING,d.o.o. za građevinski inženjering i trgovinu, OIB 06280878935; KOLJA KUZMANIĆ, OIB 68755790505; JANASO, projektiranje i izvođenje kotlovnica, instalacija grijanja, klimatizacije, vode, plinskih i elektro instalacija, d.o.o., OIB 33821575818</izvorni_sadrzaj>
    <derivirana_varijabla naziv="DomainObject.Predmet.StrankaFormatedOIB_1">  MIRO ŠARIĆ, OIB 95129913801 zastupanog po punomoćniku Jagoda Đinđić; EDO KOLJATIĆ, OIB 56700396356; MATRONA d.o.o. putnička agencija, OIB 39653698861; OTIS DIZALA, društvo s ograničenom odgovornošću za proizvodnju, montažu, remont i održavanje dizala, OIB 76080865307; VIPnet, društvo s ograničenom odgovornošću za usluge javnih telekomunikacija, OIB 29524210204; SPLITING,d.o.o. za građevinski inženjering i trgovinu, OIB 06280878935; KOLJA KUZMANIĆ, OIB 68755790505; JANASO, projektiranje i izvođenje kotlovnica, instalacija grijanja, klimatizacije, vode, plinskih i elektro instalacija, d.o.o., OIB 33821575818</derivirana_varijabla>
  </DomainObject.Predmet.StrankaFormatedOIB>
  <DomainObject.Predmet.StrankaFormatedWithAdress>
    <izvorni_sadrzaj> MIRO ŠARIĆ, Sukoišanska 11, 21000 Split zastupanog po punomoćniku Jagoda Đinđić; EDO KOLJATIĆ, Plančićeva 6, 21000 Split; MATRONA d.o.o. putnička agencija, Ribarska 4, Rijeka; OTIS DIZALA, društvo s ograničenom odgovornošću za proizvodnju, montažu, remont i održavanje dizala, Prilaz Vladislava Brajkovića 15, 10000 Zagreb; VIPnet, društvo s ograničenom odgovornošću za usluge javnih telekomunikacija, Vrtni put 1, 10000 Zagreb; SPLITING,d.o.o. za građevinski inženjering i trgovinu, Šibenska 29, Split; KOLJA KUZMANIĆ, Dubrovačka 10, 21000 Split; JANASO, projektiranje i izvođenje kotlovnica, instalacija grijanja, klimatizacije, vode, plinskih i elektro instalacija, d.o.o., Sukoišanska 43, Split</izvorni_sadrzaj>
    <derivirana_varijabla naziv="DomainObject.Predmet.StrankaFormatedWithAdress_1"> MIRO ŠARIĆ, Sukoišanska 11, 21000 Split zastupanog po punomoćniku Jagoda Đinđić; EDO KOLJATIĆ, Plančićeva 6, 21000 Split; MATRONA d.o.o. putnička agencija, Ribarska 4, Rijeka; OTIS DIZALA, društvo s ograničenom odgovornošću za proizvodnju, montažu, remont i održavanje dizala, Prilaz Vladislava Brajkovića 15, 10000 Zagreb; VIPnet, društvo s ograničenom odgovornošću za usluge javnih telekomunikacija, Vrtni put 1, 10000 Zagreb; SPLITING,d.o.o. za građevinski inženjering i trgovinu, Šibenska 29, Split; KOLJA KUZMANIĆ, Dubrovačka 10, 21000 Split; JANASO, projektiranje i izvođenje kotlovnica, instalacija grijanja, klimatizacije, vode, plinskih i elektro instalacija, d.o.o., Sukoišanska 43, Split</derivirana_varijabla>
  </DomainObject.Predmet.StrankaFormatedWithAdress>
  <DomainObject.Predmet.StrankaFormatedWithAdressOIB>
    <izvorni_sadrzaj> MIRO ŠARIĆ, OIB 95129913801, Sukoišanska 11, 21000 Split zastupanog po punomoćniku Jagoda Đinđić; EDO KOLJATIĆ, OIB 56700396356, Plančićeva 6, 21000 Split; MATRONA d.o.o. putnička agencija, OIB 39653698861, Ribarska 4, Rijeka; OTIS DIZALA, društvo s ograničenom odgovornošću za proizvodnju, montažu, remont i održavanje dizala, OIB 76080865307, Prilaz Vladislava Brajkovića 15, 10000 Zagreb; VIPnet, društvo s ograničenom odgovornošću za usluge javnih telekomunikacija, OIB 29524210204, Vrtni put 1, 10000 Zagreb; SPLITING,d.o.o. za građevinski inženjering i trgovinu, OIB 06280878935, Šibenska 29, Split; KOLJA KUZMANIĆ, OIB 68755790505, Dubrovačka 10, 21000 Split; JANASO, projektiranje i izvođenje kotlovnica, instalacija grijanja, klimatizacije, vode, plinskih i elektro instalacija, d.o.o., OIB 33821575818, Sukoišanska 43, Split</izvorni_sadrzaj>
    <derivirana_varijabla naziv="DomainObject.Predmet.StrankaFormatedWithAdressOIB_1"> MIRO ŠARIĆ, OIB 95129913801, Sukoišanska 11, 21000 Split zastupanog po punomoćniku Jagoda Đinđić; EDO KOLJATIĆ, OIB 56700396356, Plančićeva 6, 21000 Split; MATRONA d.o.o. putnička agencija, OIB 39653698861, Ribarska 4, Rijeka; OTIS DIZALA, društvo s ograničenom odgovornošću za proizvodnju, montažu, remont i održavanje dizala, OIB 76080865307, Prilaz Vladislava Brajkovića 15, 10000 Zagreb; VIPnet, društvo s ograničenom odgovornošću za usluge javnih telekomunikacija, OIB 29524210204, Vrtni put 1, 10000 Zagreb; SPLITING,d.o.o. za građevinski inženjering i trgovinu, OIB 06280878935, Šibenska 29, Split; KOLJA KUZMANIĆ, OIB 68755790505, Dubrovačka 10, 21000 Split; JANASO, projektiranje i izvođenje kotlovnica, instalacija grijanja, klimatizacije, vode, plinskih i elektro instalacija, d.o.o., OIB 33821575818, Sukoišanska 43, Split</derivirana_varijabla>
  </DomainObject.Predmet.StrankaFormatedWithAdressOIB>
  <DomainObject.Predmet.StrankaWithAdress>
    <izvorni_sadrzaj>MIRO ŠARIĆ Sukoišanska 11,21000 Split,EDO KOLJATIĆ Plančićeva 6,21000 Split,MATRONA d.o.o. putnička agencija Ribarska 4,Rijeka,OTIS DIZALA, društvo s ograničenom odgovornošću za proizvodnju, montažu, remont i održavanje dizala Prilaz Vladislava Brajkovića 15,10000 Zagreb,VIPnet, društvo s ograničenom odgovornošću za usluge javnih telekomunikacija Vrtni put 1,10000 Zagreb,SPLITING,d.o.o. za građevinski inženjering i trgovinu Šibenska 29,Split,KOLJA KUZMANIĆ Dubrovačka 10,21000 Split,JANASO, projektiranje i izvođenje kotlovnica, instalacija grijanja, klimatizacije, vode, plinskih i elektro instalacija, d.o.o. Sukoišanska 43,Split</izvorni_sadrzaj>
    <derivirana_varijabla naziv="DomainObject.Predmet.StrankaWithAdress_1">MIRO ŠARIĆ Sukoišanska 11,21000 Split,EDO KOLJATIĆ Plančićeva 6,21000 Split,MATRONA d.o.o. putnička agencija Ribarska 4,Rijeka,OTIS DIZALA, društvo s ograničenom odgovornošću za proizvodnju, montažu, remont i održavanje dizala Prilaz Vladislava Brajkovića 15,10000 Zagreb,VIPnet, društvo s ograničenom odgovornošću za usluge javnih telekomunikacija Vrtni put 1,10000 Zagreb,SPLITING,d.o.o. za građevinski inženjering i trgovinu Šibenska 29,Split,KOLJA KUZMANIĆ Dubrovačka 10,21000 Split,JANASO, projektiranje i izvođenje kotlovnica, instalacija grijanja, klimatizacije, vode, plinskih i elektro instalacija, d.o.o. Sukoišanska 43,Split</derivirana_varijabla>
  </DomainObject.Predmet.StrankaWithAdress>
  <DomainObject.Predmet.StrankaWithAdressOIB>
    <izvorni_sadrzaj>MIRO ŠARIĆ, OIB 95129913801, Sukoišanska 11,21000 Split,EDO KOLJATIĆ, OIB 56700396356, Plančićeva 6,21000 Split,MATRONA d.o.o. putnička agencija, OIB 39653698861, Ribarska 4,Rijeka,OTIS DIZALA, društvo s ograničenom odgovornošću za proizvodnju, montažu, remont i održavanje dizala, OIB 76080865307, Prilaz Vladislava Brajkovića 15,10000 Zagreb,VIPnet, društvo s ograničenom odgovornošću za usluge javnih telekomunikacija, OIB 29524210204, Vrtni put 1,10000 Zagreb,SPLITING,d.o.o. za građevinski inženjering i trgovinu, OIB 06280878935, Šibenska 29,Split,KOLJA KUZMANIĆ, OIB 68755790505, Dubrovačka 10,21000 Split,JANASO, projektiranje i izvođenje kotlovnica, instalacija grijanja, klimatizacije, vode, plinskih i elektro instalacija, d.o.o., OIB 33821575818, Sukoišanska 43,Split</izvorni_sadrzaj>
    <derivirana_varijabla naziv="DomainObject.Predmet.StrankaWithAdressOIB_1">MIRO ŠARIĆ, OIB 95129913801, Sukoišanska 11,21000 Split,EDO KOLJATIĆ, OIB 56700396356, Plančićeva 6,21000 Split,MATRONA d.o.o. putnička agencija, OIB 39653698861, Ribarska 4,Rijeka,OTIS DIZALA, društvo s ograničenom odgovornošću za proizvodnju, montažu, remont i održavanje dizala, OIB 76080865307, Prilaz Vladislava Brajkovića 15,10000 Zagreb,VIPnet, društvo s ograničenom odgovornošću za usluge javnih telekomunikacija, OIB 29524210204, Vrtni put 1,10000 Zagreb,SPLITING,d.o.o. za građevinski inženjering i trgovinu, OIB 06280878935, Šibenska 29,Split,KOLJA KUZMANIĆ, OIB 68755790505, Dubrovačka 10,21000 Split,JANASO, projektiranje i izvođenje kotlovnica, instalacija grijanja, klimatizacije, vode, plinskih i elektro instalacija, d.o.o., OIB 33821575818, Sukoišanska 43,Split</derivirana_varijabla>
  </DomainObject.Predmet.StrankaWithAdressOIB>
  <DomainObject.Predmet.StrankaNazivFormated>
    <izvorni_sadrzaj>MIRO ŠARIĆ,EDO KOLJATIĆ,MATRONA d.o.o. putnička agencija,OTIS DIZALA, društvo s ograničenom odgovornošću za proizvodnju, montažu, remont i održavanje dizala,VIPnet, društvo s ograničenom odgovornošću za usluge javnih telekomunikacija,SPLITING,d.o.o. za građevinski inženjering i trgovinu,KOLJA KUZMANIĆ,JANASO, projektiranje i izvođenje kotlovnica, instalacija grijanja, klimatizacije, vode, plinskih i elektro instalacija, d.o.o.</izvorni_sadrzaj>
    <derivirana_varijabla naziv="DomainObject.Predmet.StrankaNazivFormated_1">MIRO ŠARIĆ,EDO KOLJATIĆ,MATRONA d.o.o. putnička agencija,OTIS DIZALA, društvo s ograničenom odgovornošću za proizvodnju, montažu, remont i održavanje dizala,VIPnet, društvo s ograničenom odgovornošću za usluge javnih telekomunikacija,SPLITING,d.o.o. za građevinski inženjering i trgovinu,KOLJA KUZMANIĆ,JANASO, projektiranje i izvođenje kotlovnica, instalacija grijanja, klimatizacije, vode, plinskih i elektro instalacija, d.o.o.</derivirana_varijabla>
  </DomainObject.Predmet.StrankaNazivFormated>
  <DomainObject.Predmet.StrankaNazivFormatedOIB>
    <izvorni_sadrzaj>MIRO ŠARIĆ, OIB 95129913801,EDO KOLJATIĆ, OIB 56700396356,MATRONA d.o.o. putnička agencija, OIB 39653698861,OTIS DIZALA, društvo s ograničenom odgovornošću za proizvodnju, montažu, remont i održavanje dizala, OIB 76080865307,VIPnet, društvo s ograničenom odgovornošću za usluge javnih telekomunikacija, OIB 29524210204,SPLITING,d.o.o. za građevinski inženjering i trgovinu, OIB 06280878935,KOLJA KUZMANIĆ, OIB 68755790505,JANASO, projektiranje i izvođenje kotlovnica, instalacija grijanja, klimatizacije, vode, plinskih i elektro instalacija, d.o.o., OIB 33821575818</izvorni_sadrzaj>
    <derivirana_varijabla naziv="DomainObject.Predmet.StrankaNazivFormatedOIB_1">MIRO ŠARIĆ, OIB 95129913801,EDO KOLJATIĆ, OIB 56700396356,MATRONA d.o.o. putnička agencija, OIB 39653698861,OTIS DIZALA, društvo s ograničenom odgovornošću za proizvodnju, montažu, remont i održavanje dizala, OIB 76080865307,VIPnet, društvo s ograničenom odgovornošću za usluge javnih telekomunikacija, OIB 29524210204,SPLITING,d.o.o. za građevinski inženjering i trgovinu, OIB 06280878935,KOLJA KUZMANIĆ, OIB 68755790505,JANASO, projektiranje i izvođenje kotlovnica, instalacija grijanja, klimatizacije, vode, plinskih i elektro instalacija, d.o.o., OIB 33821575818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MIRO ŠARIĆ zastupanog po punomoćniku Jagoda Đinđić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izvorni_sadrzaj>
    <derivirana_varijabla naziv="DomainObject.Predmet.StrankaListFormated_1">
      <item>MIRO ŠARIĆ zastupanog po punomoćniku Jagoda Đinđić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derivirana_varijabla>
  </DomainObject.Predmet.StrankaListFormated>
  <DomainObject.Predmet.StrankaListFormatedOIB>
    <izvorni_sadrzaj>
      <item>MIRO ŠARIĆ, OIB 95129913801 zastupanog po punomoćniku Jagoda Đinđić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izvorni_sadrzaj>
    <derivirana_varijabla naziv="DomainObject.Predmet.StrankaListFormatedOIB_1">
      <item>MIRO ŠARIĆ, OIB 95129913801 zastupanog po punomoćniku Jagoda Đinđić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derivirana_varijabla>
  </DomainObject.Predmet.StrankaListFormatedOIB>
  <DomainObject.Predmet.StrankaListFormatedWithAdress>
    <izvorni_sadrzaj>
      <item>MIRO ŠARIĆ, Sukoišanska 11, 21000 Split zastupanog po punomoćniku Jagoda Đinđić</item>
      <item>EDO KOLJATIĆ, Plančićeva 6, 21000 Split</item>
      <item>MATRONA d.o.o. putnička agencija, Ribarska 4, Rijeka</item>
      <item>OTIS DIZALA, društvo s ograničenom odgovornošću za proizvodnju, montažu, remont i održavanje dizala, Prilaz Vladislava Brajkovića 15, 10000 Zagreb</item>
      <item>VIPnet, društvo s ograničenom odgovornošću za usluge javnih telekomunikacija, Vrtni put 1, 10000 Zagreb</item>
      <item>SPLITING,d.o.o. za građevinski inženjering i trgovinu, Šibenska 29, Split</item>
      <item>KOLJA KUZMANIĆ, Dubrovačka 10, 21000 Split</item>
      <item>JANASO, projektiranje i izvođenje kotlovnica, instalacija grijanja, klimatizacije, vode, plinskih i elektro instalacija, d.o.o., Sukoišanska 43, Split</item>
    </izvorni_sadrzaj>
    <derivirana_varijabla naziv="DomainObject.Predmet.StrankaListFormatedWithAdress_1">
      <item>MIRO ŠARIĆ, Sukoišanska 11, 21000 Split zastupanog po punomoćniku Jagoda Đinđić</item>
      <item>EDO KOLJATIĆ, Plančićeva 6, 21000 Split</item>
      <item>MATRONA d.o.o. putnička agencija, Ribarska 4, Rijeka</item>
      <item>OTIS DIZALA, društvo s ograničenom odgovornošću za proizvodnju, montažu, remont i održavanje dizala, Prilaz Vladislava Brajkovića 15, 10000 Zagreb</item>
      <item>VIPnet, društvo s ograničenom odgovornošću za usluge javnih telekomunikacija, Vrtni put 1, 10000 Zagreb</item>
      <item>SPLITING,d.o.o. za građevinski inženjering i trgovinu, Šibenska 29, Split</item>
      <item>KOLJA KUZMANIĆ, Dubrovačka 10, 21000 Split</item>
      <item>JANASO, projektiranje i izvođenje kotlovnica, instalacija grijanja, klimatizacije, vode, plinskih i elektro instalacija, d.o.o., Sukoišanska 43, Split</item>
    </derivirana_varijabla>
  </DomainObject.Predmet.StrankaListFormatedWithAdress>
  <DomainObject.Predmet.StrankaListFormatedWithAdressOIB>
    <izvorni_sadrzaj>
      <item>MIRO ŠARIĆ, OIB 95129913801, Sukoišanska 11, 21000 Split zastupanog po punomoćniku Jagoda Đinđić</item>
      <item>EDO KOLJATIĆ, OIB 56700396356, Plančićeva 6, 21000 Split</item>
      <item>MATRONA d.o.o. putnička agencija, OIB 39653698861, Ribarska 4, Rijeka</item>
      <item>OTIS DIZALA, društvo s ograničenom odgovornošću za proizvodnju, montažu, remont i održavanje dizala, OIB 76080865307, Prilaz Vladislava Brajkovića 15, 10000 Zagreb</item>
      <item>VIPnet, društvo s ograničenom odgovornošću za usluge javnih telekomunikacija, OIB 29524210204, Vrtni put 1, 10000 Zagreb</item>
      <item>SPLITING,d.o.o. za građevinski inženjering i trgovinu, OIB 06280878935, Šibenska 29, Split</item>
      <item>KOLJA KUZMANIĆ, OIB 68755790505, Dubrovačka 10, 21000 Split</item>
      <item>JANASO, projektiranje i izvođenje kotlovnica, instalacija grijanja, klimatizacije, vode, plinskih i elektro instalacija, d.o.o., OIB 33821575818, Sukoišanska 43, Split</item>
    </izvorni_sadrzaj>
    <derivirana_varijabla naziv="DomainObject.Predmet.StrankaListFormatedWithAdressOIB_1">
      <item>MIRO ŠARIĆ, OIB 95129913801, Sukoišanska 11, 21000 Split zastupanog po punomoćniku Jagoda Đinđić</item>
      <item>EDO KOLJATIĆ, OIB 56700396356, Plančićeva 6, 21000 Split</item>
      <item>MATRONA d.o.o. putnička agencija, OIB 39653698861, Ribarska 4, Rijeka</item>
      <item>OTIS DIZALA, društvo s ograničenom odgovornošću za proizvodnju, montažu, remont i održavanje dizala, OIB 76080865307, Prilaz Vladislava Brajkovića 15, 10000 Zagreb</item>
      <item>VIPnet, društvo s ograničenom odgovornošću za usluge javnih telekomunikacija, OIB 29524210204, Vrtni put 1, 10000 Zagreb</item>
      <item>SPLITING,d.o.o. za građevinski inženjering i trgovinu, OIB 06280878935, Šibenska 29, Split</item>
      <item>KOLJA KUZMANIĆ, OIB 68755790505, Dubrovačka 10, 21000 Split</item>
      <item>JANASO, projektiranje i izvođenje kotlovnica, instalacija grijanja, klimatizacije, vode, plinskih i elektro instalacija, d.o.o., OIB 33821575818, Sukoišanska 43, Split</item>
    </derivirana_varijabla>
  </DomainObject.Predmet.StrankaListFormatedWithAdressOIB>
  <DomainObject.Predmet.StrankaListNazivFormated>
    <izvorni_sadrzaj>
      <item>MIRO ŠARIĆ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izvorni_sadrzaj>
    <derivirana_varijabla naziv="DomainObject.Predmet.StrankaListNazivFormated_1">
      <item>MIRO ŠARIĆ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derivirana_varijabla>
  </DomainObject.Predmet.StrankaListNazivFormated>
  <DomainObject.Predmet.StrankaListNazivFormatedOIB>
    <izvorni_sadrzaj>
      <item>MIRO ŠARIĆ, OIB 95129913801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izvorni_sadrzaj>
    <derivirana_varijabla naziv="DomainObject.Predmet.StrankaListNazivFormatedOIB_1">
      <item>MIRO ŠARIĆ, OIB 95129913801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derivirana_varijabla>
  </DomainObject.Predmet.StrankaListNazivFormatedOIB>
  <DomainObject.Predmet.ProtuStrankaListFormated>
    <izvorni_sadrzaj>
      <item>TEHNIKA, društvo s ograničenom odgovornošću za inženjering, građevinarstvo i marketing "u stečaju"</item>
    </izvorni_sadrzaj>
    <derivirana_varijabla naziv="DomainObject.Predmet.ProtuStrankaListFormated_1">
      <item>TEHNIKA, društvo s ograničenom odgovornošću za inženjering, građevinarstvo i marketing "u stečaju"</item>
    </derivirana_varijabla>
  </DomainObject.Predmet.ProtuStrankaListFormated>
  <DomainObject.Predmet.ProtuStrankaListFormatedOIB>
    <izvorni_sadrzaj>
      <item>TEHNIKA, društvo s ograničenom odgovornošću za inženjering, građevinarstvo i marketing "u stečaju", OIB 02048078228</item>
    </izvorni_sadrzaj>
    <derivirana_varijabla naziv="DomainObject.Predmet.ProtuStrankaListFormatedOIB_1">
      <item>TEHNIKA, društvo s ograničenom odgovornošću za inženjering, građevinarstvo i marketing "u stečaju", OIB 02048078228</item>
    </derivirana_varijabla>
  </DomainObject.Predmet.ProtuStrankaListFormatedOIB>
  <DomainObject.Predmet.ProtuStrankaListFormatedWithAdress>
    <izvorni_sadrzaj>
      <item>TEHNIKA, društvo s ograničenom odgovornošću za inženjering, građevinarstvo i marketing "u stečaju", Lovretska 27, 21000 Split</item>
    </izvorni_sadrzaj>
    <derivirana_varijabla naziv="DomainObject.Predmet.ProtuStrankaListFormatedWithAdress_1">
      <item>TEHNIKA, društvo s ograničenom odgovornošću za inženjering, građevinarstvo i marketing "u stečaju", Lovretska 27, 21000 Split</item>
    </derivirana_varijabla>
  </DomainObject.Predmet.ProtuStrankaListFormatedWithAdress>
  <DomainObject.Predmet.ProtuStrankaListFormatedWithAdressOIB>
    <izvorni_sadrzaj>
      <item>TEHNIKA, društvo s ograničenom odgovornošću za inženjering, građevinarstvo i marketing "u stečaju", OIB 02048078228, Lovretska 27, 21000 Split</item>
    </izvorni_sadrzaj>
    <derivirana_varijabla naziv="DomainObject.Predmet.ProtuStrankaListFormatedWithAdressOIB_1">
      <item>TEHNIKA, društvo s ograničenom odgovornošću za inženjering, građevinarstvo i marketing "u stečaju", OIB 02048078228, Lovretska 27, 21000 Split</item>
    </derivirana_varijabla>
  </DomainObject.Predmet.ProtuStrankaListFormatedWithAdressOIB>
  <DomainObject.Predmet.ProtuStrankaListNazivFormated>
    <izvorni_sadrzaj>
      <item>TEHNIKA, društvo s ograničenom odgovornošću za inženjering, građevinarstvo i marketing "u stečaju"</item>
    </izvorni_sadrzaj>
    <derivirana_varijabla naziv="DomainObject.Predmet.ProtuStrankaListNazivFormated_1">
      <item>TEHNIKA, društvo s ograničenom odgovornošću za inženjering, građevinarstvo i marketing "u stečaju"</item>
    </derivirana_varijabla>
  </DomainObject.Predmet.ProtuStrankaListNazivFormated>
  <DomainObject.Predmet.ProtuStrankaListNazivFormatedOIB>
    <izvorni_sadrzaj>
      <item>TEHNIKA, društvo s ograničenom odgovornošću za inženjering, građevinarstvo i marketing "u stečaju", OIB 02048078228</item>
    </izvorni_sadrzaj>
    <derivirana_varijabla naziv="DomainObject.Predmet.ProtuStrankaListNazivFormatedOIB_1">
      <item>TEHNIKA, društvo s ograničenom odgovornošću za inženjering, građevinarstvo i marketing "u stečaju", OIB 02048078228</item>
    </derivirana_varijabla>
  </DomainObject.Predmet.ProtuStrankaListNazivFormatedOIB>
  <DomainObject.Predmet.OstaliListFormated>
    <izvorni_sadrzaj>
      <item>Jagoda Đinđić punomoćnik sudionika u postupku 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izvorni_sadrzaj>
    <derivirana_varijabla naziv="DomainObject.Predmet.OstaliListFormated_1">
      <item>Jagoda Đinđić punomoćnik sudionika u postupku 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derivirana_varijabla>
  </DomainObject.Predmet.OstaliListFormated>
  <DomainObject.Predmet.OstaliListFormatedOIB>
    <izvorni_sadrzaj>
      <item>Jagoda Đinđić punomoćnik sudionika u postupku MIRO ŠARIĆ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izvorni_sadrzaj>
    <derivirana_varijabla naziv="DomainObject.Predmet.OstaliListFormatedOIB_1">
      <item>Jagoda Đinđić punomoćnik sudionika u postupku MIRO ŠARIĆ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derivirana_varijabla>
  </DomainObject.Predmet.OstaliListFormatedOIB>
  <DomainObject.Predmet.OstaliListFormatedWithAdress>
    <izvorni_sadrzaj>
      <item>Jagoda Đinđić, Marmontova 1/II, 21000 Split punomoćnik sudionika u postupku MIRO ŠARIĆ</item>
      <item>IVAN MIROŠEVIĆ, Gundulićeva 26 A, 21000 Split</item>
      <item>dr.sc. Zoran Miletić, Njegoševa 1, 21000 Split</item>
      <item>Financijska agencija REGIONALNI CENTAR SPLIT, Vrtni put 3, 10000 Zagreb</item>
      <item>Trgovački sud Split Pisarnica, Sukoišanska 6, 21000 Split</item>
      <item>ŽUPANIJSKO DRŽAVNO ODVJETNIŠTVO U SPLITU Građansko upravni odjel, Gundulićeva 29 a, 21000 Split</item>
      <item>Trgovački sud Split Oglasna ploča, Sukoišanska 6, 21000 Split</item>
      <item>Trgovački sud Split Ovršni odjel, Sukoišanska 6, 21000 Split</item>
      <item>NARODNE NOVINE, dioničko društvo za izdavanje i tiskanje Službenog lista Republike Hrvatske, službenih i drugih obrazaca te , Savski Gaj XIII. put 6, 10000 Zagreb</item>
      <item>Trgovački sud Split Registarski odjel, Sukoiošanska 6, 21000 Split</item>
      <item>JANASO, projektiranje i izvođenje kotlovnica, instalacija grijanja, klimatizacije, vode, plinskih i elektro instalacija, d.o.o., Sukoišanska 43, Split</item>
      <item>Natalija Mladineo dipl.oec,, Viška 24, 21000 Split</item>
      <item>Ivan Mirošević, Gundulićeva 26 a, 21000 Split</item>
      <item>mr.sc. Mate Vučica, Lička 23, 21000 Split</item>
      <item>Goran Katura, Domovinskog rata 26/III, 21000 Split</item>
      <item>Željko Puljić, Ante Starčevića 11/I, 21000 Split</item>
      <item>HIRNEA d.o.o. za računovodstvene poslove, Lovretska 27, Split</item>
      <item>GRAD SPLIT, Branimirova obala 17, 21000 Split</item>
      <item>Trgovački sud Split Ured predsjednika suda, Sukoišanska 6, 21000 Split</item>
      <item>Porezna uprava Split, Trg dr. Franje Tuđmana 4, 21000 Split</item>
      <item>Općinski sud u Splitu Zemljišno knjižni odjel, Gundulićeva 29, 21000 Split</item>
      <item>Trgovački sud Split Računovodstvo, Sukoišanska 6, 21000 Split</item>
      <item>Boško Božić, Put Skalica 11, 21000 Split</item>
      <item>Goran Poljak, Put Skalica 49, 21000 Split</item>
      <item>mr.sc. Mate Vučica, Lička 23, 21000 Split</item>
      <item>Sonja Kotarac, Alojzija Stepinca 32, 21000 Split</item>
      <item>Agencija za osiguranje radničkih potraživanja u slučaju stečaja poslodavca, Frankopanska 11, 10000 Zagreb</item>
      <item>Općinski sud u Splitu Stalna služb u Omišu, Trg kralja Tomislava 5, 21310 Omiš</item>
    </izvorni_sadrzaj>
    <derivirana_varijabla naziv="DomainObject.Predmet.OstaliListFormatedWithAdress_1">
      <item>Jagoda Đinđić, Marmontova 1/II, 21000 Split punomoćnik sudionika u postupku MIRO ŠARIĆ</item>
      <item>IVAN MIROŠEVIĆ, Gundulićeva 26 A, 21000 Split</item>
      <item>dr.sc. Zoran Miletić, Njegoševa 1, 21000 Split</item>
      <item>Financijska agencija REGIONALNI CENTAR SPLIT, Vrtni put 3, 10000 Zagreb</item>
      <item>Trgovački sud Split Pisarnica, Sukoišanska 6, 21000 Split</item>
      <item>ŽUPANIJSKO DRŽAVNO ODVJETNIŠTVO U SPLITU Građansko upravni odjel, Gundulićeva 29 a, 21000 Split</item>
      <item>Trgovački sud Split Oglasna ploča, Sukoišanska 6, 21000 Split</item>
      <item>Trgovački sud Split Ovršni odjel, Sukoišanska 6, 21000 Split</item>
      <item>NARODNE NOVINE, dioničko društvo za izdavanje i tiskanje Službenog lista Republike Hrvatske, službenih i drugih obrazaca te , Savski Gaj XIII. put 6, 10000 Zagreb</item>
      <item>Trgovački sud Split Registarski odjel, Sukoiošanska 6, 21000 Split</item>
      <item>JANASO, projektiranje i izvođenje kotlovnica, instalacija grijanja, klimatizacije, vode, plinskih i elektro instalacija, d.o.o., Sukoišanska 43, Split</item>
      <item>Natalija Mladineo dipl.oec,, Viška 24, 21000 Split</item>
      <item>Ivan Mirošević, Gundulićeva 26 a, 21000 Split</item>
      <item>mr.sc. Mate Vučica, Lička 23, 21000 Split</item>
      <item>Goran Katura, Domovinskog rata 26/III, 21000 Split</item>
      <item>Željko Puljić, Ante Starčevića 11/I, 21000 Split</item>
      <item>HIRNEA d.o.o. za računovodstvene poslove, Lovretska 27, Split</item>
      <item>GRAD SPLIT, Branimirova obala 17, 21000 Split</item>
      <item>Trgovački sud Split Ured predsjednika suda, Sukoišanska 6, 21000 Split</item>
      <item>Porezna uprava Split, Trg dr. Franje Tuđmana 4, 21000 Split</item>
      <item>Općinski sud u Splitu Zemljišno knjižni odjel, Gundulićeva 29, 21000 Split</item>
      <item>Trgovački sud Split Računovodstvo, Sukoišanska 6, 21000 Split</item>
      <item>Boško Božić, Put Skalica 11, 21000 Split</item>
      <item>Goran Poljak, Put Skalica 49, 21000 Split</item>
      <item>mr.sc. Mate Vučica, Lička 23, 21000 Split</item>
      <item>Sonja Kotarac, Alojzija Stepinca 32, 21000 Split</item>
      <item>Agencija za osiguranje radničkih potraživanja u slučaju stečaja poslodavca, Frankopanska 11, 10000 Zagreb</item>
      <item>Općinski sud u Splitu Stalna služb u Omišu, Trg kralja Tomislava 5, 21310 Omiš</item>
    </derivirana_varijabla>
  </DomainObject.Predmet.OstaliListFormatedWithAdress>
  <DomainObject.Predmet.OstaliListFormatedWithAdressOIB>
    <izvorni_sadrzaj>
      <item>Jagoda Đinđić, Marmontova 1/II, 21000 Split punomoćnik sudionika u postupku MIRO ŠARIĆ</item>
      <item>IVAN MIROŠEVIĆ, Gundulićeva 26 A, 21000 Split</item>
      <item>dr.sc. Zoran Miletić, OIB 73025684607, Njegoševa 1, 21000 Split</item>
      <item>Financijska agencija REGIONALNI CENTAR SPLIT, OIB 85821130368, Vrtni put 3, 10000 Zagreb</item>
      <item>Trgovački sud Split Pisarnica, OIB 30842297926, Sukoišanska 6, 21000 Split</item>
      <item>ŽUPANIJSKO DRŽAVNO ODVJETNIŠTVO U SPLITU Građansko upravni odjel, OIB 70793241859, Gundulićeva 29 a, 21000 Split</item>
      <item>Trgovački sud Split Oglasna ploča, OIB 30842297926, Sukoišanska 6, 21000 Split</item>
      <item>Trgovački sud Split Ovršni odjel, OIB 30842297926, Sukoišanska 6, 21000 Split</item>
      <item>NARODNE NOVINE, dioničko društvo za izdavanje i tiskanje Službenog lista Republike Hrvatske, službenih i drugih obrazaca te , OIB 64546066176, Savski Gaj XIII. put 6, 10000 Zagreb</item>
      <item>Trgovački sud Split Registarski odjel, OIB 30842297926, Sukoiošanska 6, 21000 Split</item>
      <item>JANASO, projektiranje i izvođenje kotlovnica, instalacija grijanja, klimatizacije, vode, plinskih i elektro instalacija, d.o.o., OIB 33821575818, Sukoišanska 43, Split</item>
      <item>Natalija Mladineo dipl.oec,, OIB 62875698528, Viška 24, 21000 Split</item>
      <item>Ivan Mirošević, Gundulićeva 26 a, 21000 Split</item>
      <item>mr.sc. Mate Vučica, OIB 71421617824, Lička 23, 21000 Split</item>
      <item>Goran Katura, OIB 16996972317, Domovinskog rata 26/III, 21000 Split</item>
      <item>Željko Puljić, Ante Starčevića 11/I, 21000 Split</item>
      <item>HIRNEA d.o.o. za računovodstvene poslove, OIB 72093067289, Lovretska 27, Split</item>
      <item>GRAD SPLIT, Branimirova obala 17, 21000 Split</item>
      <item>Trgovački sud Split Ured predsjednika suda, OIB 30842297926, Sukoišanska 6, 21000 Split</item>
      <item>Porezna uprava Split, OIB 18683136487, Trg dr. Franje Tuđmana 4, 21000 Split</item>
      <item>Općinski sud u Splitu Zemljišno knjižni odjel, OIB 61980608934, Gundulićeva 29, 21000 Split</item>
      <item>Trgovački sud Split Računovodstvo, OIB 30842297926, Sukoišanska 6, 21000 Split</item>
      <item>Boško Božić, OIB 74326173023, Put Skalica 11, 21000 Split</item>
      <item>Goran Poljak, Put Skalica 49, 21000 Split</item>
      <item>mr.sc. Mate Vučica, OIB 71421617824, Lička 23, 21000 Split</item>
      <item>Sonja Kotarac, OIB 60454657826, Alojzija Stepinca 32, 21000 Split</item>
      <item>Agencija za osiguranje radničkih potraživanja u slučaju stečaja poslodavca, OIB 04323472109, Frankopanska 11, 10000 Zagreb</item>
      <item>Općinski sud u Splitu Stalna služb u Omišu, OIB 61980608934, Trg kralja Tomislava 5, 21310 Omiš</item>
    </izvorni_sadrzaj>
    <derivirana_varijabla naziv="DomainObject.Predmet.OstaliListFormatedWithAdressOIB_1">
      <item>Jagoda Đinđić, Marmontova 1/II, 21000 Split punomoćnik sudionika u postupku MIRO ŠARIĆ</item>
      <item>IVAN MIROŠEVIĆ, Gundulićeva 26 A, 21000 Split</item>
      <item>dr.sc. Zoran Miletić, OIB 73025684607, Njegoševa 1, 21000 Split</item>
      <item>Financijska agencija REGIONALNI CENTAR SPLIT, OIB 85821130368, Vrtni put 3, 10000 Zagreb</item>
      <item>Trgovački sud Split Pisarnica, OIB 30842297926, Sukoišanska 6, 21000 Split</item>
      <item>ŽUPANIJSKO DRŽAVNO ODVJETNIŠTVO U SPLITU Građansko upravni odjel, OIB 70793241859, Gundulićeva 29 a, 21000 Split</item>
      <item>Trgovački sud Split Oglasna ploča, OIB 30842297926, Sukoišanska 6, 21000 Split</item>
      <item>Trgovački sud Split Ovršni odjel, OIB 30842297926, Sukoišanska 6, 21000 Split</item>
      <item>NARODNE NOVINE, dioničko društvo za izdavanje i tiskanje Službenog lista Republike Hrvatske, službenih i drugih obrazaca te , OIB 64546066176, Savski Gaj XIII. put 6, 10000 Zagreb</item>
      <item>Trgovački sud Split Registarski odjel, OIB 30842297926, Sukoiošanska 6, 21000 Split</item>
      <item>JANASO, projektiranje i izvođenje kotlovnica, instalacija grijanja, klimatizacije, vode, plinskih i elektro instalacija, d.o.o., OIB 33821575818, Sukoišanska 43, Split</item>
      <item>Natalija Mladineo dipl.oec,, OIB 62875698528, Viška 24, 21000 Split</item>
      <item>Ivan Mirošević, Gundulićeva 26 a, 21000 Split</item>
      <item>mr.sc. Mate Vučica, OIB 71421617824, Lička 23, 21000 Split</item>
      <item>Goran Katura, OIB 16996972317, Domovinskog rata 26/III, 21000 Split</item>
      <item>Željko Puljić, Ante Starčevića 11/I, 21000 Split</item>
      <item>HIRNEA d.o.o. za računovodstvene poslove, OIB 72093067289, Lovretska 27, Split</item>
      <item>GRAD SPLIT, Branimirova obala 17, 21000 Split</item>
      <item>Trgovački sud Split Ured predsjednika suda, OIB 30842297926, Sukoišanska 6, 21000 Split</item>
      <item>Porezna uprava Split, OIB 18683136487, Trg dr. Franje Tuđmana 4, 21000 Split</item>
      <item>Općinski sud u Splitu Zemljišno knjižni odjel, OIB 61980608934, Gundulićeva 29, 21000 Split</item>
      <item>Trgovački sud Split Računovodstvo, OIB 30842297926, Sukoišanska 6, 21000 Split</item>
      <item>Boško Božić, OIB 74326173023, Put Skalica 11, 21000 Split</item>
      <item>Goran Poljak, Put Skalica 49, 21000 Split</item>
      <item>mr.sc. Mate Vučica, OIB 71421617824, Lička 23, 21000 Split</item>
      <item>Sonja Kotarac, OIB 60454657826, Alojzija Stepinca 32, 21000 Split</item>
      <item>Agencija za osiguranje radničkih potraživanja u slučaju stečaja poslodavca, OIB 04323472109, Frankopanska 11, 10000 Zagreb</item>
      <item>Općinski sud u Splitu Stalna služb u Omišu, OIB 61980608934, Trg kralja Tomislava 5, 21310 Omiš</item>
    </derivirana_varijabla>
  </DomainObject.Predmet.OstaliListFormatedWithAdressOIB>
  <DomainObject.Predmet.OstaliListNazivFormated>
    <izvorni_sadrzaj>
      <item>Jagoda Đinđić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izvorni_sadrzaj>
    <derivirana_varijabla naziv="DomainObject.Predmet.OstaliListNazivFormated_1">
      <item>Jagoda Đinđić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derivirana_varijabla>
  </DomainObject.Predmet.OstaliListNazivFormated>
  <DomainObject.Predmet.OstaliListNazivFormatedOIB>
    <izvorni_sadrzaj>
      <item>Jagoda Đinđić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izvorni_sadrzaj>
    <derivirana_varijabla naziv="DomainObject.Predmet.OstaliListNazivFormatedOIB_1">
      <item>Jagoda Đinđić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EDO KOLJATIĆ i dr.</izvorni_sadrzaj>
    <derivirana_varijabla naziv="DomainObject.Predmet.StrankaIDrugi_1">EDO KOLJATIĆ i dr.</derivirana_varijabla>
  </DomainObject.Predmet.StrankaIDrugi>
  <DomainObject.Predmet.ProtustrankaIDrugi>
    <izvorni_sadrzaj>TEHNIKA, društvo s ograničenom odgovornošću za inženjering, građevinarstvo i marketing "u stečaju"</izvorni_sadrzaj>
    <derivirana_varijabla naziv="DomainObject.Predmet.ProtustrankaIDrugi_1">TEHNIKA, društvo s ograničenom odgovornošću za inženjering, građevinarstvo i marketing "u stečaju"</derivirana_varijabla>
  </DomainObject.Predmet.ProtustrankaIDrugi>
  <DomainObject.Predmet.StrankaIDrugiAdressOIB>
    <izvorni_sadrzaj>EDO KOLJATIĆ, OIB 56700396356, Plančićeva 6, 21000 Split i dr.</izvorni_sadrzaj>
    <derivirana_varijabla naziv="DomainObject.Predmet.StrankaIDrugiAdressOIB_1">EDO KOLJATIĆ, OIB 56700396356, Plančićeva 6, 21000 Split i dr.</derivirana_varijabla>
  </DomainObject.Predmet.StrankaIDrugiAdressOIB>
  <DomainObject.Predmet.ProtustrankaIDrugiAdressOIB>
    <izvorni_sadrzaj>TEHNIKA, društvo s ograničenom odgovornošću za inženjering, građevinarstvo i marketing "u stečaju", OIB 02048078228, Lovretska 27, 21000 Split</izvorni_sadrzaj>
    <derivirana_varijabla naziv="DomainObject.Predmet.ProtustrankaIDrugiAdressOIB_1">TEHNIKA, društvo s ograničenom odgovornošću za inženjering, građevinarstvo i marketing "u stečaju", OIB 02048078228, Lovretska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TEHNIKA, društvo s ograničenom odgovornošću za inženjering, građevinarstvo i marketing "u stečaju"</item>
      <item>Jagoda Đinđić</item>
      <item>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izvorni_sadrzaj>
    <derivirana_varijabla naziv="DomainObject.Predmet.SudioniciListNaziv_1">
      <item>TEHNIKA, društvo s ograničenom odgovornošću za inženjering, građevinarstvo i marketing "u stečaju"</item>
      <item>Jagoda Đinđić</item>
      <item>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derivirana_varijabla>
  </DomainObject.Predmet.SudioniciListNaziv>
  <DomainObject.Predmet.SudioniciListAdressOIB>
    <izvorni_sadrzaj>
      <item>TEHNIKA, društvo s ograničenom odgovornošću za inženjering, građevinarstvo i marketing "u stečaju", OIB 02048078228, Lovretska 27,21000 Split</item>
      <item>Jagoda Đinđić, Marmontova 1/II,21000 Split</item>
      <item>MIRO ŠARIĆ, OIB 95129913801, Sukoišanska 11,21000 Split</item>
      <item>IVAN MIROŠEVIĆ, Gundulićeva 26 A,21000 Split</item>
      <item>dr.sc. Zoran Miletić, OIB 73025684607, Njegoševa 1,21000 Split</item>
      <item>Financijska agencija REGIONALNI CENTAR SPLIT, OIB 85821130368, Vrtni put 3,10000 Zagreb</item>
      <item>Trgovački sud Split Pisarnica, OIB 30842297926, Sukoišanska 6,21000 Split</item>
      <item>ŽUPANIJSKO DRŽAVNO ODVJETNIŠTVO U SPLITU Građansko upravni odjel, OIB 70793241859, Gundulićeva 29 a,21000 Split</item>
      <item>Trgovački sud Split Oglasna ploča, OIB 30842297926, Sukoišanska 6,21000 Split</item>
      <item>Trgovački sud Split Ovršni odjel, OIB 30842297926, Sukoišanska 6,21000 Split</item>
      <item>NARODNE NOVINE, dioničko društvo za izdavanje i tiskanje Službenog lista Republike Hrvatske, službenih i drugih obrazaca te , OIB 64546066176, Savski Gaj XIII. put 6,10000 Zagreb</item>
      <item>Trgovački sud Split Registarski odjel, OIB 30842297926, Sukoiošanska 6,21000 Split</item>
      <item>EDO KOLJATIĆ, OIB 56700396356, Plančićeva 6,21000 Split</item>
      <item>MATRONA d.o.o. putnička agencija, OIB 39653698861, Ribarska 4,Rijeka</item>
      <item>OTIS DIZALA, društvo s ograničenom odgovornošću za proizvodnju, montažu, remont i održavanje dizala, OIB 76080865307, Prilaz Vladislava Brajkovića 15,10000 Zagreb</item>
      <item>VIPnet, društvo s ograničenom odgovornošću za usluge javnih telekomunikacija, OIB 29524210204, Vrtni put 1,10000 Zagreb</item>
      <item>SPLITING,d.o.o. za građevinski inženjering i trgovinu, OIB 06280878935, Šibenska 29,Split</item>
      <item>KOLJA KUZMANIĆ, OIB 68755790505, Dubrovačka 10,21000 Split</item>
      <item>JANASO, projektiranje i izvođenje kotlovnica, instalacija grijanja, klimatizacije, vode, plinskih i elektro instalacija, d.o.o., OIB 33821575818, Sukoišanska 43,Split</item>
      <item>JANASO, projektiranje i izvođenje kotlovnica, instalacija grijanja, klimatizacije, vode, plinskih i elektro instalacija, d.o.o., OIB 33821575818, Sukoišanska 43,Split</item>
      <item>Natalija Mladineo dipl.oec,, OIB 62875698528, Viška 24,21000 Split</item>
      <item>Ivan Mirošević, Gundulićeva 26 a,21000 Split</item>
      <item>mr.sc. Mate Vučica, OIB 71421617824, Lička 23,21000 Split</item>
      <item>Goran Katura, OIB 16996972317, Domovinskog rata 26/III,21000 Split</item>
      <item>Željko Puljić, Ante Starčevića 11/I,21000 Split</item>
      <item>HIRNEA d.o.o. za računovodstvene poslove, OIB 72093067289, Lovretska 27,Split</item>
      <item>GRAD SPLIT, Branimirova obala 17,21000 Split</item>
      <item>Trgovački sud Split Ured predsjednika suda, OIB 30842297926, Sukoišanska 6,21000 Split</item>
      <item>Porezna uprava Split, OIB 18683136487, Trg dr. Franje Tuđmana 4,21000 Split</item>
      <item>Općinski sud u Splitu Zemljišno knjižni odjel, OIB 61980608934, Gundulićeva 29,21000 Split</item>
      <item>Trgovački sud Split Računovodstvo, OIB 30842297926, Sukoišanska 6,21000 Split</item>
      <item>Boško Božić, OIB 74326173023, Put Skalica 11,21000 Split</item>
      <item>Goran Poljak, Put Skalica 49,21000 Split</item>
      <item>mr.sc. Mate Vučica, OIB 71421617824, Lička 23,21000 Split</item>
      <item>Sonja Kotarac, OIB 60454657826, Alojzija Stepinca 32,21000 Split</item>
      <item>Agencija za osiguranje radničkih potraživanja u slučaju stečaja poslodavca, OIB 04323472109, Frankopanska 11,10000 Zagreb</item>
      <item>Općinski sud u Splitu Stalna služb u Omišu, OIB 61980608934, Trg kralja Tomislava 5,21310 Omiš</item>
    </izvorni_sadrzaj>
    <derivirana_varijabla naziv="DomainObject.Predmet.SudioniciListAdressOIB_1">
      <item>TEHNIKA, društvo s ograničenom odgovornošću za inženjering, građevinarstvo i marketing "u stečaju", OIB 02048078228, Lovretska 27,21000 Split</item>
      <item>Jagoda Đinđić, Marmontova 1/II,21000 Split</item>
      <item>MIRO ŠARIĆ, OIB 95129913801, Sukoišanska 11,21000 Split</item>
      <item>IVAN MIROŠEVIĆ, Gundulićeva 26 A,21000 Split</item>
      <item>dr.sc. Zoran Miletić, OIB 73025684607, Njegoševa 1,21000 Split</item>
      <item>Financijska agencija REGIONALNI CENTAR SPLIT, OIB 85821130368, Vrtni put 3,10000 Zagreb</item>
      <item>Trgovački sud Split Pisarnica, OIB 30842297926, Sukoišanska 6,21000 Split</item>
      <item>ŽUPANIJSKO DRŽAVNO ODVJETNIŠTVO U SPLITU Građansko upravni odjel, OIB 70793241859, Gundulićeva 29 a,21000 Split</item>
      <item>Trgovački sud Split Oglasna ploča, OIB 30842297926, Sukoišanska 6,21000 Split</item>
      <item>Trgovački sud Split Ovršni odjel, OIB 30842297926, Sukoišanska 6,21000 Split</item>
      <item>NARODNE NOVINE, dioničko društvo za izdavanje i tiskanje Službenog lista Republike Hrvatske, službenih i drugih obrazaca te , OIB 64546066176, Savski Gaj XIII. put 6,10000 Zagreb</item>
      <item>Trgovački sud Split Registarski odjel, OIB 30842297926, Sukoiošanska 6,21000 Split</item>
      <item>EDO KOLJATIĆ, OIB 56700396356, Plančićeva 6,21000 Split</item>
      <item>MATRONA d.o.o. putnička agencija, OIB 39653698861, Ribarska 4,Rijeka</item>
      <item>OTIS DIZALA, društvo s ograničenom odgovornošću za proizvodnju, montažu, remont i održavanje dizala, OIB 76080865307, Prilaz Vladislava Brajkovića 15,10000 Zagreb</item>
      <item>VIPnet, društvo s ograničenom odgovornošću za usluge javnih telekomunikacija, OIB 29524210204, Vrtni put 1,10000 Zagreb</item>
      <item>SPLITING,d.o.o. za građevinski inženjering i trgovinu, OIB 06280878935, Šibenska 29,Split</item>
      <item>KOLJA KUZMANIĆ, OIB 68755790505, Dubrovačka 10,21000 Split</item>
      <item>JANASO, projektiranje i izvođenje kotlovnica, instalacija grijanja, klimatizacije, vode, plinskih i elektro instalacija, d.o.o., OIB 33821575818, Sukoišanska 43,Split</item>
      <item>JANASO, projektiranje i izvođenje kotlovnica, instalacija grijanja, klimatizacije, vode, plinskih i elektro instalacija, d.o.o., OIB 33821575818, Sukoišanska 43,Split</item>
      <item>Natalija Mladineo dipl.oec,, OIB 62875698528, Viška 24,21000 Split</item>
      <item>Ivan Mirošević, Gundulićeva 26 a,21000 Split</item>
      <item>mr.sc. Mate Vučica, OIB 71421617824, Lička 23,21000 Split</item>
      <item>Goran Katura, OIB 16996972317, Domovinskog rata 26/III,21000 Split</item>
      <item>Željko Puljić, Ante Starčevića 11/I,21000 Split</item>
      <item>HIRNEA d.o.o. za računovodstvene poslove, OIB 72093067289, Lovretska 27,Split</item>
      <item>GRAD SPLIT, Branimirova obala 17,21000 Split</item>
      <item>Trgovački sud Split Ured predsjednika suda, OIB 30842297926, Sukoišanska 6,21000 Split</item>
      <item>Porezna uprava Split, OIB 18683136487, Trg dr. Franje Tuđmana 4,21000 Split</item>
      <item>Općinski sud u Splitu Zemljišno knjižni odjel, OIB 61980608934, Gundulićeva 29,21000 Split</item>
      <item>Trgovački sud Split Računovodstvo, OIB 30842297926, Sukoišanska 6,21000 Split</item>
      <item>Boško Božić, OIB 74326173023, Put Skalica 11,21000 Split</item>
      <item>Goran Poljak, Put Skalica 49,21000 Split</item>
      <item>mr.sc. Mate Vučica, OIB 71421617824, Lička 23,21000 Split</item>
      <item>Sonja Kotarac, OIB 60454657826, Alojzija Stepinca 32,21000 Split</item>
      <item>Agencija za osiguranje radničkih potraživanja u slučaju stečaja poslodavca, OIB 04323472109, Frankopanska 11,10000 Zagreb</item>
      <item>Općinski sud u Splitu Stalna služb u Omišu, OIB 61980608934, Trg kralja Tomislava 5,21310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02048078228</item>
      <item>, OIB null</item>
      <item>, OIB 95129913801</item>
      <item>, OIB null</item>
      <item>, OIB 73025684607</item>
      <item>, OIB 85821130368</item>
      <item>, OIB 30842297926</item>
      <item>, OIB 70793241859</item>
      <item>, OIB 30842297926</item>
      <item>, OIB 30842297926</item>
      <item>, OIB 64546066176</item>
      <item>, OIB 30842297926</item>
      <item>, OIB 56700396356</item>
      <item>, OIB 39653698861</item>
      <item>, OIB 76080865307</item>
      <item>, OIB 29524210204</item>
      <item>, OIB 06280878935</item>
      <item>, OIB 68755790505</item>
      <item>, OIB 33821575818</item>
      <item>, OIB 33821575818</item>
      <item>, OIB 62875698528</item>
      <item>, OIB null</item>
      <item>, OIB 71421617824</item>
      <item>, OIB 16996972317</item>
      <item>, OIB null</item>
      <item>, OIB 72093067289</item>
      <item>, OIB null</item>
      <item>, OIB 30842297926</item>
      <item>, OIB 18683136487</item>
      <item>, OIB 61980608934</item>
      <item>, OIB 30842297926</item>
      <item>, OIB 74326173023</item>
      <item>, OIB null</item>
      <item>, OIB 71421617824</item>
      <item>, OIB 60454657826</item>
      <item>, OIB 04323472109</item>
      <item>, OIB 61980608934</item>
    </izvorni_sadrzaj>
    <derivirana_varijabla naziv="DomainObject.Predmet.SudioniciListNazivOIB_1">
      <item>, OIB 02048078228</item>
      <item>, OIB null</item>
      <item>, OIB 95129913801</item>
      <item>, OIB null</item>
      <item>, OIB 73025684607</item>
      <item>, OIB 85821130368</item>
      <item>, OIB 30842297926</item>
      <item>, OIB 70793241859</item>
      <item>, OIB 30842297926</item>
      <item>, OIB 30842297926</item>
      <item>, OIB 64546066176</item>
      <item>, OIB 30842297926</item>
      <item>, OIB 56700396356</item>
      <item>, OIB 39653698861</item>
      <item>, OIB 76080865307</item>
      <item>, OIB 29524210204</item>
      <item>, OIB 06280878935</item>
      <item>, OIB 68755790505</item>
      <item>, OIB 33821575818</item>
      <item>, OIB 33821575818</item>
      <item>, OIB 62875698528</item>
      <item>, OIB null</item>
      <item>, OIB 71421617824</item>
      <item>, OIB 16996972317</item>
      <item>, OIB null</item>
      <item>, OIB 72093067289</item>
      <item>, OIB null</item>
      <item>, OIB 30842297926</item>
      <item>, OIB 18683136487</item>
      <item>, OIB 61980608934</item>
      <item>, OIB 30842297926</item>
      <item>, OIB 74326173023</item>
      <item>, OIB null</item>
      <item>, OIB 71421617824</item>
      <item>, OIB 60454657826</item>
      <item>, OIB 04323472109</item>
      <item>, OIB 61980608934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235</properties:Words>
  <properties:Characters>1204</properties:Characters>
  <properties:Lines>42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2018-01-18T08:07:00Z</dcterms:created>
  <dc:creator>Marija Elez</dc:creator>
  <cp:lastModifiedBy>Marija Elez</cp:lastModifiedBy>
  <cp:lastPrinted>2018-01-18T08:42:00Z</cp:lastPrinted>
  <dcterms:modified xmlns:xsi="http://www.w3.org/2001/XMLSchema-instance" xsi:type="dcterms:W3CDTF">2018-01-18T08:43:00Z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