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c98c2" w14:paraId="92c98c2" w:rsidRDefault="00342377" w:rsidP="00342377" w:rsidR="0034237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77" w:rsidP="00342377" w:rsidR="0034237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42377" w:rsidP="00342377" w:rsidR="0034237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42377" w:rsidP="00342377" w:rsidR="0034237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42377" w:rsidP="00342377" w:rsidR="0034237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42377" w:rsidP="00342377" w:rsidR="0034237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42377" w:rsidP="00342377" w:rsidR="00342377" w:rsidRPr="005D578C">
      <w:pPr>
        <w:jc w:val="center"/>
        <w:rPr>
          <w:rFonts w:cs="Times New Roman" w:eastAsia="Times New Roman"/>
          <w:szCs w:val="24"/>
        </w:rPr>
      </w:pPr>
    </w:p>
    <w:p w:rsidRDefault="00342377" w:rsidP="00342377" w:rsidR="0034237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42377" w:rsidP="00342377" w:rsidR="00342377" w:rsidRPr="005D578C">
      <w:pPr>
        <w:rPr>
          <w:rFonts w:cs="Times New Roman" w:eastAsia="Times New Roman"/>
          <w:szCs w:val="24"/>
        </w:rPr>
      </w:pPr>
    </w:p>
    <w:p w:rsidRDefault="009C56C8" w:rsidP="00342377" w:rsidR="00342377">
      <w:pPr>
        <w:ind w:firstLine="708"/>
        <w:rPr>
          <w:rFonts w:cs="Times New Roman" w:eastAsia="Times New Roman"/>
          <w:szCs w:val="24"/>
        </w:rPr>
      </w:pPr>
      <w:r w:rsidRPr="009C56C8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342377" w:rsidRPr="009C56C8">
        <w:rPr>
          <w:rFonts w:cs="Times New Roman" w:eastAsia="Times New Roman"/>
          <w:szCs w:val="24"/>
        </w:rPr>
        <w:t>,</w:t>
      </w:r>
      <w:r w:rsidR="00342377" w:rsidRPr="009C56C8">
        <w:t xml:space="preserve"> </w:t>
      </w:r>
      <w:r w:rsidR="00342377" w:rsidRPr="009C56C8">
        <w:rPr>
          <w:rFonts w:cs="Times New Roman" w:eastAsia="Times New Roman"/>
          <w:szCs w:val="24"/>
        </w:rPr>
        <w:t>u skraćenom</w:t>
      </w:r>
      <w:r w:rsidR="00342377">
        <w:rPr>
          <w:rFonts w:cs="Times New Roman" w:eastAsia="Times New Roman"/>
          <w:szCs w:val="24"/>
        </w:rPr>
        <w:t xml:space="preserve"> stečajnom postupku nad </w:t>
      </w:r>
      <w:r w:rsidR="00342377" w:rsidRPr="005D578C">
        <w:rPr>
          <w:rFonts w:cs="Times New Roman" w:eastAsia="Times New Roman"/>
          <w:szCs w:val="24"/>
        </w:rPr>
        <w:t>pravnom osobom (dužnikom)</w:t>
      </w:r>
      <w:r w:rsidR="00342377">
        <w:rPr>
          <w:rFonts w:cs="Times New Roman" w:eastAsia="Times New Roman"/>
          <w:szCs w:val="24"/>
        </w:rPr>
        <w:t xml:space="preserve"> EXODUS M. D. j. d. o. o. Pula, Šandaljska 5 A, OIB 10221061088</w:t>
      </w:r>
      <w:r w:rsidR="00342377" w:rsidRPr="00D04320">
        <w:rPr>
          <w:rFonts w:cs="Times New Roman" w:eastAsia="Times New Roman"/>
          <w:szCs w:val="24"/>
        </w:rPr>
        <w:t>,</w:t>
      </w:r>
      <w:r w:rsidR="00342377">
        <w:rPr>
          <w:rFonts w:cs="Times New Roman" w:eastAsia="Times New Roman"/>
          <w:szCs w:val="24"/>
        </w:rPr>
        <w:t xml:space="preserve"> MBS 040309036, povodom zahtjeva </w:t>
      </w:r>
      <w:r w:rsidR="00342377" w:rsidRPr="008C0525">
        <w:rPr>
          <w:rFonts w:cs="Times New Roman" w:eastAsia="Times New Roman"/>
          <w:szCs w:val="24"/>
        </w:rPr>
        <w:t xml:space="preserve">Financijske agencije, </w:t>
      </w:r>
      <w:r w:rsidR="00342377">
        <w:rPr>
          <w:rFonts w:cs="Times New Roman" w:eastAsia="Times New Roman"/>
          <w:szCs w:val="24"/>
        </w:rPr>
        <w:t xml:space="preserve">OIB 85821130368, </w:t>
      </w:r>
      <w:r w:rsidR="00342377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342377">
        <w:rPr>
          <w:rFonts w:cs="Times New Roman" w:eastAsia="Times New Roman"/>
          <w:szCs w:val="24"/>
        </w:rPr>
        <w:t xml:space="preserve">Pula, </w:t>
      </w:r>
      <w:r w:rsidR="00342377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12</w:t>
      </w:r>
      <w:r w:rsidR="00342377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342377">
        <w:rPr>
          <w:rFonts w:cs="Times New Roman" w:eastAsia="Times New Roman"/>
          <w:szCs w:val="24"/>
        </w:rPr>
        <w:t xml:space="preserve"> 2016.</w:t>
      </w:r>
    </w:p>
    <w:p w:rsidRDefault="00342377" w:rsidP="00342377" w:rsidR="00342377" w:rsidRPr="005D578C">
      <w:pPr>
        <w:rPr>
          <w:rFonts w:cs="Times New Roman" w:eastAsia="Times New Roman"/>
          <w:szCs w:val="24"/>
        </w:rPr>
      </w:pPr>
    </w:p>
    <w:p w:rsidRDefault="00342377" w:rsidP="00342377" w:rsidR="0034237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42377" w:rsidP="00342377" w:rsidR="00342377" w:rsidRPr="005D578C">
      <w:pPr>
        <w:rPr>
          <w:rFonts w:cs="Times New Roman" w:eastAsia="Times New Roman"/>
          <w:szCs w:val="24"/>
        </w:rPr>
      </w:pPr>
    </w:p>
    <w:p w:rsidRDefault="00342377" w:rsidP="00342377" w:rsidR="0034237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EXODUS M. D. j. d. o. o. Pula, Šandaljska 5 A, OIB 10221061088</w:t>
      </w:r>
      <w:r w:rsidRPr="00D04320">
        <w:rPr>
          <w:rFonts w:cs="Times New Roman" w:eastAsia="Times New Roman"/>
          <w:szCs w:val="24"/>
        </w:rPr>
        <w:t>,</w:t>
      </w:r>
      <w:r w:rsidR="005E7A67">
        <w:rPr>
          <w:rFonts w:cs="Times New Roman" w:eastAsia="Times New Roman"/>
          <w:szCs w:val="24"/>
        </w:rPr>
        <w:t xml:space="preserve"> MBS 040309036</w:t>
      </w:r>
      <w:r>
        <w:rPr>
          <w:rFonts w:cs="Times New Roman" w:eastAsia="Times New Roman"/>
          <w:szCs w:val="24"/>
        </w:rPr>
        <w:t>.</w:t>
      </w:r>
    </w:p>
    <w:p w:rsidRDefault="00342377" w:rsidP="00342377" w:rsidR="00342377" w:rsidRPr="005D578C">
      <w:pPr>
        <w:rPr>
          <w:rFonts w:cs="Times New Roman" w:eastAsia="Times New Roman"/>
          <w:szCs w:val="24"/>
        </w:rPr>
      </w:pPr>
    </w:p>
    <w:p w:rsidRDefault="00342377" w:rsidP="00342377" w:rsidR="0034237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342377" w:rsidP="00342377" w:rsidR="00342377">
      <w:pPr>
        <w:rPr>
          <w:rFonts w:cs="Times New Roman" w:eastAsia="Times New Roman"/>
          <w:szCs w:val="20"/>
        </w:rPr>
      </w:pPr>
    </w:p>
    <w:p w:rsidRDefault="00342377" w:rsidP="00342377" w:rsidR="0034237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EXODUS M. D. j. d. o. o. Pula, Šandaljska 5 A, OIB 10221061088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040309036.</w:t>
      </w:r>
    </w:p>
    <w:p w:rsidRDefault="00342377" w:rsidP="00342377" w:rsidR="00342377">
      <w:pPr>
        <w:ind w:firstLine="709"/>
        <w:rPr>
          <w:rFonts w:cs="Times New Roman" w:eastAsia="Times New Roman"/>
          <w:szCs w:val="24"/>
        </w:rPr>
      </w:pPr>
    </w:p>
    <w:p w:rsidRDefault="00342377" w:rsidP="00342377" w:rsidR="0034237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EXODUS M. D. j. d. o. o. Pula, Šandaljska 5 A, OIB 10221061088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040309036.</w:t>
      </w:r>
    </w:p>
    <w:p w:rsidRDefault="00342377" w:rsidP="00342377" w:rsidR="00342377">
      <w:pPr>
        <w:rPr>
          <w:rFonts w:cs="Times New Roman" w:eastAsia="Times New Roman"/>
          <w:szCs w:val="24"/>
        </w:rPr>
      </w:pPr>
    </w:p>
    <w:p w:rsidRDefault="00342377" w:rsidP="00342377" w:rsidR="00342377" w:rsidRPr="005D578C">
      <w:pPr>
        <w:rPr>
          <w:rFonts w:cs="Times New Roman" w:eastAsia="Times New Roman"/>
          <w:szCs w:val="24"/>
        </w:rPr>
      </w:pPr>
    </w:p>
    <w:p w:rsidRDefault="00342377" w:rsidP="00342377" w:rsidR="0034237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42377" w:rsidP="00342377" w:rsidR="00342377">
      <w:pPr>
        <w:ind w:firstLine="708"/>
        <w:rPr>
          <w:rFonts w:cs="Times New Roman" w:eastAsia="Times New Roman"/>
          <w:szCs w:val="24"/>
        </w:rPr>
      </w:pPr>
    </w:p>
    <w:p w:rsidRDefault="00342377" w:rsidP="00342377" w:rsidR="0034237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EXODUS M. D. j.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St-808/2015-3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42377" w:rsidP="00342377" w:rsidR="0034237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42377" w:rsidP="00342377" w:rsidR="00342377" w:rsidRPr="005D578C">
      <w:pPr>
        <w:rPr>
          <w:rFonts w:cs="Times New Roman" w:eastAsia="Times New Roman"/>
          <w:szCs w:val="24"/>
        </w:rPr>
      </w:pPr>
    </w:p>
    <w:p w:rsidRDefault="00342377" w:rsidP="00342377" w:rsidR="0034237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86623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. </w:t>
      </w:r>
      <w:r w:rsidR="00286623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42377" w:rsidP="00342377" w:rsidR="00342377">
      <w:pPr>
        <w:rPr>
          <w:rFonts w:cs="Times New Roman" w:eastAsia="Times New Roman"/>
          <w:szCs w:val="24"/>
        </w:rPr>
      </w:pPr>
    </w:p>
    <w:p w:rsidRDefault="00342377" w:rsidP="00342377" w:rsidR="0034237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42377" w:rsidP="00342377" w:rsidR="0034237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835DC2">
        <w:rPr>
          <w:rFonts w:cs="Times New Roman" w:eastAsia="Times New Roman"/>
          <w:szCs w:val="24"/>
        </w:rPr>
        <w:t>, v.r.</w:t>
      </w:r>
    </w:p>
    <w:p w:rsidRDefault="00342377" w:rsidP="00342377" w:rsidR="00342377">
      <w:pPr>
        <w:jc w:val="left"/>
        <w:rPr>
          <w:rFonts w:cs="Times New Roman" w:eastAsia="Times New Roman"/>
          <w:szCs w:val="24"/>
        </w:rPr>
      </w:pPr>
    </w:p>
    <w:p w:rsidRDefault="00342377" w:rsidP="00342377" w:rsidR="00342377" w:rsidRPr="005D578C">
      <w:pPr>
        <w:jc w:val="left"/>
        <w:rPr>
          <w:rFonts w:cs="Times New Roman" w:eastAsia="Times New Roman"/>
          <w:szCs w:val="24"/>
        </w:rPr>
      </w:pPr>
    </w:p>
    <w:p w:rsidRDefault="00342377" w:rsidP="00342377" w:rsidR="0034237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21FB6" w:rsidP="00921FB6" w:rsidR="00921FB6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921FB6" w:rsidP="00921FB6" w:rsidR="00921FB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42377" w:rsidP="00342377" w:rsidR="00342377">
      <w:pPr>
        <w:rPr>
          <w:rFonts w:cs="Times New Roman" w:eastAsia="Times New Roman"/>
          <w:szCs w:val="24"/>
        </w:rPr>
      </w:pPr>
    </w:p>
    <w:p w:rsidRDefault="00342377" w:rsidP="00342377" w:rsidR="00342377" w:rsidRPr="005D578C">
      <w:pPr>
        <w:rPr>
          <w:rFonts w:cs="Times New Roman" w:eastAsia="Times New Roman"/>
          <w:szCs w:val="24"/>
        </w:rPr>
      </w:pPr>
    </w:p>
    <w:p w:rsidRDefault="00342377" w:rsidP="00342377" w:rsidR="0034237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42377" w:rsidP="00342377" w:rsidR="0034237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42377" w:rsidP="00342377" w:rsidR="0034237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EXODUS M. D. j. d. o. o. Pula, Šandaljska 5 A,</w:t>
      </w:r>
    </w:p>
    <w:p w:rsidRDefault="00342377" w:rsidP="00342377" w:rsidR="0034237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Miloš Šimulija, Brdo Utinjsko, Brdo Utinjsko 8,</w:t>
      </w:r>
    </w:p>
    <w:p w:rsidRDefault="00342377" w:rsidP="00342377" w:rsidR="0034237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342377" w:rsidP="00342377" w:rsidR="0034237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42377" w:rsidP="00342377" w:rsidR="0034237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342377" w:rsidP="00342377" w:rsidR="0034237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42377" w:rsidP="00342377" w:rsidR="0034237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42377" w:rsidP="00342377" w:rsidR="0034237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42377" w:rsidP="00342377" w:rsidR="00342377"/>
    <w:p w:rsidRDefault="00342377" w:rsidP="00342377" w:rsidR="00342377"/>
    <w:p w:rsidRDefault="00342377" w:rsidP="00342377" w:rsidR="00342377"/>
    <w:p w:rsidRDefault="00342377" w:rsidP="00342377" w:rsidR="00342377"/>
    <w:p w:rsidRDefault="00342377" w:rsidP="00342377" w:rsidR="00342377"/>
    <w:p w:rsidRDefault="00835DC2" w:rsidR="00387208"/>
    <w:sectPr w:rsidSect="00B94DA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377" w:rsidP="00342377" w:rsidR="00342377">
      <w:r>
        <w:separator/>
      </w:r>
    </w:p>
  </w:endnote>
  <w:endnote w:id="0" w:type="continuationSeparator">
    <w:p w:rsidRDefault="00342377" w:rsidP="00342377" w:rsidR="0034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377" w:rsidP="00342377" w:rsidR="00342377">
      <w:r>
        <w:separator/>
      </w:r>
    </w:p>
  </w:footnote>
  <w:footnote w:id="0" w:type="continuationSeparator">
    <w:p w:rsidRDefault="00342377" w:rsidP="00342377" w:rsidR="0034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2377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35DC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St-808/2015-5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2377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St-808/2015-5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7B1D"/>
    <w:rsid w:val="00286623"/>
    <w:rsid w:val="00297B1D"/>
    <w:rsid w:val="00342377"/>
    <w:rsid w:val="005E7A67"/>
    <w:rsid w:val="0075528E"/>
    <w:rsid w:val="0079403F"/>
    <w:rsid w:val="00835DC2"/>
    <w:rsid w:val="00921FB6"/>
    <w:rsid w:val="009C5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37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237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4237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2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237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23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4237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5D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DC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35DC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35DC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35DC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37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237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4237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2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237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23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4237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5D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DC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35DC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35DC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35DC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St-808/2015</izvorni_sadrzaj>
    <derivirana_varijabla naziv="DomainObject.Predmet.OznakaBroj_1">St-808/2015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EXODUS M.D. j.d.o.o. PULA</izvorni_sadrzaj>
    <derivirana_varijabla naziv="DomainObject.Predmet.ProtustrankaFormated_1">  EXODUS M.D. j.d.o.o. PULA</derivirana_varijabla>
  </DomainObject.Predmet.ProtustrankaFormated>
  <DomainObject.Predmet.ProtustrankaFormatedOIB>
    <izvorni_sadrzaj>  EXODUS M.D. j.d.o.o. PULA, OIB 10221061088</izvorni_sadrzaj>
    <derivirana_varijabla naziv="DomainObject.Predmet.ProtustrankaFormatedOIB_1">  EXODUS M.D. j.d.o.o. PULA, OIB 10221061088</derivirana_varijabla>
  </DomainObject.Predmet.ProtustrankaFormatedOIB>
  <DomainObject.Predmet.ProtustrankaFormatedWithAdress>
    <izvorni_sadrzaj> EXODUS M.D. j.d.o.o. PULA, Šandaljska 5 A, 52100 Pula</izvorni_sadrzaj>
    <derivirana_varijabla naziv="DomainObject.Predmet.ProtustrankaFormatedWithAdress_1"> EXODUS M.D. j.d.o.o. PULA, Šandaljska 5 A, 52100 Pula</derivirana_varijabla>
  </DomainObject.Predmet.ProtustrankaFormatedWithAdress>
  <DomainObject.Predmet.ProtustrankaFormatedWithAdressOIB>
    <izvorni_sadrzaj> EXODUS M.D. j.d.o.o. PULA, OIB 10221061088, Šandaljska 5 A, 52100 Pula</izvorni_sadrzaj>
    <derivirana_varijabla naziv="DomainObject.Predmet.ProtustrankaFormatedWithAdressOIB_1"> EXODUS M.D. j.d.o.o. PULA, OIB 10221061088, Šandaljska 5 A, 52100 Pula</derivirana_varijabla>
  </DomainObject.Predmet.ProtustrankaFormatedWithAdressOIB>
  <DomainObject.Predmet.ProtustrankaWithAdress>
    <izvorni_sadrzaj>EXODUS M.D. j.d.o.o. PULA Šandaljska 5 A, 52100 Pula</izvorni_sadrzaj>
    <derivirana_varijabla naziv="DomainObject.Predmet.ProtustrankaWithAdress_1">EXODUS M.D. j.d.o.o. PULA Šandaljska 5 A, 52100 Pula</derivirana_varijabla>
  </DomainObject.Predmet.ProtustrankaWithAdress>
  <DomainObject.Predmet.ProtustrankaWithAdressOIB>
    <izvorni_sadrzaj>EXODUS M.D. j.d.o.o. PULA, OIB 10221061088, Šandaljska 5 A, 52100 Pula</izvorni_sadrzaj>
    <derivirana_varijabla naziv="DomainObject.Predmet.ProtustrankaWithAdressOIB_1">EXODUS M.D. j.d.o.o. PULA, OIB 10221061088, Šandaljska 5 A, 52100 Pula</derivirana_varijabla>
  </DomainObject.Predmet.ProtustrankaWithAdressOIB>
  <DomainObject.Predmet.ProtustrankaNazivFormated>
    <izvorni_sadrzaj>EXODUS M.D. j.d.o.o. PULA</izvorni_sadrzaj>
    <derivirana_varijabla naziv="DomainObject.Predmet.ProtustrankaNazivFormated_1">EXODUS M.D. j.d.o.o. PULA</derivirana_varijabla>
  </DomainObject.Predmet.ProtustrankaNazivFormated>
  <DomainObject.Predmet.ProtustrankaNazivFormatedOIB>
    <izvorni_sadrzaj>EXODUS M.D. j.d.o.o. PULA, OIB 10221061088</izvorni_sadrzaj>
    <derivirana_varijabla naziv="DomainObject.Predmet.ProtustrankaNazivFormatedOIB_1">EXODUS M.D. j.d.o.o. PULA, OIB 10221061088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72880.04</izvorni_sadrzaj>
    <derivirana_varijabla naziv="DomainObject.Predmet.TrenutnaVrijednost_1">72880.04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EXODUS M.D. j.d.o.o. PULA</item>
    </izvorni_sadrzaj>
    <derivirana_varijabla naziv="DomainObject.Predmet.ProtuStrankaListFormated_1">
      <item>EXODUS M.D. j.d.o.o. PULA</item>
    </derivirana_varijabla>
  </DomainObject.Predmet.ProtuStrankaListFormated>
  <DomainObject.Predmet.ProtuStrankaListFormatedOIB>
    <izvorni_sadrzaj>
      <item>EXODUS M.D. j.d.o.o. PULA, OIB 10221061088</item>
    </izvorni_sadrzaj>
    <derivirana_varijabla naziv="DomainObject.Predmet.ProtuStrankaListFormatedOIB_1">
      <item>EXODUS M.D. j.d.o.o. PULA, OIB 10221061088</item>
    </derivirana_varijabla>
  </DomainObject.Predmet.ProtuStrankaListFormatedOIB>
  <DomainObject.Predmet.ProtuStrankaListFormatedWithAdress>
    <izvorni_sadrzaj>
      <item>EXODUS M.D. j.d.o.o. PULA, Šandaljska 5 A, 52100 Pula</item>
    </izvorni_sadrzaj>
    <derivirana_varijabla naziv="DomainObject.Predmet.ProtuStrankaListFormatedWithAdress_1">
      <item>EXODUS M.D. j.d.o.o. PULA, Šandaljska 5 A, 52100 Pula</item>
    </derivirana_varijabla>
  </DomainObject.Predmet.ProtuStrankaListFormatedWithAdress>
  <DomainObject.Predmet.ProtuStrankaListFormatedWithAdressOIB>
    <izvorni_sadrzaj>
      <item>EXODUS M.D. j.d.o.o. PULA, OIB 10221061088, Šandaljska 5 A, 52100 Pula</item>
    </izvorni_sadrzaj>
    <derivirana_varijabla naziv="DomainObject.Predmet.ProtuStrankaListFormatedWithAdressOIB_1">
      <item>EXODUS M.D. j.d.o.o. PULA, OIB 10221061088, Šandaljska 5 A, 52100 Pula</item>
    </derivirana_varijabla>
  </DomainObject.Predmet.ProtuStrankaListFormatedWithAdressOIB>
  <DomainObject.Predmet.ProtuStrankaListNazivFormated>
    <izvorni_sadrzaj>
      <item>EXODUS M.D. j.d.o.o. PULA</item>
    </izvorni_sadrzaj>
    <derivirana_varijabla naziv="DomainObject.Predmet.ProtuStrankaListNazivFormated_1">
      <item>EXODUS M.D. j.d.o.o. PULA</item>
    </derivirana_varijabla>
  </DomainObject.Predmet.ProtuStrankaListNazivFormated>
  <DomainObject.Predmet.ProtuStrankaListNazivFormatedOIB>
    <izvorni_sadrzaj>
      <item>EXODUS M.D. j.d.o.o. PULA, OIB 10221061088</item>
    </izvorni_sadrzaj>
    <derivirana_varijabla naziv="DomainObject.Predmet.ProtuStrankaListNazivFormatedOIB_1">
      <item>EXODUS M.D. j.d.o.o. PULA, OIB 10221061088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EXODUS M.D. j.d.o.o. PULA</izvorni_sadrzaj>
    <derivirana_varijabla naziv="DomainObject.Predmet.ProtustrankaIDrugi_1">EXODUS M.D.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EXODUS M.D. j.d.o.o. PULA, OIB 10221061088, Šandaljska 5 A, 52100 Pula</izvorni_sadrzaj>
    <derivirana_varijabla naziv="DomainObject.Predmet.ProtustrankaIDrugiAdressOIB_1">EXODUS M.D. j.d.o.o. PULA, OIB 10221061088, Šandaljska 5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EXODUS M.D. j.d.o.o. PULA</item>
    </izvorni_sadrzaj>
    <derivirana_varijabla naziv="DomainObject.Predmet.SudioniciListNaziv_1">
      <item>FINANCIJSKA AGENCIJA, RC RIJEKA, PODRUŽNICA PULA, PULA</item>
      <item>EXODUS M.D.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EXODUS M.D. j.d.o.o. PULA, OIB 10221061088, Šandaljska 5 A,52100 Pula</item>
    </izvorni_sadrzaj>
    <derivirana_varijabla naziv="DomainObject.Predmet.SudioniciListAdressOIB_1">
      <item>FINANCIJSKA AGENCIJA, RC RIJEKA, PODRUŽNICA PULA, PULA, OIB 85821130368, GIARDINI 5,52100 Pula</item>
      <item>EXODUS M.D. j.d.o.o. PULA, OIB 10221061088, Šandaljska 5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10221061088</item>
    </izvorni_sadrzaj>
    <derivirana_varijabla naziv="DomainObject.Predmet.SudioniciListNazivOIB_1">
      <item>, OIB 85821130368</item>
      <item>, OIB 10221061088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3083</properties:Characters>
  <properties:Lines>81</properties:Lines>
  <properties:Paragraphs>30</properties:Paragraphs>
  <properties:TotalTime>5</properties:TotalTime>
  <properties:ScaleCrop>false</properties:ScaleCrop>
  <properties:LinksUpToDate>false</properties:LinksUpToDate>
  <properties:CharactersWithSpaces>3696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2016-03-18T11:18:00Z</dcterms:created>
  <dc:creator>Mihaela Kaligari</dc:creator>
  <dc:description/>
  <cp:keywords/>
  <cp:lastModifiedBy>Ana Jeromela</cp:lastModifiedBy>
  <cp:lastPrinted>2016-04-12T07:24:00Z</cp:lastPrinted>
  <dcterms:modified xmlns:xsi="http://www.w3.org/2001/XMLSchema-instance" xsi:type="dcterms:W3CDTF">2016-04-12T07:24:00Z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