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6534" w14:paraId="34f6534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87617D">
        <w:t>481/16-</w:t>
      </w:r>
      <w:r w:rsidR="004619F0">
        <w:t>13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87617D">
        <w:t>DINAMIK 3 d.o.o., Šibenik, Donje Polje, Cesta Šibenik – Split 13, OIB: 68885158138</w:t>
      </w:r>
      <w:r w:rsidR="00275BDE" w:rsidRPr="001C5505">
        <w:t xml:space="preserve">,  </w:t>
      </w:r>
      <w:r w:rsidR="00615D63">
        <w:t xml:space="preserve">koga zastupa stečajni upravitelj </w:t>
      </w:r>
      <w:r w:rsidR="0087617D">
        <w:t>Branko Morić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4619F0">
        <w:t>12. siječnja 2017</w:t>
      </w:r>
      <w:r w:rsidR="008F62EA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87617D">
        <w:t>Branka Morića</w:t>
      </w:r>
      <w:r w:rsidR="001A4D92" w:rsidRPr="003573CC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4619F0">
        <w:t>3</w:t>
      </w:r>
      <w:r w:rsidR="0087617D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BF6817" w:rsidP="004619F0" w:rsidR="00BF6817" w:rsidRPr="003573CC">
      <w:pPr>
        <w:ind w:hanging="713" w:left="1418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87617D">
        <w:t xml:space="preserve">29. travnja 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87617D">
        <w:t>06. lipnja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4619F0" w:rsidP="004619F0" w:rsidR="004619F0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4619F0">
        <w:t>12. siječnja 2017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BF6817" w:rsidP="00BF6817" w:rsidR="00BF6817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lastRenderedPageBreak/>
        <w:t>e-</w:t>
      </w:r>
      <w:r w:rsidR="00FF1853">
        <w:t>oglasna ploča</w:t>
      </w:r>
    </w:p>
    <w:p w:rsidRDefault="00D92CB3" w:rsidP="00615D63" w:rsidR="00D92CB3">
      <w:pPr>
        <w:numPr>
          <w:ilvl w:val="0"/>
          <w:numId w:val="2"/>
        </w:numPr>
      </w:pPr>
      <w:r>
        <w:t>računovodstvo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74532"/>
    <w:rsid w:val="00176680"/>
    <w:rsid w:val="00196233"/>
    <w:rsid w:val="001A4D92"/>
    <w:rsid w:val="001C544E"/>
    <w:rsid w:val="001E2171"/>
    <w:rsid w:val="00205775"/>
    <w:rsid w:val="00213032"/>
    <w:rsid w:val="00215A8F"/>
    <w:rsid w:val="002259A2"/>
    <w:rsid w:val="0026493A"/>
    <w:rsid w:val="00266557"/>
    <w:rsid w:val="00273294"/>
    <w:rsid w:val="00275BDE"/>
    <w:rsid w:val="0027713E"/>
    <w:rsid w:val="002A164D"/>
    <w:rsid w:val="002B1C76"/>
    <w:rsid w:val="002B6ABF"/>
    <w:rsid w:val="002C4389"/>
    <w:rsid w:val="00331B3A"/>
    <w:rsid w:val="003513F2"/>
    <w:rsid w:val="003573CC"/>
    <w:rsid w:val="00371D43"/>
    <w:rsid w:val="00384818"/>
    <w:rsid w:val="003973A1"/>
    <w:rsid w:val="003A1FC0"/>
    <w:rsid w:val="003E0805"/>
    <w:rsid w:val="003F3826"/>
    <w:rsid w:val="004619F0"/>
    <w:rsid w:val="004630AA"/>
    <w:rsid w:val="00486D35"/>
    <w:rsid w:val="005A216F"/>
    <w:rsid w:val="005E425A"/>
    <w:rsid w:val="00615D63"/>
    <w:rsid w:val="00630EA3"/>
    <w:rsid w:val="00633783"/>
    <w:rsid w:val="00634CED"/>
    <w:rsid w:val="00640DD5"/>
    <w:rsid w:val="00641A70"/>
    <w:rsid w:val="006A5242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7617D"/>
    <w:rsid w:val="00886894"/>
    <w:rsid w:val="00890095"/>
    <w:rsid w:val="008A5C59"/>
    <w:rsid w:val="008F62EA"/>
    <w:rsid w:val="00911FC8"/>
    <w:rsid w:val="009250E5"/>
    <w:rsid w:val="009433E3"/>
    <w:rsid w:val="00986612"/>
    <w:rsid w:val="00986615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0187"/>
    <w:rsid w:val="00B41F9A"/>
    <w:rsid w:val="00B4287C"/>
    <w:rsid w:val="00B50947"/>
    <w:rsid w:val="00B74A47"/>
    <w:rsid w:val="00BA61CA"/>
    <w:rsid w:val="00BB192C"/>
    <w:rsid w:val="00BF6817"/>
    <w:rsid w:val="00C64EB0"/>
    <w:rsid w:val="00CA2AA9"/>
    <w:rsid w:val="00CE069C"/>
    <w:rsid w:val="00CF2E75"/>
    <w:rsid w:val="00CF7517"/>
    <w:rsid w:val="00D27BB2"/>
    <w:rsid w:val="00D375C3"/>
    <w:rsid w:val="00D92CB3"/>
    <w:rsid w:val="00E3307B"/>
    <w:rsid w:val="00E33F8D"/>
    <w:rsid w:val="00E44A35"/>
    <w:rsid w:val="00E52205"/>
    <w:rsid w:val="00E53552"/>
    <w:rsid w:val="00E62116"/>
    <w:rsid w:val="00E702CF"/>
    <w:rsid w:val="00EB4F5F"/>
    <w:rsid w:val="00ED4FCD"/>
    <w:rsid w:val="00F4089B"/>
    <w:rsid w:val="00F434E0"/>
    <w:rsid w:val="00F50B68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4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F5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F5F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F5F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F5F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4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F5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F5F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F5F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F5F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2017.</izvorni_sadrzaj>
    <derivirana_varijabla naziv="DomainObject.Predmet.DatumRjesavanja_1">12.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DINAMIK 3 d.o.o. za trgovinu i usluge</izvorni_sadrzaj>
    <derivirana_varijabla naziv="DomainObject.Predmet.ProtustrankaFormated_1">  DINAMIK 3 d.o.o. za trgovinu i usluge</derivirana_varijabla>
  </DomainObject.Predmet.ProtustrankaFormated>
  <DomainObject.Predmet.ProtustrankaFormatedOIB>
    <izvorni_sadrzaj>  DINAMIK 3 d.o.o. za trgovinu i usluge, OIB 68885158138</izvorni_sadrzaj>
    <derivirana_varijabla naziv="DomainObject.Predmet.ProtustrankaFormatedOIB_1">  DINAMIK 3 d.o.o. za trgovinu i usluge, OIB 68885158138</derivirana_varijabla>
  </DomainObject.Predmet.ProtustrankaFormatedOIB>
  <DomainObject.Predmet.ProtustrankaFormatedWithAdress>
    <izvorni_sadrzaj> DINAMIK 3 d.o.o. za trgovinu i usluge, Donje polje, Cesta Šibenik - Split 13, 22000 Šibenik</izvorni_sadrzaj>
    <derivirana_varijabla naziv="DomainObject.Predmet.ProtustrankaFormatedWithAdress_1"> DINAMIK 3 d.o.o. za trgovinu i usluge, Donje polje, Cesta Šibenik - Split 13, 22000 Šibenik</derivirana_varijabla>
  </DomainObject.Predmet.ProtustrankaFormatedWithAdress>
  <DomainObject.Predmet.ProtustrankaFormatedWithAdressOIB>
    <izvorni_sadrzaj> DINAMIK 3 d.o.o. za trgovinu i usluge, OIB 68885158138, Donje polje, Cesta Šibenik - Split 13, 22000 Šibenik</izvorni_sadrzaj>
    <derivirana_varijabla naziv="DomainObject.Predmet.ProtustrankaFormatedWithAdressOIB_1"> DINAMIK 3 d.o.o. za trgovinu i usluge, OIB 68885158138, Donje polje, Cesta Šibenik - Split 13, 22000 Šibenik</derivirana_varijabla>
  </DomainObject.Predmet.ProtustrankaFormatedWithAdressOIB>
  <DomainObject.Predmet.ProtustrankaWithAdress>
    <izvorni_sadrzaj>DINAMIK 3 d.o.o. za trgovinu i usluge Donje polje, Cesta Šibenik - Split 13, 22000 Šibenik</izvorni_sadrzaj>
    <derivirana_varijabla naziv="DomainObject.Predmet.ProtustrankaWithAdress_1">DINAMIK 3 d.o.o. za trgovinu i usluge Donje polje, Cesta Šibenik - Split 13, 22000 Šibenik</derivirana_varijabla>
  </DomainObject.Predmet.ProtustrankaWithAdress>
  <DomainObject.Predmet.ProtustrankaWithAdressOIB>
    <izvorni_sadrzaj>DINAMIK 3 d.o.o. za trgovinu i usluge, OIB 68885158138, Donje polje, Cesta Šibenik - Split 13, 22000 Šibenik</izvorni_sadrzaj>
    <derivirana_varijabla naziv="DomainObject.Predmet.ProtustrankaWithAdressOIB_1">DINAMIK 3 d.o.o. za trgovinu i usluge, OIB 68885158138, Donje polje, Cesta Šibenik - Split 13, 22000 Šibenik</derivirana_varijabla>
  </DomainObject.Predmet.ProtustrankaWithAdressOIB>
  <DomainObject.Predmet.ProtustrankaNazivFormated>
    <izvorni_sadrzaj>DINAMIK 3 d.o.o. za trgovinu i usluge</izvorni_sadrzaj>
    <derivirana_varijabla naziv="DomainObject.Predmet.ProtustrankaNazivFormated_1">DINAMIK 3 d.o.o. za trgovinu i usluge</derivirana_varijabla>
  </DomainObject.Predmet.ProtustrankaNazivFormated>
  <DomainObject.Predmet.ProtustrankaNazivFormatedOIB>
    <izvorni_sadrzaj>DINAMIK 3 d.o.o. za trgovinu i usluge, OIB 68885158138</izvorni_sadrzaj>
    <derivirana_varijabla naziv="DomainObject.Predmet.ProtustrankaNazivFormatedOIB_1">DINAMIK 3 d.o.o. za trgovinu i usluge, OIB 68885158138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DINAMIK 3 d.o.o. za trgovinu i usluge</item>
    </izvorni_sadrzaj>
    <derivirana_varijabla naziv="DomainObject.Predmet.ProtuStrankaListFormated_1">
      <item>DINAMIK 3 d.o.o. za trgovinu i usluge</item>
    </derivirana_varijabla>
  </DomainObject.Predmet.ProtuStrankaListFormated>
  <DomainObject.Predmet.ProtuStrankaListFormatedOIB>
    <izvorni_sadrzaj>
      <item>DINAMIK 3 d.o.o. za trgovinu i usluge, OIB 68885158138</item>
    </izvorni_sadrzaj>
    <derivirana_varijabla naziv="DomainObject.Predmet.ProtuStrankaListFormatedOIB_1">
      <item>DINAMIK 3 d.o.o. za trgovinu i usluge, OIB 68885158138</item>
    </derivirana_varijabla>
  </DomainObject.Predmet.ProtuStrankaListFormatedOIB>
  <DomainObject.Predmet.ProtuStrankaListFormatedWithAdress>
    <izvorni_sadrzaj>
      <item>DINAMIK 3 d.o.o. za trgovinu i usluge, Donje polje, Cesta Šibenik - Split 13, 22000 Šibenik</item>
    </izvorni_sadrzaj>
    <derivirana_varijabla naziv="DomainObject.Predmet.ProtuStrankaListFormatedWithAdress_1">
      <item>DINAMIK 3 d.o.o. za trgovinu i usluge, Donje polje, Cesta Šibenik - Split 13, 22000 Šibenik</item>
    </derivirana_varijabla>
  </DomainObject.Predmet.ProtuStrankaListFormatedWithAdress>
  <DomainObject.Predmet.ProtuStrankaListFormatedWithAdressOIB>
    <izvorni_sadrzaj>
      <item>DINAMIK 3 d.o.o. za trgovinu i usluge, OIB 68885158138, Donje polje, Cesta Šibenik - Split 13, 22000 Šibenik</item>
    </izvorni_sadrzaj>
    <derivirana_varijabla naziv="DomainObject.Predmet.ProtuStrankaListFormatedWithAdressOIB_1">
      <item>DINAMIK 3 d.o.o. za trgovinu i usluge, OIB 68885158138, Donje polje, Cesta Šibenik - Split 13, 22000 Šibenik</item>
    </derivirana_varijabla>
  </DomainObject.Predmet.ProtuStrankaListFormatedWithAdressOIB>
  <DomainObject.Predmet.ProtuStrankaListNazivFormated>
    <izvorni_sadrzaj>
      <item>DINAMIK 3 d.o.o. za trgovinu i usluge</item>
    </izvorni_sadrzaj>
    <derivirana_varijabla naziv="DomainObject.Predmet.ProtuStrankaListNazivFormated_1">
      <item>DINAMIK 3 d.o.o. za trgovinu i usluge</item>
    </derivirana_varijabla>
  </DomainObject.Predmet.ProtuStrankaListNazivFormated>
  <DomainObject.Predmet.ProtuStrankaListNazivFormatedOIB>
    <izvorni_sadrzaj>
      <item>DINAMIK 3 d.o.o. za trgovinu i usluge, OIB 68885158138</item>
    </izvorni_sadrzaj>
    <derivirana_varijabla naziv="DomainObject.Predmet.ProtuStrankaListNazivFormatedOIB_1">
      <item>DINAMIK 3 d.o.o. za trgovinu i usluge, OIB 68885158138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DINAMIK 3 d.o.o. za trgovinu i usluge</izvorni_sadrzaj>
    <derivirana_varijabla naziv="DomainObject.Predmet.ProtustrankaIDrugi_1">DINAMIK 3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DINAMIK 3 d.o.o. za trgovinu i usluge, OIB 68885158138, Donje polje, Cesta Šibenik - Split 13, 22000 Šibenik</izvorni_sadrzaj>
    <derivirana_varijabla naziv="DomainObject.Predmet.ProtustrankaIDrugiAdressOIB_1">DINAMIK 3 d.o.o. za trgovinu i usluge, OIB 68885158138, Donje polje, Cesta Šibenik - Split 13,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siječnja 2017.</izvorni_sadrzaj>
    <derivirana_varijabla naziv="DomainObject.Predmet.OdlukaRjesenje.DatumDonosenjaOdluke_1">12.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St-481/2016-15</izvorni_sadrzaj>
    <derivirana_varijabla naziv="DomainObject.Predmet.OdlukaRjesenje.Oznaka_1">St-481/2016-15</derivirana_varijabla>
  </DomainObject.Predmet.OdlukaRjesenje.Oznaka>
  <DomainObject.Predmet.SudioniciListNaziv>
    <izvorni_sadrzaj>
      <item>FINA - Podružnica Šibenik</item>
      <item>DINAMIK 3 d.o.o. za trgovinu i usluge</item>
    </izvorni_sadrzaj>
    <derivirana_varijabla naziv="DomainObject.Predmet.SudioniciListNaziv_1">
      <item>FINA - Podružnica Šibenik</item>
      <item>DINAMIK 3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DINAMIK 3 d.o.o. za trgovinu i usluge, OIB 68885158138, Donje polje, Cesta Šibenik - Split 13,22000 Šibenik</item>
    </izvorni_sadrzaj>
    <derivirana_varijabla naziv="DomainObject.Predmet.SudioniciListAdressOIB_1">
      <item>FINA - Podružnica Šibenik, OIB 85821130368, Perivoj L. Marune 1,22000 Šibenik</item>
      <item>DINAMIK 3 d.o.o. za trgovinu i usluge, OIB 68885158138, Donje polje, Cesta Šibenik - Split 13,22000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68885158138</item>
    </izvorni_sadrzaj>
    <derivirana_varijabla naziv="DomainObject.Predmet.SudioniciListNazivOIB_1">
      <item>, OIB 85821130368</item>
      <item>, OIB 68885158138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241</properties:Words>
  <properties:Characters>1156</properties:Characters>
  <properties:Lines>53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2016-07-14T06:14:00Z</dcterms:created>
  <dc:creator>abajlo</dc:creator>
  <cp:lastModifiedBy>wsadmin</cp:lastModifiedBy>
  <cp:lastPrinted>2017-01-12T08:46:00Z</cp:lastPrinted>
  <dcterms:modified xmlns:xsi="http://www.w3.org/2001/XMLSchema-instance" xsi:type="dcterms:W3CDTF">2017-01-12T12:03:00Z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