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775d" w14:paraId="a94775d" w:rsidRDefault="00A26F3B" w:rsidP="004B741D" w:rsidR="004B741D">
      <w:pPr>
        <w:jc w:val="right"/>
        <w15:collapsed w:val="false"/>
      </w:pPr>
      <w:bookmarkStart w:name="_GoBack" w:id="0"/>
      <w:bookmarkEnd w:id="0"/>
      <w:r>
        <w:t>13 St-</w:t>
      </w:r>
      <w:r w:rsidR="0088573E">
        <w:t>756</w:t>
      </w:r>
      <w:r>
        <w:t>/</w:t>
      </w:r>
      <w:r w:rsidR="003B12C2">
        <w:t>16</w:t>
      </w:r>
      <w:r>
        <w:t>-</w:t>
      </w:r>
      <w:r w:rsidR="0088573E">
        <w:t>7</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w:t>
      </w:r>
      <w:proofErr w:type="spellStart"/>
      <w:r>
        <w:t>Jegera</w:t>
      </w:r>
      <w:proofErr w:type="spellEnd"/>
      <w:r>
        <w:t xml:space="preserve"> 3, za otvaranje stečajnog  postupka nad dužnikom </w:t>
      </w:r>
      <w:r w:rsidR="00444367" w:rsidRPr="00444367">
        <w:t xml:space="preserve"> </w:t>
      </w:r>
      <w:r w:rsidR="0088573E">
        <w:rPr>
          <w:color w:val="000000"/>
        </w:rPr>
        <w:t>AXICIA j.d.o.o., za frizerske usluge i trgovinu, Čepin, Psunjska 46, MBS: 030132530, OIB: 54647309465</w:t>
      </w:r>
      <w:r w:rsidR="00723255">
        <w:t>,</w:t>
      </w:r>
      <w:r>
        <w:t xml:space="preserve"> dana </w:t>
      </w:r>
      <w:r w:rsidR="0088573E">
        <w:t>20</w:t>
      </w:r>
      <w:r>
        <w:t xml:space="preserve">. </w:t>
      </w:r>
      <w:r w:rsidR="0088573E">
        <w:t>rujna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88573E">
        <w:rPr>
          <w:color w:val="000000"/>
        </w:rPr>
        <w:t>AXICIA j.d.o.o., za frizerske usluge i trgovinu, Čepin, Psunjska 46, MBS: 030132530, OIB: 54647309465</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88573E">
        <w:t>Kata Rašić, S.S.Kranjčevića 31, Vinkovci, OIB 84450283675</w:t>
      </w:r>
      <w:r w:rsidR="003A65CC" w:rsidRPr="00A266C1">
        <w:t>.</w:t>
      </w:r>
      <w:r w:rsidR="008F548E">
        <w:t xml:space="preserve"> </w:t>
      </w:r>
      <w:r w:rsidR="0088573E">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88573E">
        <w:t>25</w:t>
      </w:r>
      <w:r w:rsidR="007F0529">
        <w:t>.</w:t>
      </w:r>
      <w:r>
        <w:t xml:space="preserve"> </w:t>
      </w:r>
      <w:r w:rsidR="0088573E">
        <w:t xml:space="preserve">listopada </w:t>
      </w:r>
      <w:r w:rsidR="00654243">
        <w:t>201</w:t>
      </w:r>
      <w:r>
        <w:t>7</w:t>
      </w:r>
      <w:r w:rsidR="00654243">
        <w:t>. godine s početkom u</w:t>
      </w:r>
      <w:r w:rsidR="006606AB">
        <w:t xml:space="preserve"> </w:t>
      </w:r>
      <w:r w:rsidR="0088573E">
        <w:t>10</w:t>
      </w:r>
      <w:r w:rsidR="004650C0">
        <w:t>,</w:t>
      </w:r>
      <w:r w:rsidR="0088573E">
        <w:t>20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88573E" w:rsidR="00B830D8">
      <w:pPr>
        <w:pStyle w:val="Tijeloteksta"/>
        <w:numPr>
          <w:ilvl w:val="0"/>
          <w:numId w:val="7"/>
        </w:numPr>
      </w:pPr>
      <w:r>
        <w:t>zastupnik po zakonu dužnika</w:t>
      </w:r>
      <w:r w:rsidR="006606AB">
        <w:t xml:space="preserve"> </w:t>
      </w:r>
      <w:r w:rsidR="0088573E" w:rsidRPr="0088573E">
        <w:rPr>
          <w:color w:val="000000"/>
        </w:rPr>
        <w:t>Ivona Kladarić, Čepin, Kralja Zvonimira 81, OIB 72930412561,</w:t>
      </w:r>
      <w:r w:rsidR="00723255">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8D29AF">
        <w:t>756</w:t>
      </w:r>
      <w:r>
        <w:t>/16-</w:t>
      </w:r>
      <w:r w:rsidR="008D29AF">
        <w:t>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8D29AF" w:rsidR="008D29AF" w:rsidRPr="008D29AF">
      <w:pPr>
        <w:pStyle w:val="Odlomakpopisa"/>
        <w:numPr>
          <w:ilvl w:val="0"/>
          <w:numId w:val="1"/>
        </w:numPr>
        <w:rPr>
          <w:color w:val="000000"/>
        </w:rPr>
      </w:pPr>
      <w:r>
        <w:t>Naređuje se za</w:t>
      </w:r>
      <w:r w:rsidR="00423DEC">
        <w:t>stupniku po zakonu dužn</w:t>
      </w:r>
      <w:r w:rsidR="00654243">
        <w:t xml:space="preserve">ika </w:t>
      </w:r>
      <w:r w:rsidR="008D29AF" w:rsidRPr="008D29AF">
        <w:rPr>
          <w:color w:val="000000"/>
        </w:rPr>
        <w:t>Ivon</w:t>
      </w:r>
      <w:r w:rsidR="008D29AF">
        <w:rPr>
          <w:color w:val="000000"/>
        </w:rPr>
        <w:t>i</w:t>
      </w:r>
      <w:r w:rsidR="008D29AF" w:rsidRPr="008D29AF">
        <w:rPr>
          <w:color w:val="000000"/>
        </w:rPr>
        <w:t xml:space="preserve"> Kladarić, Čepin, Kralja Zvonimira 81, OIB 72930412561, </w:t>
      </w:r>
    </w:p>
    <w:p w:rsidRDefault="007F0529" w:rsidP="00001B23"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8D29AF">
        <w:rPr>
          <w:bCs/>
        </w:rPr>
        <w:t>29</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8D29AF">
        <w:rPr>
          <w:color w:val="000000"/>
        </w:rPr>
        <w:t>AXICIA j.d.o.o., za frizerske usluge i trgovinu, Čepin, Psunjska 46, MBS: 030132530, OIB: 54647309465</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C80AC2">
        <w:t>52</w:t>
      </w:r>
      <w:r w:rsidR="004650C0">
        <w:t>.</w:t>
      </w:r>
      <w:r w:rsidR="00C80AC2">
        <w:t>127</w:t>
      </w:r>
      <w:r w:rsidR="004650C0">
        <w:t>,</w:t>
      </w:r>
      <w:r w:rsidR="00C80AC2">
        <w:t>48</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rsidRPr="00C80AC2">
      <w:pPr>
        <w:pStyle w:val="Tijeloteksta"/>
        <w:rPr>
          <w:bCs/>
        </w:rPr>
      </w:pPr>
      <w:r>
        <w:tab/>
        <w:t xml:space="preserve">Dostavlja popis računa i oročenih novčanih sredstava dužnika na dan </w:t>
      </w:r>
      <w:r w:rsidR="00C80AC2">
        <w:t>25</w:t>
      </w:r>
      <w:r>
        <w:t xml:space="preserve">. </w:t>
      </w:r>
      <w:r w:rsidR="003E2D58">
        <w:t>ožujka</w:t>
      </w:r>
      <w:r>
        <w:t xml:space="preserve"> 201</w:t>
      </w:r>
      <w:r w:rsidR="003E2D58">
        <w:t>6</w:t>
      </w:r>
      <w:r w:rsidR="00062E26">
        <w:t>.</w:t>
      </w:r>
      <w:r w:rsidR="00F322D7">
        <w:t xml:space="preserve">, </w:t>
      </w:r>
      <w:r w:rsidR="00F322D7" w:rsidRPr="00C80AC2">
        <w:t xml:space="preserve">te navodi da na temelju čl. 112. st. 5. Stečajnog zakona dužnik na dan </w:t>
      </w:r>
      <w:r w:rsidR="00C80AC2" w:rsidRPr="00C80AC2">
        <w:t>4</w:t>
      </w:r>
      <w:r w:rsidR="00F322D7" w:rsidRPr="00C80AC2">
        <w:t>.</w:t>
      </w:r>
      <w:r w:rsidR="00C80AC2" w:rsidRPr="00C80AC2">
        <w:t xml:space="preserve"> travnja</w:t>
      </w:r>
      <w:r w:rsidR="00F322D7" w:rsidRPr="00C80AC2">
        <w:t xml:space="preserve"> 2016.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E3683E" w:rsidP="00E3683E" w:rsidR="00E3683E">
      <w:pPr>
        <w:jc w:val="right"/>
      </w:pPr>
      <w:r>
        <w:t>13 St-</w:t>
      </w:r>
      <w:r w:rsidR="00C80AC2">
        <w:t>756</w:t>
      </w:r>
      <w:r>
        <w:t>/16-</w:t>
      </w:r>
      <w:r w:rsidR="00C80AC2">
        <w:t>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C80AC2">
        <w:t>Kata Rašić, S.S.Kranjčevića 31, Vinkovci,</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116EF">
        <w:t>20</w:t>
      </w:r>
      <w:r w:rsidR="0005238F">
        <w:t>.</w:t>
      </w:r>
      <w:r w:rsidR="00110BAC">
        <w:t xml:space="preserve"> </w:t>
      </w:r>
      <w:r w:rsidR="00A116EF">
        <w:t xml:space="preserve">rujna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A116EF" w:rsidRPr="00A116EF">
        <w:rPr>
          <w:color w:val="000000"/>
        </w:rPr>
        <w:t>AXICIA j.d.o.o., za frizerske usluge i trgovinu, Čepin, Psunjska 46,</w:t>
      </w:r>
      <w:r w:rsidR="007F0529" w:rsidRPr="007F0529">
        <w:t xml:space="preserve"> </w:t>
      </w:r>
      <w:r w:rsidR="004F008A" w:rsidRPr="00001B23">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proofErr w:type="spellStart"/>
      <w:r>
        <w:t>zz</w:t>
      </w:r>
      <w:proofErr w:type="spellEnd"/>
      <w:r>
        <w:t xml:space="preserve">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A116EF">
        <w:t>25</w:t>
      </w:r>
      <w:r w:rsidR="00FA7476">
        <w:t>/</w:t>
      </w:r>
      <w:r w:rsidR="00A116EF">
        <w:t>10</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761" w:rsidR="00CD5761">
      <w:r>
        <w:separator/>
      </w:r>
    </w:p>
  </w:endnote>
  <w:endnote w:id="0" w:type="continuationSeparator">
    <w:p w:rsidRDefault="00CD5761" w:rsidR="00CD57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761" w:rsidR="00CD5761">
      <w:r>
        <w:separator/>
      </w:r>
    </w:p>
  </w:footnote>
  <w:footnote w:id="0" w:type="continuationSeparator">
    <w:p w:rsidRDefault="00CD5761" w:rsidR="00CD57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4702"/>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5761"/>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974702"/>
    <w:rPr>
      <w:color w:val="808080"/>
      <w:bdr w:space="0" w:sz="0" w:color="auto" w:val="none"/>
      <w:shd w:fill="CCFFFF" w:color="auto" w:val="clear"/>
    </w:rPr>
  </w:style>
  <w:style w:customStyle="true" w:styleId="eSPISCCParagraphDefaultFont" w:type="character">
    <w:name w:val="eSPIS_CC_Paragraph Default Font"/>
    <w:basedOn w:val="Zadanifontodlomka"/>
    <w:rsid w:val="009747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4702"/>
    <w:rPr>
      <w:bdr w:space="0" w:sz="0" w:color="auto" w:val="none"/>
      <w:shd w:fill="FFFFCC" w:color="auto" w:val="clear"/>
      <w:lang w:val="hr-HR"/>
    </w:rPr>
  </w:style>
  <w:style w:customStyle="true" w:styleId="PozadinaSvijetloCrvena" w:type="character">
    <w:name w:val="Pozadina_SvijetloCrvena"/>
    <w:basedOn w:val="eSPISCCParagraphDefaultFont"/>
    <w:rsid w:val="009747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47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974702"/>
    <w:rPr>
      <w:color w:val="808080"/>
      <w:bdr w:color="auto" w:space="0" w:sz="0" w:val="none"/>
      <w:shd w:color="auto" w:fill="CCFFFF" w:val="clear"/>
    </w:rPr>
  </w:style>
  <w:style w:customStyle="1" w:styleId="eSPISCCParagraphDefaultFont" w:type="character">
    <w:name w:val="eSPIS_CC_Paragraph Default Font"/>
    <w:basedOn w:val="Zadanifontodlomka"/>
    <w:rsid w:val="009747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4702"/>
    <w:rPr>
      <w:bdr w:color="auto" w:space="0" w:sz="0" w:val="none"/>
      <w:shd w:color="auto" w:fill="FFFFCC" w:val="clear"/>
      <w:lang w:val="hr-HR"/>
    </w:rPr>
  </w:style>
  <w:style w:customStyle="1" w:styleId="PozadinaSvijetloCrvena" w:type="character">
    <w:name w:val="Pozadina_SvijetloCrvena"/>
    <w:basedOn w:val="eSPISCCParagraphDefaultFont"/>
    <w:rsid w:val="009747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47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AXICIA jednostavno društvo s ograničenom odgovornošću za frizerske usluge i trgovinu</izvorni_sadrzaj>
    <derivirana_varijabla naziv="DomainObject.Predmet.ProtustrankaFormated_1">  AXICIA jednostavno društvo s ograničenom odgovornošću za frizerske usluge i trgovinu</derivirana_varijabla>
  </DomainObject.Predmet.ProtustrankaFormated>
  <DomainObject.Predmet.ProtustrankaFormatedOIB>
    <izvorni_sadrzaj>  AXICIA jednostavno društvo s ograničenom odgovornošću za frizerske usluge i trgovinu, OIB 54647309465</izvorni_sadrzaj>
    <derivirana_varijabla naziv="DomainObject.Predmet.ProtustrankaFormatedOIB_1">  AXICIA jednostavno društvo s ograničenom odgovornošću za frizerske usluge i trgovinu, OIB 54647309465</derivirana_varijabla>
  </DomainObject.Predmet.ProtustrankaFormatedOIB>
  <DomainObject.Predmet.ProtustrankaFormatedWithAdress>
    <izvorni_sadrzaj> AXICIA jednostavno društvo s ograničenom odgovornošću za frizerske usluge i trgovinu, Psunjska 46, 31431 Čepin</izvorni_sadrzaj>
    <derivirana_varijabla naziv="DomainObject.Predmet.ProtustrankaFormatedWithAdress_1"> AXICIA jednostavno društvo s ograničenom odgovornošću za frizerske usluge i trgovinu, Psunjska 46, 31431 Čepin</derivirana_varijabla>
  </DomainObject.Predmet.ProtustrankaFormatedWithAdress>
  <DomainObject.Predmet.ProtustrankaFormatedWithAdressOIB>
    <izvorni_sadrzaj> AXICIA jednostavno društvo s ograničenom odgovornošću za frizerske usluge i trgovinu, OIB 54647309465, Psunjska 46, 31431 Čepin</izvorni_sadrzaj>
    <derivirana_varijabla naziv="DomainObject.Predmet.ProtustrankaFormatedWithAdressOIB_1"> AXICIA jednostavno društvo s ograničenom odgovornošću za frizerske usluge i trgovinu, OIB 54647309465, Psunjska 46, 31431 Čepin</derivirana_varijabla>
  </DomainObject.Predmet.ProtustrankaFormatedWithAdressOIB>
  <DomainObject.Predmet.ProtustrankaWithAdress>
    <izvorni_sadrzaj>AXICIA jednostavno društvo s ograničenom odgovornošću za frizerske usluge i trgovinu Psunjska 46, 31431 Čepin</izvorni_sadrzaj>
    <derivirana_varijabla naziv="DomainObject.Predmet.ProtustrankaWithAdress_1">AXICIA jednostavno društvo s ograničenom odgovornošću za frizerske usluge i trgovinu Psunjska 46, 31431 Čepin</derivirana_varijabla>
  </DomainObject.Predmet.ProtustrankaWithAdress>
  <DomainObject.Predmet.ProtustrankaWithAdressOIB>
    <izvorni_sadrzaj>AXICIA jednostavno društvo s ograničenom odgovornošću za frizerske usluge i trgovinu, OIB 54647309465, Psunjska 46, 31431 Čepin</izvorni_sadrzaj>
    <derivirana_varijabla naziv="DomainObject.Predmet.ProtustrankaWithAdressOIB_1">AXICIA jednostavno društvo s ograničenom odgovornošću za frizerske usluge i trgovinu, OIB 54647309465, Psunjska 46, 31431 Čepin</derivirana_varijabla>
  </DomainObject.Predmet.ProtustrankaWithAdressOIB>
  <DomainObject.Predmet.ProtustrankaNazivFormated>
    <izvorni_sadrzaj>AXICIA jednostavno društvo s ograničenom odgovornošću za frizerske usluge i trgovinu</izvorni_sadrzaj>
    <derivirana_varijabla naziv="DomainObject.Predmet.ProtustrankaNazivFormated_1">AXICIA jednostavno društvo s ograničenom odgovornošću za frizerske usluge i trgovinu</derivirana_varijabla>
  </DomainObject.Predmet.ProtustrankaNazivFormated>
  <DomainObject.Predmet.ProtustrankaNazivFormatedOIB>
    <izvorni_sadrzaj>AXICIA jednostavno društvo s ograničenom odgovornošću za frizerske usluge i trgovinu, OIB 54647309465</izvorni_sadrzaj>
    <derivirana_varijabla naziv="DomainObject.Predmet.ProtustrankaNazivFormatedOIB_1">AXICIA jednostavno društvo s ograničenom odgovornošću za frizerske usluge i trgovinu, OIB 54647309465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AXICIA jednostavno društvo s ograničenom odgovornošću za frizerske usluge i trgovinu</item>
    </izvorni_sadrzaj>
    <derivirana_varijabla naziv="DomainObject.Predmet.ProtuStrankaListFormated_1">
      <item>AXICIA jednostavno društvo s ograničenom odgovornošću za frizerske usluge i trgovinu</item>
    </derivirana_varijabla>
  </DomainObject.Predmet.ProtuStrankaListFormated>
  <DomainObject.Predmet.ProtuStrankaListFormatedOIB>
    <izvorni_sadrzaj>
      <item>AXICIA jednostavno društvo s ograničenom odgovornošću za frizerske usluge i trgovinu, OIB 54647309465</item>
    </izvorni_sadrzaj>
    <derivirana_varijabla naziv="DomainObject.Predmet.ProtuStrankaListFormatedOIB_1">
      <item>AXICIA jednostavno društvo s ograničenom odgovornošću za frizerske usluge i trgovinu, OIB 54647309465</item>
    </derivirana_varijabla>
  </DomainObject.Predmet.ProtuStrankaListFormatedOIB>
  <DomainObject.Predmet.ProtuStrankaListFormatedWithAdress>
    <izvorni_sadrzaj>
      <item>AXICIA jednostavno društvo s ograničenom odgovornošću za frizerske usluge i trgovinu, Psunjska 46, 31431 Čepin</item>
    </izvorni_sadrzaj>
    <derivirana_varijabla naziv="DomainObject.Predmet.ProtuStrankaListFormatedWithAdress_1">
      <item>AXICIA jednostavno društvo s ograničenom odgovornošću za frizerske usluge i trgovinu, Psunjska 46, 31431 Čepin</item>
    </derivirana_varijabla>
  </DomainObject.Predmet.ProtuStrankaListFormatedWithAdress>
  <DomainObject.Predmet.ProtuStrankaListFormatedWithAdressOIB>
    <izvorni_sadrzaj>
      <item>AXICIA jednostavno društvo s ograničenom odgovornošću za frizerske usluge i trgovinu, OIB 54647309465, Psunjska 46, 31431 Čepin</item>
    </izvorni_sadrzaj>
    <derivirana_varijabla naziv="DomainObject.Predmet.ProtuStrankaListFormatedWithAdressOIB_1">
      <item>AXICIA jednostavno društvo s ograničenom odgovornošću za frizerske usluge i trgovinu, OIB 54647309465, Psunjska 46, 31431 Čepin</item>
    </derivirana_varijabla>
  </DomainObject.Predmet.ProtuStrankaListFormatedWithAdressOIB>
  <DomainObject.Predmet.ProtuStrankaListNazivFormated>
    <izvorni_sadrzaj>
      <item>AXICIA jednostavno društvo s ograničenom odgovornošću za frizerske usluge i trgovinu</item>
    </izvorni_sadrzaj>
    <derivirana_varijabla naziv="DomainObject.Predmet.ProtuStrankaListNazivFormated_1">
      <item>AXICIA jednostavno društvo s ograničenom odgovornošću za frizerske usluge i trgovinu</item>
    </derivirana_varijabla>
  </DomainObject.Predmet.ProtuStrankaListNazivFormated>
  <DomainObject.Predmet.ProtuStrankaListNazivFormatedOIB>
    <izvorni_sadrzaj>
      <item>AXICIA jednostavno društvo s ograničenom odgovornošću za frizerske usluge i trgovinu, OIB 54647309465</item>
    </izvorni_sadrzaj>
    <derivirana_varijabla naziv="DomainObject.Predmet.ProtuStrankaListNazivFormatedOIB_1">
      <item>AXICIA jednostavno društvo s ograničenom odgovornošću za frizerske usluge i trgovinu, OIB 54647309465</item>
    </derivirana_varijabla>
  </DomainObject.Predmet.ProtuStrankaListNazivFormatedOIB>
  <DomainObject.Predmet.OstaliListFormated>
    <izvorni_sadrzaj>
      <item>Ivona Kladarić</item>
    </izvorni_sadrzaj>
    <derivirana_varijabla naziv="DomainObject.Predmet.OstaliListFormated_1">
      <item>Ivona Kladarić</item>
    </derivirana_varijabla>
  </DomainObject.Predmet.OstaliListFormated>
  <DomainObject.Predmet.OstaliListFormatedOIB>
    <izvorni_sadrzaj>
      <item>Ivona Kladarić, OIB 72930412561</item>
    </izvorni_sadrzaj>
    <derivirana_varijabla naziv="DomainObject.Predmet.OstaliListFormatedOIB_1">
      <item>Ivona Kladarić, OIB 72930412561</item>
    </derivirana_varijabla>
  </DomainObject.Predmet.OstaliListFormatedOIB>
  <DomainObject.Predmet.OstaliListFormatedWithAdress>
    <izvorni_sadrzaj>
      <item>Ivona Kladarić, Kralja Zvonimira 81, 31431 Čepin</item>
    </izvorni_sadrzaj>
    <derivirana_varijabla naziv="DomainObject.Predmet.OstaliListFormatedWithAdress_1">
      <item>Ivona Kladarić, Kralja Zvonimira 81, 31431 Čepin</item>
    </derivirana_varijabla>
  </DomainObject.Predmet.OstaliListFormatedWithAdress>
  <DomainObject.Predmet.OstaliListFormatedWithAdressOIB>
    <izvorni_sadrzaj>
      <item>Ivona Kladarić, OIB 72930412561, Kralja Zvonimira 81, 31431 Čepin</item>
    </izvorni_sadrzaj>
    <derivirana_varijabla naziv="DomainObject.Predmet.OstaliListFormatedWithAdressOIB_1">
      <item>Ivona Kladarić, OIB 72930412561, Kralja Zvonimira 81, 31431 Čepin</item>
    </derivirana_varijabla>
  </DomainObject.Predmet.OstaliListFormatedWithAdressOIB>
  <DomainObject.Predmet.OstaliListNazivFormated>
    <izvorni_sadrzaj>
      <item>Ivona Kladarić</item>
    </izvorni_sadrzaj>
    <derivirana_varijabla naziv="DomainObject.Predmet.OstaliListNazivFormated_1">
      <item>Ivona Kladarić</item>
    </derivirana_varijabla>
  </DomainObject.Predmet.OstaliListNazivFormated>
  <DomainObject.Predmet.OstaliListNazivFormatedOIB>
    <izvorni_sadrzaj>
      <item>Ivona Kladarić, OIB 72930412561</item>
    </izvorni_sadrzaj>
    <derivirana_varijabla naziv="DomainObject.Predmet.OstaliListNazivFormatedOIB_1">
      <item>Ivona Kladarić, OIB 72930412561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AXICIA jednostavno društvo s ograničenom odgovornošću za frizerske usluge i trgovinu</izvorni_sadrzaj>
    <derivirana_varijabla naziv="DomainObject.Predmet.ProtustrankaIDrugi_1">AXICIA jednostavno društvo s ograničenom odgovornošću za frizerske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AXICIA jednostavno društvo s ograničenom odgovornošću za frizerske usluge i trgovinu, OIB 54647309465, Psunjska 46, 31431 Čepin</izvorni_sadrzaj>
    <derivirana_varijabla naziv="DomainObject.Predmet.ProtustrankaIDrugiAdressOIB_1">AXICIA jednostavno društvo s ograničenom odgovornošću za frizerske usluge i trgovinu, OIB 54647309465, Psunjska 46,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AXICIA jednostavno društvo s ograničenom odgovornošću za frizerske usluge i trgovinu</item>
      <item>Ivona Kladarić</item>
    </izvorni_sadrzaj>
    <derivirana_varijabla naziv="DomainObject.Predmet.SudioniciListNaziv_1">
      <item>FINA RC OSIJEK</item>
      <item>AXICIA jednostavno društvo s ograničenom odgovornošću za frizerske usluge i trgovinu</item>
      <item>Ivona Kladarić</item>
    </derivirana_varijabla>
  </DomainObject.Predmet.SudioniciListNaziv>
  <DomainObject.Predmet.SudioniciListAdressOIB>
    <izvorni_sadrzaj>
      <item>FINA RC OSIJEK, OIB 85821130368</item>
      <item>AXICIA jednostavno društvo s ograničenom odgovornošću za frizerske usluge i trgovinu, OIB 54647309465, Psunjska 46,31431 Čepin</item>
      <item>Ivona Kladarić, OIB 72930412561, Kralja Zvonimira 81,31431 Čepin</item>
    </izvorni_sadrzaj>
    <derivirana_varijabla naziv="DomainObject.Predmet.SudioniciListAdressOIB_1">
      <item>FINA RC OSIJEK, OIB 85821130368</item>
      <item>AXICIA jednostavno društvo s ograničenom odgovornošću za frizerske usluge i trgovinu, OIB 54647309465, Psunjska 46,31431 Čepin</item>
      <item>Ivona Kladarić, OIB 72930412561, Kralja Zvonimira 81,31431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54647309465</item>
      <item>, OIB 72930412561</item>
    </izvorni_sadrzaj>
    <derivirana_varijabla naziv="DomainObject.Predmet.SudioniciListNazivOIB_1">
      <item>, OIB 85821130368</item>
      <item>, OIB 54647309465</item>
      <item>, OIB 72930412561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ACA59-D19A-4256-9621-61F9B019A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5531</properties:Characters>
  <properties:Lines>150</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2017-09-20T07:53:00Z</dcterms:created>
  <dc:creator>hermanj</dc:creator>
  <cp:lastModifiedBy>Snježana Markotić Jurić</cp:lastModifiedBy>
  <cp:lastPrinted>2017-09-20T07:49:00Z</cp:lastPrinted>
  <dcterms:modified xmlns:xsi="http://www.w3.org/2001/XMLSchema-instance" xsi:type="dcterms:W3CDTF">2017-09-20T07:54:00Z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