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82965" w14:paraId="ff82965" w:rsidRDefault="00E31E12" w:rsidP="00E31E12" w:rsidR="00E31E12">
      <w:pPr>
        <w:jc w:val="both"/>
        <w15:collapsed w:val="false"/>
        <w:rPr>
          <w:b/>
        </w:rPr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23265" cx="553085"/>
            <wp:effectExtent b="63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</w:t>
      </w:r>
    </w:p>
    <w:p w:rsidRDefault="00E31E12" w:rsidP="00E31E12" w:rsidR="00E31E12">
      <w:pPr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</w:t>
      </w:r>
      <w:r w:rsidR="005E1816">
        <w:rPr>
          <w:b/>
        </w:rPr>
        <w:t>Broj: 7/St-11</w:t>
      </w:r>
      <w:r w:rsidR="00853718">
        <w:rPr>
          <w:b/>
        </w:rPr>
        <w:t>9</w:t>
      </w:r>
      <w:r w:rsidR="00A01D1F">
        <w:rPr>
          <w:b/>
        </w:rPr>
        <w:t>9</w:t>
      </w:r>
      <w:r w:rsidR="005E1816">
        <w:rPr>
          <w:b/>
        </w:rPr>
        <w:t>/2017-</w:t>
      </w:r>
      <w:r w:rsidR="004869F7">
        <w:rPr>
          <w:b/>
        </w:rPr>
        <w:t>13</w:t>
      </w:r>
    </w:p>
    <w:p w:rsidRDefault="00E31E12" w:rsidP="00E31E12" w:rsidR="00E31E12">
      <w:pPr>
        <w:jc w:val="both"/>
        <w:rPr>
          <w:b/>
        </w:rPr>
      </w:pPr>
      <w:r>
        <w:rPr>
          <w:b/>
        </w:rPr>
        <w:t>REPUBLIKA HRVATSKA</w:t>
      </w:r>
    </w:p>
    <w:p w:rsidRDefault="00E31E12" w:rsidP="00E31E12" w:rsidR="00E31E12">
      <w:pPr>
        <w:jc w:val="both"/>
        <w:rPr>
          <w:b/>
        </w:rPr>
      </w:pPr>
      <w:r>
        <w:rPr>
          <w:b/>
        </w:rPr>
        <w:t>TRGOVAČKI SUD U OSIJEKU</w:t>
      </w:r>
    </w:p>
    <w:p w:rsidRDefault="00E31E12" w:rsidP="00E31E12" w:rsidR="00E31E12">
      <w:pPr>
        <w:jc w:val="both"/>
        <w:rPr>
          <w:b/>
        </w:rPr>
      </w:pPr>
      <w:r>
        <w:rPr>
          <w:b/>
        </w:rPr>
        <w:t xml:space="preserve">STALNA SLUŽBA U SLAVONSKOM BRODU                                                                     </w:t>
      </w:r>
    </w:p>
    <w:p w:rsidRDefault="00E31E12" w:rsidP="00E31E12" w:rsidR="00E31E12">
      <w:pPr>
        <w:jc w:val="both"/>
        <w:rPr>
          <w:b/>
        </w:rPr>
      </w:pPr>
      <w:r>
        <w:rPr>
          <w:b/>
        </w:rPr>
        <w:t xml:space="preserve">Trg pobjede 13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E31E12" w:rsidP="00E31E12" w:rsidR="00E31E12">
      <w:pPr>
        <w:jc w:val="both"/>
        <w:rPr>
          <w:b/>
        </w:rPr>
      </w:pPr>
      <w:r>
        <w:rPr>
          <w:b/>
        </w:rPr>
        <w:t>Slavonski Brod</w:t>
      </w:r>
    </w:p>
    <w:p w:rsidRDefault="00E31E12" w:rsidP="00E31E12" w:rsidR="00E31E12">
      <w:pPr>
        <w:jc w:val="center"/>
        <w:rPr>
          <w:b/>
        </w:rPr>
      </w:pPr>
      <w:r>
        <w:rPr>
          <w:b/>
        </w:rPr>
        <w:t>R E P U B L I K A   H R V A T S K A</w:t>
      </w:r>
    </w:p>
    <w:p w:rsidRDefault="00E31E12" w:rsidP="00E31E12" w:rsidR="00E31E12">
      <w:pPr>
        <w:jc w:val="center"/>
        <w:rPr>
          <w:b/>
        </w:rPr>
      </w:pPr>
    </w:p>
    <w:p w:rsidRDefault="00E31E12" w:rsidP="00E31E12" w:rsidR="00E31E12">
      <w:pPr>
        <w:jc w:val="center"/>
        <w:rPr>
          <w:b/>
        </w:rPr>
      </w:pPr>
      <w:r>
        <w:rPr>
          <w:b/>
        </w:rPr>
        <w:t>R J E Š E N J E</w:t>
      </w:r>
    </w:p>
    <w:p w:rsidRDefault="00E31E12" w:rsidP="00E31E12" w:rsidR="00E31E12">
      <w:pPr>
        <w:jc w:val="both"/>
      </w:pPr>
    </w:p>
    <w:p w:rsidRDefault="00E31E12" w:rsidP="00E31E12" w:rsidR="00E31E12">
      <w:pPr>
        <w:jc w:val="both"/>
      </w:pP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t xml:space="preserve">TRGOVAČKI SUD U OSIJEKU, STALNA SLUŽBA U SLAVONSKOM BRODU, po stečajnoj sutkinji Mirni Vujčić, postupajući po prijedlogu  predlagatelja FINANCIJSKE AGENCIJE, Regionalnog centra Zagreb, Podružnice Zagreb za otvaranje stečajnog postupka nad stečajnim dužnikom </w:t>
      </w:r>
      <w:r w:rsidR="00B908A2">
        <w:t xml:space="preserve">ALBATROS PROIZVOD d.o.o. za tiskarsku djelatnost i trgovinu, skraćena tvrtka: ALBATROS PROIZVOD d.o.o., Zagreb, </w:t>
      </w:r>
      <w:proofErr w:type="spellStart"/>
      <w:r w:rsidR="00B908A2">
        <w:t>Rakovčeva</w:t>
      </w:r>
      <w:proofErr w:type="spellEnd"/>
      <w:r w:rsidR="00B908A2">
        <w:t xml:space="preserve"> 8 OIB 97016378156</w:t>
      </w:r>
      <w:r>
        <w:t xml:space="preserve">, po službenoj dužnosti dana </w:t>
      </w:r>
      <w:r w:rsidR="00853718">
        <w:t>15. ožujka</w:t>
      </w:r>
      <w:r>
        <w:t xml:space="preserve"> 2018. godine</w:t>
      </w:r>
    </w:p>
    <w:p w:rsidRDefault="00E31E12" w:rsidP="00E31E12" w:rsidR="00E31E12">
      <w:pPr>
        <w:jc w:val="both"/>
      </w:pPr>
    </w:p>
    <w:p w:rsidRDefault="00E31E12" w:rsidP="00E31E12" w:rsidR="00E31E12">
      <w:pPr>
        <w:jc w:val="center"/>
      </w:pPr>
      <w:r>
        <w:t>r i j e š i o     j e</w:t>
      </w:r>
    </w:p>
    <w:p w:rsidRDefault="00E31E12" w:rsidP="00E31E12" w:rsidR="00E31E12">
      <w:pPr>
        <w:jc w:val="both"/>
      </w:pPr>
    </w:p>
    <w:p w:rsidRDefault="00E31E12" w:rsidP="00E31E12" w:rsidR="00E31E12" w:rsidRPr="008F13CB">
      <w:pPr>
        <w:jc w:val="both"/>
      </w:pPr>
      <w:r>
        <w:rPr>
          <w:b/>
        </w:rPr>
        <w:t xml:space="preserve">                        I</w:t>
      </w:r>
      <w:r>
        <w:t xml:space="preserve">. Imenuje se privremeni stečajni upravitelj </w:t>
      </w:r>
      <w:r w:rsidR="00122505">
        <w:t>Davor Lamza iz Osijeka</w:t>
      </w:r>
      <w:r w:rsidRPr="008F13CB">
        <w:t>,</w:t>
      </w:r>
      <w:r w:rsidR="00122505">
        <w:t xml:space="preserve"> Zagrebačka 7,</w:t>
      </w:r>
      <w:r w:rsidRPr="008F13CB">
        <w:t xml:space="preserve"> OIB </w:t>
      </w:r>
      <w:r w:rsidR="00122505">
        <w:t>55486063770</w:t>
      </w:r>
      <w:r w:rsidRPr="008F13CB">
        <w:t>.</w:t>
      </w:r>
    </w:p>
    <w:p w:rsidRDefault="00E31E12" w:rsidP="00E31E12" w:rsidR="00E31E12">
      <w:pPr>
        <w:pStyle w:val="Odlomakpopisa"/>
        <w:ind w:left="2130"/>
        <w:jc w:val="both"/>
      </w:pPr>
    </w:p>
    <w:p w:rsidRDefault="00E31E12" w:rsidP="00E31E12" w:rsidR="00E31E12">
      <w:pPr>
        <w:jc w:val="both"/>
      </w:pPr>
      <w:r>
        <w:tab/>
      </w:r>
      <w:r>
        <w:tab/>
      </w:r>
      <w:r>
        <w:rPr>
          <w:b/>
        </w:rPr>
        <w:t>II</w:t>
      </w:r>
      <w:r>
        <w:t xml:space="preserve">. Privremeni stečajni upravitelj dužan je:  </w:t>
      </w:r>
    </w:p>
    <w:p w:rsidRDefault="00E31E12" w:rsidP="00E31E12" w:rsidR="00E31E12">
      <w:pPr>
        <w:jc w:val="both"/>
      </w:pPr>
    </w:p>
    <w:p w:rsidRDefault="00E31E12" w:rsidP="00E31E12" w:rsidR="00E31E12">
      <w:pPr>
        <w:jc w:val="both"/>
      </w:pPr>
      <w:r>
        <w:t xml:space="preserve"> </w:t>
      </w:r>
      <w:r>
        <w:tab/>
      </w:r>
      <w:r>
        <w:tab/>
        <w:t>- utvr</w:t>
      </w:r>
      <w:r w:rsidR="00853718">
        <w:t>diti p</w:t>
      </w:r>
      <w:r w:rsidR="00A25540">
        <w:t>ostoje li stečajni razlog</w:t>
      </w:r>
      <w:r>
        <w:t xml:space="preserve">  prezaduženosti na strani stečajnog dužnika </w:t>
      </w:r>
    </w:p>
    <w:p w:rsidRDefault="00B1138D" w:rsidP="00E31E12" w:rsidR="00B1138D">
      <w:pPr>
        <w:jc w:val="both"/>
      </w:pPr>
    </w:p>
    <w:p w:rsidRDefault="00E31E12" w:rsidP="00E31E12" w:rsidR="00E31E12">
      <w:pPr>
        <w:jc w:val="both"/>
      </w:pPr>
      <w:r>
        <w:tab/>
      </w:r>
      <w:r>
        <w:tab/>
        <w:t xml:space="preserve">- ispitati mogu li se imovinom dužnika namiriti troškovi postupka, </w:t>
      </w:r>
    </w:p>
    <w:p w:rsidRDefault="00E31E12" w:rsidP="00E31E12" w:rsidR="00E31E12">
      <w:pPr>
        <w:jc w:val="both"/>
      </w:pPr>
      <w:r>
        <w:tab/>
        <w:t xml:space="preserve"> </w:t>
      </w:r>
      <w:r>
        <w:tab/>
      </w:r>
    </w:p>
    <w:p w:rsidRDefault="00E31E12" w:rsidP="00E31E12" w:rsidR="00E31E12">
      <w:pPr>
        <w:jc w:val="both"/>
      </w:pPr>
      <w:r>
        <w:tab/>
      </w:r>
      <w:r>
        <w:tab/>
      </w:r>
      <w:r>
        <w:rPr>
          <w:b/>
        </w:rPr>
        <w:t>III.</w:t>
      </w:r>
      <w:r>
        <w:t xml:space="preserve"> Privremeni stečajni upravitelj ovlašten je stupiti u poslovne prostorije stečajnog dužnika i ondje provesti potrebne radnje naložene ovim rješenjem.</w:t>
      </w:r>
    </w:p>
    <w:p w:rsidRDefault="00E31E12" w:rsidP="00E31E12" w:rsidR="00E31E12">
      <w:pPr>
        <w:jc w:val="both"/>
      </w:pPr>
      <w:r>
        <w:tab/>
      </w:r>
      <w:r>
        <w:tab/>
        <w:t xml:space="preserve">Tijela dužnika dužna su privremenom stečajnom upravitelju dopustiti uvid u knjige i svu poslovnu dokumentaciju dužnika.  </w:t>
      </w:r>
    </w:p>
    <w:p w:rsidRDefault="00E31E12" w:rsidP="00E31E12" w:rsidR="00E31E12">
      <w:pPr>
        <w:jc w:val="both"/>
      </w:pPr>
    </w:p>
    <w:p w:rsidRDefault="00E31E12" w:rsidP="00E31E12" w:rsidR="00E31E12">
      <w:pPr>
        <w:jc w:val="both"/>
      </w:pPr>
      <w:r>
        <w:tab/>
      </w:r>
      <w:r>
        <w:tab/>
      </w:r>
      <w:r>
        <w:rPr>
          <w:b/>
        </w:rPr>
        <w:t>IV.</w:t>
      </w:r>
      <w:r>
        <w:t xml:space="preserve"> Privremeni stečajni upravitelj dužan je traženo izvješće dostaviti u roku od 15 dana u tri primjerka.</w:t>
      </w:r>
    </w:p>
    <w:p w:rsidRDefault="00E31E12" w:rsidP="00E31E12" w:rsidR="00E31E12">
      <w:pPr>
        <w:jc w:val="both"/>
      </w:pPr>
      <w:r>
        <w:t xml:space="preserve">       </w:t>
      </w:r>
    </w:p>
    <w:p w:rsidRDefault="00E31E12" w:rsidP="00E31E12" w:rsidR="00E31E12">
      <w:pPr>
        <w:jc w:val="both"/>
      </w:pPr>
      <w:r>
        <w:rPr>
          <w:b/>
        </w:rPr>
        <w:tab/>
      </w:r>
      <w:r>
        <w:rPr>
          <w:b/>
        </w:rPr>
        <w:tab/>
        <w:t>V.</w:t>
      </w:r>
      <w:r>
        <w:t xml:space="preserve"> Novo ročište radi očitovanja o prijedlogu za otvaranje stečajnog postupka, te radi rasprave o pretpostavkama za otvaranje stečajnog postupka zakazuje se za dan:</w:t>
      </w:r>
    </w:p>
    <w:p w:rsidRDefault="00E31E12" w:rsidP="00E31E12" w:rsidR="00E31E12">
      <w:pPr>
        <w:jc w:val="both"/>
      </w:pPr>
    </w:p>
    <w:p w:rsidRDefault="00B1138D" w:rsidP="00E31E12" w:rsidR="00E31E12">
      <w:pPr>
        <w:jc w:val="center"/>
        <w:rPr>
          <w:b/>
        </w:rPr>
      </w:pPr>
      <w:r>
        <w:rPr>
          <w:b/>
        </w:rPr>
        <w:t xml:space="preserve">16. travnja </w:t>
      </w:r>
      <w:r w:rsidR="00CA1CF2">
        <w:rPr>
          <w:b/>
        </w:rPr>
        <w:t xml:space="preserve">2018. godine u </w:t>
      </w:r>
      <w:r w:rsidR="00E31E12">
        <w:rPr>
          <w:b/>
        </w:rPr>
        <w:t>0</w:t>
      </w:r>
      <w:r w:rsidR="00CA1CF2">
        <w:rPr>
          <w:b/>
        </w:rPr>
        <w:t>9:</w:t>
      </w:r>
      <w:r w:rsidR="00B908A2">
        <w:rPr>
          <w:b/>
        </w:rPr>
        <w:t>3</w:t>
      </w:r>
      <w:r w:rsidR="00E31E12">
        <w:rPr>
          <w:b/>
        </w:rPr>
        <w:t>0 sati,</w:t>
      </w:r>
    </w:p>
    <w:p w:rsidRDefault="00E31E12" w:rsidP="00E31E12" w:rsidR="00E31E12">
      <w:pPr>
        <w:jc w:val="both"/>
      </w:pPr>
    </w:p>
    <w:p w:rsidRDefault="00E31E12" w:rsidP="00E31E12" w:rsidR="00E31E12">
      <w:pPr>
        <w:jc w:val="both"/>
      </w:pPr>
      <w:r>
        <w:t>a na koje ročište se pozivaju privremeni stečajni upravitelj, predlagatelj - Financijska agencija te zastupnici po zakonu dužnika, te predstavnik pravne osobe koja za dužnika obavlja poslove platnog prometa.</w:t>
      </w:r>
    </w:p>
    <w:p w:rsidRDefault="00E31E12" w:rsidP="00E31E12" w:rsidR="00E31E12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</w:t>
      </w:r>
    </w:p>
    <w:p w:rsidRDefault="00E31E12" w:rsidP="00E31E12" w:rsidR="00E31E12">
      <w:pPr>
        <w:jc w:val="both"/>
      </w:pPr>
    </w:p>
    <w:p w:rsidRDefault="00263C00" w:rsidP="004869F7" w:rsidR="004869F7">
      <w:pPr>
        <w:jc w:val="right"/>
      </w:pPr>
      <w:r>
        <w:rPr>
          <w:b/>
        </w:rPr>
        <w:lastRenderedPageBreak/>
        <w:t>Broj: 7/St-1199</w:t>
      </w:r>
      <w:r w:rsidR="004869F7" w:rsidRPr="004869F7">
        <w:rPr>
          <w:b/>
        </w:rPr>
        <w:t>/2017-13</w:t>
      </w:r>
    </w:p>
    <w:p w:rsidRDefault="00E31E12" w:rsidP="00E31E12" w:rsidR="00E31E12">
      <w:pPr>
        <w:jc w:val="center"/>
      </w:pPr>
      <w:r>
        <w:t>Obrazloženje</w:t>
      </w:r>
    </w:p>
    <w:p w:rsidRDefault="00E31E12" w:rsidP="00E31E12" w:rsidR="00E31E12">
      <w:pPr>
        <w:ind w:firstLine="1440"/>
        <w:jc w:val="both"/>
      </w:pPr>
    </w:p>
    <w:p w:rsidRDefault="00E31E12" w:rsidP="00E31E12" w:rsidR="00E31E12">
      <w:pPr>
        <w:ind w:firstLine="1440"/>
        <w:jc w:val="both"/>
      </w:pPr>
      <w:r>
        <w:t>Na temelju prijedloga za otvaranje stečajnog postupka predlagatelja Financijske agencije, Regionalnog centra Zagreb, Podružnice Zagreb podnesenog na temelju odredbe čl. 110.  st. 1 Stečajnog zakona ( dalje: SZ, NN 71/15) zaključkom pos</w:t>
      </w:r>
      <w:r w:rsidR="00093065">
        <w:t>lovni broj 7/St-1199</w:t>
      </w:r>
      <w:r w:rsidR="005E1816">
        <w:t>/2017-</w:t>
      </w:r>
      <w:r w:rsidR="00093065">
        <w:t>4</w:t>
      </w:r>
      <w:r w:rsidR="005E1816">
        <w:t xml:space="preserve"> od </w:t>
      </w:r>
      <w:r w:rsidR="0029714E">
        <w:t>16</w:t>
      </w:r>
      <w:r w:rsidR="00274BB3">
        <w:t>. veljače</w:t>
      </w:r>
      <w:r>
        <w:t xml:space="preserve"> 201</w:t>
      </w:r>
      <w:r w:rsidR="005E1816">
        <w:t>8</w:t>
      </w:r>
      <w:r>
        <w:t xml:space="preserve">. godine zakazano je ročište radi rasprave o pretpostavkama za otvaranje stečajnog postupka i očitovanja o prijedlogu za otvaranje stečajnog postupka nad stečajnim dužnikom </w:t>
      </w:r>
      <w:r w:rsidR="00FD071D">
        <w:t xml:space="preserve">ALBATROS PROIZVOD d.o.o. za tiskarsku djelatnost i trgovinu, skraćena tvrtka: ALBATROS PROIZVOD d.o.o., Zagreb, </w:t>
      </w:r>
      <w:proofErr w:type="spellStart"/>
      <w:r w:rsidR="00FD071D">
        <w:t>Rakovčeva</w:t>
      </w:r>
      <w:proofErr w:type="spellEnd"/>
      <w:r w:rsidR="00FD071D">
        <w:t xml:space="preserve"> 8 OIB 97016378156</w:t>
      </w:r>
      <w:r>
        <w:t xml:space="preserve">, za dan 15. </w:t>
      </w:r>
      <w:r w:rsidR="00274BB3">
        <w:t>ožujka</w:t>
      </w:r>
      <w:r>
        <w:t xml:space="preserve"> 201</w:t>
      </w:r>
      <w:r w:rsidR="005E1816">
        <w:t>8</w:t>
      </w:r>
      <w:r>
        <w:t>. godine, a na koje nije pristupio član uprave dužnika iako uredno pozvan.</w:t>
      </w:r>
    </w:p>
    <w:p w:rsidRDefault="00E31E12" w:rsidP="00E31E12" w:rsidR="00E31E12">
      <w:pPr>
        <w:ind w:firstLine="1440"/>
        <w:jc w:val="both"/>
      </w:pPr>
      <w:r>
        <w:t xml:space="preserve">Kako je Financijska agencija prijedlog za otvaranje stečajnog postupka podnijela na temelju odredbe čl. 110. SZ-a, a službenim uvidom u preglednik Očevidnika redoslijeda osnova za plaćanje FINA-e na </w:t>
      </w:r>
      <w:r w:rsidR="00FD1C3C">
        <w:t>dan 15. ožujka 2018. godine utvrđeno da dužnik ima evidentirane neizvršene osnove za pl</w:t>
      </w:r>
      <w:r w:rsidR="006D3F7E">
        <w:t xml:space="preserve">aćanje u iznosu od </w:t>
      </w:r>
      <w:r w:rsidR="00FD071D">
        <w:t>28</w:t>
      </w:r>
      <w:r w:rsidR="006D3F7E">
        <w:t>.</w:t>
      </w:r>
      <w:r w:rsidR="004C2B62">
        <w:t>676</w:t>
      </w:r>
      <w:r w:rsidR="00FD071D">
        <w:t>,</w:t>
      </w:r>
      <w:r w:rsidR="004C2B62">
        <w:t>83</w:t>
      </w:r>
      <w:r w:rsidR="006D3F7E">
        <w:t xml:space="preserve"> Kn, </w:t>
      </w:r>
      <w:r>
        <w:t>u svrhu daljnjeg odlučivanja o prijedlogu za otvaranje stečajnog postupka, bilo je potrebno imenovati privremenog stečajnog upravitelja sukladno odredbi čl. 118. st . 1 i st. 4  i čl. 119. SZ-a i utvrditi mu dužnosti, a  kako bi se utvrdilo</w:t>
      </w:r>
      <w:r w:rsidR="00676117">
        <w:t xml:space="preserve"> da li je dužnik i prezadužen, kao i</w:t>
      </w:r>
      <w:r>
        <w:t xml:space="preserve"> mogu li se imovinom dužn</w:t>
      </w:r>
      <w:r w:rsidR="00676117">
        <w:t>ika namiriti troškovi postupka.</w:t>
      </w:r>
    </w:p>
    <w:p w:rsidRDefault="00E31E12" w:rsidP="00E31E12" w:rsidR="00E31E12">
      <w:pPr>
        <w:jc w:val="both"/>
      </w:pPr>
      <w:r>
        <w:tab/>
      </w:r>
      <w:r>
        <w:tab/>
        <w:t xml:space="preserve">Izbor i nastavno tome imenovanje privremenog stečajnog upravitelja obavljen je metodom slučajnog odabira sukladno odredbama čl. 84. i čl. 85. i čl. 119. SZ-a., dok se odluka o novom ročištu temelji na odredbi čl. 128. SZ-a. </w:t>
      </w:r>
    </w:p>
    <w:p w:rsidRDefault="00E31E12" w:rsidP="00E31E12" w:rsidR="00E31E12">
      <w:pPr>
        <w:jc w:val="both"/>
      </w:pPr>
    </w:p>
    <w:p w:rsidRDefault="00E31E12" w:rsidP="00E31E12" w:rsidR="00E31E12">
      <w:pPr>
        <w:jc w:val="center"/>
      </w:pPr>
      <w:r>
        <w:t xml:space="preserve">U Slavonskom Brodu, </w:t>
      </w:r>
      <w:r w:rsidR="00D84D97">
        <w:t>15</w:t>
      </w:r>
      <w:r>
        <w:t xml:space="preserve">. </w:t>
      </w:r>
      <w:r w:rsidR="00274BB3">
        <w:t>ožujka</w:t>
      </w:r>
      <w:r>
        <w:t xml:space="preserve"> 2018. godine</w:t>
      </w:r>
    </w:p>
    <w:p w:rsidRDefault="00E31E12" w:rsidP="00E31E12" w:rsidR="00E31E12">
      <w:pPr>
        <w:ind w:firstLine="708" w:left="708"/>
        <w:jc w:val="both"/>
      </w:pPr>
    </w:p>
    <w:p w:rsidRDefault="00E31E12" w:rsidP="00E31E12" w:rsidR="00E31E1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Stečajna sutkinja</w:t>
      </w:r>
      <w:r>
        <w:tab/>
      </w:r>
      <w:r>
        <w:tab/>
      </w:r>
      <w:r>
        <w:tab/>
        <w:t xml:space="preserve">            </w:t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 w:rsidR="00C567B0">
        <w:t xml:space="preserve">  </w:t>
      </w:r>
      <w:r>
        <w:t xml:space="preserve">   Mirna Vujčić</w:t>
      </w:r>
    </w:p>
    <w:p w:rsidRDefault="0045763F" w:rsidP="00C567B0" w:rsidR="0045763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E31E12" w:rsidP="00E31E12" w:rsidR="00E31E12"/>
    <w:p w:rsidRDefault="00E31E12" w:rsidP="00E31E12" w:rsidR="00E31E12"/>
    <w:p w:rsidRDefault="00E31E12" w:rsidP="00E31E12" w:rsidR="00E31E12">
      <w:pPr>
        <w:rPr>
          <w:sz w:val="20"/>
          <w:szCs w:val="20"/>
        </w:rPr>
      </w:pPr>
    </w:p>
    <w:p w:rsidRDefault="00E31E12" w:rsidP="00E31E12" w:rsidR="00E31E12">
      <w:pPr>
        <w:rPr>
          <w:sz w:val="20"/>
          <w:szCs w:val="20"/>
        </w:rPr>
      </w:pPr>
    </w:p>
    <w:p w:rsidRDefault="00E31E12" w:rsidP="00E31E12" w:rsidR="00E31E12">
      <w:pPr>
        <w:rPr>
          <w:b/>
          <w:sz w:val="20"/>
          <w:szCs w:val="20"/>
        </w:rPr>
      </w:pPr>
      <w:r>
        <w:rPr>
          <w:b/>
          <w:sz w:val="20"/>
          <w:szCs w:val="20"/>
        </w:rPr>
        <w:t>NAPUTAK O PRAVNOM LIJEKU</w:t>
      </w:r>
    </w:p>
    <w:p w:rsidRDefault="00E31E12" w:rsidP="00E31E12" w:rsidR="00E31E12">
      <w:pPr>
        <w:rPr>
          <w:sz w:val="20"/>
          <w:szCs w:val="20"/>
        </w:rPr>
      </w:pPr>
      <w:r>
        <w:rPr>
          <w:sz w:val="20"/>
          <w:szCs w:val="20"/>
        </w:rPr>
        <w:t xml:space="preserve">Protiv ovog rješenja dopuštena je žalba u roku od osam dana po isteku </w:t>
      </w:r>
    </w:p>
    <w:p w:rsidRDefault="00E31E12" w:rsidP="00E31E12" w:rsidR="00E31E12">
      <w:pPr>
        <w:rPr>
          <w:sz w:val="20"/>
          <w:szCs w:val="20"/>
        </w:rPr>
      </w:pPr>
      <w:r>
        <w:rPr>
          <w:sz w:val="20"/>
          <w:szCs w:val="20"/>
        </w:rPr>
        <w:t xml:space="preserve">osmog dana od dana objave rješenja na mrežnoj stranici e-Oglasna ploča </w:t>
      </w:r>
    </w:p>
    <w:p w:rsidRDefault="00E31E12" w:rsidP="00E31E12" w:rsidR="00E31E12">
      <w:pPr>
        <w:rPr>
          <w:sz w:val="20"/>
          <w:szCs w:val="20"/>
        </w:rPr>
      </w:pPr>
      <w:r>
        <w:rPr>
          <w:sz w:val="20"/>
          <w:szCs w:val="20"/>
        </w:rPr>
        <w:t xml:space="preserve">sudova. Žalba se podnosi Visokom trgovačkom sudu u Zagrebu putem </w:t>
      </w:r>
    </w:p>
    <w:p w:rsidRDefault="00E31E12" w:rsidP="00E31E12" w:rsidR="00E31E12">
      <w:pPr>
        <w:rPr>
          <w:sz w:val="20"/>
          <w:szCs w:val="20"/>
        </w:rPr>
      </w:pPr>
      <w:r>
        <w:rPr>
          <w:sz w:val="20"/>
          <w:szCs w:val="20"/>
        </w:rPr>
        <w:t>ovoga suda u tri primjerka. Žalba ne odgađa provedbu rješenja.</w:t>
      </w:r>
    </w:p>
    <w:p w:rsidRDefault="00E31E12" w:rsidP="00E31E12" w:rsidR="00E31E12">
      <w:pPr>
        <w:rPr>
          <w:sz w:val="20"/>
          <w:szCs w:val="20"/>
        </w:rPr>
      </w:pPr>
    </w:p>
    <w:p w:rsidRDefault="00E31E12" w:rsidP="00E31E12" w:rsidR="00E31E12">
      <w:pPr>
        <w:rPr>
          <w:sz w:val="20"/>
          <w:szCs w:val="20"/>
        </w:rPr>
      </w:pPr>
    </w:p>
    <w:p w:rsidRDefault="00E31E12" w:rsidP="00E31E12" w:rsidR="00E31E12">
      <w:pPr>
        <w:jc w:val="both"/>
      </w:pPr>
      <w:r>
        <w:t>DNA:</w:t>
      </w:r>
    </w:p>
    <w:p w:rsidRDefault="00E31E12" w:rsidP="00E31E12" w:rsidR="00E31E12">
      <w:pPr>
        <w:jc w:val="both"/>
      </w:pPr>
      <w:r>
        <w:t>1. Rješenje nepravomoćno</w:t>
      </w:r>
    </w:p>
    <w:p w:rsidRDefault="00E31E12" w:rsidP="00E31E12" w:rsidR="00E31E12">
      <w:pPr>
        <w:jc w:val="both"/>
      </w:pPr>
      <w:r>
        <w:t>2. Dostaviti:</w:t>
      </w:r>
    </w:p>
    <w:p w:rsidRDefault="00E31E12" w:rsidP="00E31E12" w:rsidR="00E31E12">
      <w:pPr>
        <w:jc w:val="both"/>
      </w:pPr>
      <w:r>
        <w:t xml:space="preserve">- rješenje objaviti na mrežnoj stranici e-Oglasna ploča sudova, </w:t>
      </w:r>
    </w:p>
    <w:p w:rsidRDefault="00E31E12" w:rsidP="00E31E12" w:rsidR="00E31E12">
      <w:pPr>
        <w:jc w:val="both"/>
      </w:pPr>
      <w:r>
        <w:t>te dostaviti neposredno:</w:t>
      </w:r>
    </w:p>
    <w:p w:rsidRDefault="00E31E12" w:rsidP="00E31E12" w:rsidR="00E31E12">
      <w:pPr>
        <w:jc w:val="both"/>
      </w:pPr>
      <w:r>
        <w:t>- privremenom stečajnom upravitelju</w:t>
      </w:r>
    </w:p>
    <w:p w:rsidRDefault="00E31E12" w:rsidP="00E31E12" w:rsidR="00E31E12">
      <w:pPr>
        <w:jc w:val="both"/>
      </w:pPr>
      <w:r>
        <w:t>-predlagatelju FINI</w:t>
      </w:r>
    </w:p>
    <w:p w:rsidRDefault="00E31E12" w:rsidP="00E31E12" w:rsidR="00E31E12">
      <w:pPr>
        <w:jc w:val="both"/>
      </w:pPr>
      <w:r>
        <w:t>-dužniku izravno</w:t>
      </w:r>
    </w:p>
    <w:p w:rsidRDefault="00E31E12" w:rsidP="00E31E12" w:rsidR="00E31E12"/>
    <w:p w:rsidRDefault="00DB052E" w:rsidP="00E31E12" w:rsidR="00DB052E" w:rsidRPr="00E31E12"/>
    <w:sectPr w:rsidR="00DB052E" w:rsidRPr="00E31E1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31E12"/>
    <w:rsid w:val="00014369"/>
    <w:rsid w:val="00093065"/>
    <w:rsid w:val="00122505"/>
    <w:rsid w:val="00231F27"/>
    <w:rsid w:val="00255F91"/>
    <w:rsid w:val="00263C00"/>
    <w:rsid w:val="00274BB3"/>
    <w:rsid w:val="0029714E"/>
    <w:rsid w:val="0045763F"/>
    <w:rsid w:val="004869F7"/>
    <w:rsid w:val="004C2B62"/>
    <w:rsid w:val="005E1816"/>
    <w:rsid w:val="00676117"/>
    <w:rsid w:val="006D3F7E"/>
    <w:rsid w:val="00853718"/>
    <w:rsid w:val="008F13CB"/>
    <w:rsid w:val="009567F8"/>
    <w:rsid w:val="00A01D1F"/>
    <w:rsid w:val="00A25540"/>
    <w:rsid w:val="00A94089"/>
    <w:rsid w:val="00B1138D"/>
    <w:rsid w:val="00B908A2"/>
    <w:rsid w:val="00C567B0"/>
    <w:rsid w:val="00CA1CF2"/>
    <w:rsid w:val="00D84D97"/>
    <w:rsid w:val="00DB052E"/>
    <w:rsid w:val="00E31E12"/>
    <w:rsid w:val="00ED5E11"/>
    <w:rsid w:val="00F30505"/>
    <w:rsid w:val="00FD071D"/>
    <w:rsid w:val="00FD1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ja-JP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31E1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31E1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31E1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1E12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940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408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408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408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408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ja-JP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31E1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31E1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31E1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1E12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940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408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408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408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408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45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ožujka 2018.</izvorni_sadrzaj>
    <derivirana_varijabla naziv="DomainObject.DatumDonosenjaOdluke_1">15.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1199</izvorni_sadrzaj>
    <derivirana_varijabla naziv="DomainObject.Predmet.Broj_1">1199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 Zakona o sudovima</izvorni_sadrzaj>
    <derivirana_varijabla naziv="DomainObject.Predmet.Opis_1">čl. 11 Zakona o sudovima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St-1199/2017</izvorni_sadrzaj>
    <derivirana_varijabla naziv="DomainObject.Predmet.OznakaBroj_1">St-1199/2017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  SZ</izvorni_sadrzaj>
    <derivirana_varijabla naziv="DomainObject.Predmet.PrimjedbaSuca_1">čl. 110 st.  SZ</derivirana_varijabla>
  </DomainObject.Predmet.PrimjedbaSuca>
  <DomainObject.Predmet.ProtustrankaFormated>
    <izvorni_sadrzaj>  ALBATROS PROIZVOD, d.o.o.</izvorni_sadrzaj>
    <derivirana_varijabla naziv="DomainObject.Predmet.ProtustrankaFormated_1">  ALBATROS PROIZVOD, d.o.o.</derivirana_varijabla>
  </DomainObject.Predmet.ProtustrankaFormated>
  <DomainObject.Predmet.ProtustrankaFormatedOIB>
    <izvorni_sadrzaj>  ALBATROS PROIZVOD, d.o.o., OIB 97016378156</izvorni_sadrzaj>
    <derivirana_varijabla naziv="DomainObject.Predmet.ProtustrankaFormatedOIB_1">  ALBATROS PROIZVOD, d.o.o., OIB 97016378156</derivirana_varijabla>
  </DomainObject.Predmet.ProtustrankaFormatedOIB>
  <DomainObject.Predmet.ProtustrankaFormatedWithAdress>
    <izvorni_sadrzaj> ALBATROS PROIZVOD, d.o.o., Rakovčeva 8, 10000 Zagreb</izvorni_sadrzaj>
    <derivirana_varijabla naziv="DomainObject.Predmet.ProtustrankaFormatedWithAdress_1"> ALBATROS PROIZVOD, d.o.o., Rakovčeva 8, 10000 Zagreb</derivirana_varijabla>
  </DomainObject.Predmet.ProtustrankaFormatedWithAdress>
  <DomainObject.Predmet.ProtustrankaFormatedWithAdressOIB>
    <izvorni_sadrzaj> ALBATROS PROIZVOD, d.o.o., OIB 97016378156, Rakovčeva 8, 10000 Zagreb</izvorni_sadrzaj>
    <derivirana_varijabla naziv="DomainObject.Predmet.ProtustrankaFormatedWithAdressOIB_1"> ALBATROS PROIZVOD, d.o.o., OIB 97016378156, Rakovčeva 8, 10000 Zagreb</derivirana_varijabla>
  </DomainObject.Predmet.ProtustrankaFormatedWithAdressOIB>
  <DomainObject.Predmet.ProtustrankaWithAdress>
    <izvorni_sadrzaj>ALBATROS PROIZVOD, d.o.o. Rakovčeva 8, 10000 Zagreb</izvorni_sadrzaj>
    <derivirana_varijabla naziv="DomainObject.Predmet.ProtustrankaWithAdress_1">ALBATROS PROIZVOD, d.o.o. Rakovčeva 8, 10000 Zagreb</derivirana_varijabla>
  </DomainObject.Predmet.ProtustrankaWithAdress>
  <DomainObject.Predmet.ProtustrankaWithAdressOIB>
    <izvorni_sadrzaj>ALBATROS PROIZVOD, d.o.o., OIB 97016378156, Rakovčeva 8, 10000 Zagreb</izvorni_sadrzaj>
    <derivirana_varijabla naziv="DomainObject.Predmet.ProtustrankaWithAdressOIB_1">ALBATROS PROIZVOD, d.o.o., OIB 97016378156, Rakovčeva 8, 10000 Zagreb</derivirana_varijabla>
  </DomainObject.Predmet.ProtustrankaWithAdressOIB>
  <DomainObject.Predmet.ProtustrankaNazivFormated>
    <izvorni_sadrzaj>ALBATROS PROIZVOD, d.o.o.</izvorni_sadrzaj>
    <derivirana_varijabla naziv="DomainObject.Predmet.ProtustrankaNazivFormated_1">ALBATROS PROIZVOD, d.o.o.</derivirana_varijabla>
  </DomainObject.Predmet.ProtustrankaNazivFormated>
  <DomainObject.Predmet.ProtustrankaNazivFormatedOIB>
    <izvorni_sadrzaj>ALBATROS PROIZVOD, d.o.o., OIB 97016378156</izvorni_sadrzaj>
    <derivirana_varijabla naziv="DomainObject.Predmet.ProtustrankaNazivFormatedOIB_1">ALBATROS PROIZVOD, d.o.o., OIB 97016378156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ALBATROS PROIZVOD, d.o.o.</item>
    </izvorni_sadrzaj>
    <derivirana_varijabla naziv="DomainObject.Predmet.ProtuStrankaListFormated_1">
      <item>ALBATROS PROIZVOD, d.o.o.</item>
    </derivirana_varijabla>
  </DomainObject.Predmet.ProtuStrankaListFormated>
  <DomainObject.Predmet.ProtuStrankaListFormatedOIB>
    <izvorni_sadrzaj>
      <item>ALBATROS PROIZVOD, d.o.o., OIB 97016378156</item>
    </izvorni_sadrzaj>
    <derivirana_varijabla naziv="DomainObject.Predmet.ProtuStrankaListFormatedOIB_1">
      <item>ALBATROS PROIZVOD, d.o.o., OIB 97016378156</item>
    </derivirana_varijabla>
  </DomainObject.Predmet.ProtuStrankaListFormatedOIB>
  <DomainObject.Predmet.ProtuStrankaListFormatedWithAdress>
    <izvorni_sadrzaj>
      <item>ALBATROS PROIZVOD, d.o.o., Rakovčeva 8, 10000 Zagreb</item>
    </izvorni_sadrzaj>
    <derivirana_varijabla naziv="DomainObject.Predmet.ProtuStrankaListFormatedWithAdress_1">
      <item>ALBATROS PROIZVOD, d.o.o., Rakovčeva 8, 10000 Zagreb</item>
    </derivirana_varijabla>
  </DomainObject.Predmet.ProtuStrankaListFormatedWithAdress>
  <DomainObject.Predmet.ProtuStrankaListFormatedWithAdressOIB>
    <izvorni_sadrzaj>
      <item>ALBATROS PROIZVOD, d.o.o., OIB 97016378156, Rakovčeva 8, 10000 Zagreb</item>
    </izvorni_sadrzaj>
    <derivirana_varijabla naziv="DomainObject.Predmet.ProtuStrankaListFormatedWithAdressOIB_1">
      <item>ALBATROS PROIZVOD, d.o.o., OIB 97016378156, Rakovčeva 8, 10000 Zagreb</item>
    </derivirana_varijabla>
  </DomainObject.Predmet.ProtuStrankaListFormatedWithAdressOIB>
  <DomainObject.Predmet.ProtuStrankaListNazivFormated>
    <izvorni_sadrzaj>
      <item>ALBATROS PROIZVOD, d.o.o.</item>
    </izvorni_sadrzaj>
    <derivirana_varijabla naziv="DomainObject.Predmet.ProtuStrankaListNazivFormated_1">
      <item>ALBATROS PROIZVOD, d.o.o.</item>
    </derivirana_varijabla>
  </DomainObject.Predmet.ProtuStrankaListNazivFormated>
  <DomainObject.Predmet.ProtuStrankaListNazivFormatedOIB>
    <izvorni_sadrzaj>
      <item>ALBATROS PROIZVOD, d.o.o., OIB 97016378156</item>
    </izvorni_sadrzaj>
    <derivirana_varijabla naziv="DomainObject.Predmet.ProtuStrankaListNazivFormatedOIB_1">
      <item>ALBATROS PROIZVOD, d.o.o., OIB 97016378156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2018.</izvorni_sadrzaj>
    <derivirana_varijabla naziv="DomainObject.Datum_1">15.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ALBATROS PROIZVOD, d.o.o.</izvorni_sadrzaj>
    <derivirana_varijabla naziv="DomainObject.Predmet.ProtustrankaIDrugi_1">ALBATROS PROIZVOD,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ALBATROS PROIZVOD, d.o.o., OIB 97016378156, Rakovčeva 8, 10000 Zagreb</izvorni_sadrzaj>
    <derivirana_varijabla naziv="DomainObject.Predmet.ProtustrankaIDrugiAdressOIB_1">ALBATROS PROIZVOD, d.o.o., OIB 97016378156, Rakovčeva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ALBATROS PROIZVOD, d.o.o.</item>
      <item>FINA Regionalni centar Zagreb</item>
    </izvorni_sadrzaj>
    <derivirana_varijabla naziv="DomainObject.Predmet.SudioniciListNaziv_1">
      <item>ALBATROS PROIZVOD, d.o.o.</item>
      <item>FINA Regionalni centar Zagreb</item>
    </derivirana_varijabla>
  </DomainObject.Predmet.SudioniciListNaziv>
  <DomainObject.Predmet.SudioniciListAdressOIB>
    <izvorni_sadrzaj>
      <item>ALBATROS PROIZVOD, d.o.o., OIB 97016378156, Rakovčeva 8,10000 Zagreb</item>
      <item>FINA Regionalni centar Zagreb, OIB 85821130368, Trg svibanjskih žrtava 1995. br. 1,10000 Zagreb</item>
    </izvorni_sadrzaj>
    <derivirana_varijabla naziv="DomainObject.Predmet.SudioniciListAdressOIB_1">
      <item>ALBATROS PROIZVOD, d.o.o., OIB 97016378156, Rakovčeva 8,10000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97016378156</item>
      <item>, OIB 85821130368</item>
    </izvorni_sadrzaj>
    <derivirana_varijabla naziv="DomainObject.Predmet.SudioniciListNazivOIB_1">
      <item>, OIB 97016378156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Lamza, OIB 55486063770, Zagrebačka 7 Osijek</item>
    </izvorni_sadrzaj>
    <derivirana_varijabla naziv="DomainObject.Predmet.StecajniUpraviteljiListAddressOIB_1">
      <item>Davor Lamza, OIB 55486063770, Zagrebačka 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587</properties:Words>
  <properties:Characters>3322</properties:Characters>
  <properties:Lines>96</properties:Lines>
  <properties:Paragraphs>40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2018-03-15T10:22:00Z</dcterms:created>
  <dc:creator>wsadmin</dc:creator>
  <cp:lastModifiedBy>wsadmin</cp:lastModifiedBy>
  <cp:lastPrinted>2018-03-15T10:32:00Z</cp:lastPrinted>
  <dcterms:modified xmlns:xsi="http://www.w3.org/2001/XMLSchema-instance" xsi:type="dcterms:W3CDTF">2018-03-15T10:38:00Z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(st-1199-2017-15.03.2018..docx)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