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fed2" w14:paraId="6c3fed2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523BAA" w:rsidP="00403F01" w:rsidR="00523BAA">
      <w:pPr>
        <w:pStyle w:val="Naslov1"/>
        <w:rPr>
          <w:b w:val="false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523BAA" w:rsidR="00523BAA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BE3A6B">
        <w:t>POLIKLINIKA ZA STOMATOLOŠKU PROTETIKU I ORTODONCIJU SA ZUBOTEHNIČKIM LABORATORIJEM KAŠTELA, Cesta dr. Franje Tuđmana 254, Kaštel Sućurac, OIB: 86272015532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523BAA" w:rsidP="009E0E12" w:rsidR="00523BAA">
      <w:pPr>
        <w:spacing w:after="200" w:before="160"/>
        <w:jc w:val="center"/>
        <w:rPr>
          <w:lang w:val="hr-HR"/>
        </w:rPr>
      </w:pP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BE3A6B">
        <w:t>POLIKLINIKA ZA STOMATOLOŠKU PROTETIKU I ORTODONCIJU SA ZUBOTEHNIČKIM LABORATORIJEM KAŠTELA, Cesta dr. Franje Tuđmana 254, Kaštel Sućurac, OIB: 86272015532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CE034C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523BAA">
        <w:rPr>
          <w:lang w:val="hr-HR"/>
        </w:rPr>
        <w:t>Ada Rajković, Matice hrvatske 10, Split, OIB: 27195964864.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BE3A6B">
        <w:t>POLIKLINIKA ZA STOMATOLOŠKU PROTETIKU I ORTODONCIJU SA ZUBOTEHNIČKIM LABORATORIJEM KAŠTELA, Cesta dr. Franje Tuđmana 254, Kaštel Sućurac, OIB: 86272015532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523BAA" w:rsidP="009E0E12" w:rsidR="00523BAA">
      <w:pPr>
        <w:spacing w:after="200" w:before="300"/>
        <w:jc w:val="center"/>
        <w:rPr>
          <w:lang w:val="hr-HR"/>
        </w:rPr>
      </w:pP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BE3A6B">
        <w:t>POLIKLINIKA ZA STOMATOLOŠKU PROTETIKU I ORTODONCIJU SA ZUBOTEHNIČKIM LABORATORIJEM KAŠTELA, Cesta dr. Franje Tuđmana 254, Kaštel Sućurac, OIB: 86272015532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lastRenderedPageBreak/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BE3A6B">
        <w:rPr>
          <w:lang w:val="hr-HR"/>
        </w:rPr>
        <w:t>2863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BE3A6B">
        <w:rPr>
          <w:lang w:val="hr-HR"/>
        </w:rPr>
        <w:t>4.681,38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086C0F">
        <w:rPr>
          <w:lang w:val="hr-HR"/>
        </w:rPr>
        <w:t>11.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523BAA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523BAA" w:rsidR="00523BAA">
      <w:pPr>
        <w:rPr>
          <w:lang w:val="hr-HR"/>
        </w:rPr>
      </w:pPr>
      <w:r>
        <w:rPr>
          <w:lang w:val="hr-HR"/>
        </w:rPr>
        <w:br w:type="page"/>
      </w:r>
    </w:p>
    <w:p w:rsidRDefault="004F3F86" w:rsidP="009E0E12" w:rsidR="004F3F86">
      <w:pPr>
        <w:ind w:left="6372"/>
        <w:jc w:val="center"/>
        <w:rPr>
          <w:lang w:val="hr-HR"/>
        </w:rPr>
      </w:pP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BB7688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C1A" w:rsidP="003734BE" w:rsidR="008F6C1A">
      <w:r>
        <w:separator/>
      </w:r>
    </w:p>
  </w:endnote>
  <w:endnote w:id="0" w:type="continuationSeparator">
    <w:p w:rsidRDefault="008F6C1A" w:rsidP="003734BE" w:rsidR="008F6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C1A" w:rsidP="003734BE" w:rsidR="008F6C1A">
      <w:r>
        <w:separator/>
      </w:r>
    </w:p>
  </w:footnote>
  <w:footnote w:id="0" w:type="continuationSeparator">
    <w:p w:rsidRDefault="008F6C1A" w:rsidP="003734BE" w:rsidR="008F6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6227084"/>
      <w:docPartObj>
        <w:docPartGallery w:val="Page Numbers (Top of Page)"/>
        <w:docPartUnique/>
      </w:docPartObj>
    </w:sdtPr>
    <w:sdtEndPr/>
    <w:sdtContent>
      <w:p w:rsidRDefault="00BB7688" w:rsidP="00BB7688" w:rsidR="00BB7688">
        <w:pPr>
          <w:pStyle w:val="Zaglavlje"/>
          <w:jc w:val="right"/>
        </w:pP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C77A8" w:rsidRPr="00AC77A8">
          <w:rPr>
            <w:noProof/>
            <w:lang w:val="hr-HR"/>
          </w:rPr>
          <w:t>2</w:t>
        </w:r>
        <w:r>
          <w:fldChar w:fldCharType="end"/>
        </w:r>
        <w:r>
          <w:t xml:space="preserve">                                                   11. St-1309/2015</w:t>
        </w: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688" w:rsidP="00BB7688" w:rsidR="00BB7688">
    <w:pPr>
      <w:pStyle w:val="Zaglavlje"/>
      <w:jc w:val="right"/>
    </w:pPr>
    <w:r>
      <w:t>11. St-1309/2015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23BAA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8F6C1A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C77A8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688"/>
    <w:rsid w:val="00BD03FF"/>
    <w:rsid w:val="00BE3A6B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St-1309/2015</izvorni_sadrzaj>
    <derivirana_varijabla naziv="DomainObject.Predmet.OznakaBroj_1">St-1309/2015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stomatološku protetiku i ortodonciju sa zubotehničkim laboratorijem KAŠTELA</izvorni_sadrzaj>
    <derivirana_varijabla naziv="DomainObject.Predmet.ProtustrankaFormated_1">  Poliklinika za stomatološku protetiku i ortodonciju sa zubotehničkim laboratorijem KAŠTELA</derivirana_varijabla>
  </DomainObject.Predmet.ProtustrankaFormated>
  <DomainObject.Predmet.ProtustrankaFormatedOIB>
    <izvorni_sadrzaj>  Poliklinika za stomatološku protetiku i ortodonciju sa zubotehničkim laboratorijem KAŠTELA, OIB 86272015532</izvorni_sadrzaj>
    <derivirana_varijabla naziv="DomainObject.Predmet.ProtustrankaFormatedOIB_1">  Poliklinika za stomatološku protetiku i ortodonciju sa zubotehničkim laboratorijem KAŠTELA, OIB 86272015532</derivirana_varijabla>
  </DomainObject.Predmet.ProtustrankaFormatedOIB>
  <DomainObject.Predmet.ProtustrankaFormatedWithAdress>
    <izvorni_sadrzaj> Poliklinika za stomatološku protetiku i ortodonciju sa zubotehničkim laboratorijem KAŠTELA, Cesta dr. Franje Tuđmana 254, 21212 Kaštel Sućurac</izvorni_sadrzaj>
    <derivirana_varijabla naziv="DomainObject.Predmet.ProtustrankaFormatedWithAdress_1"> Poliklinika za stomatološku protetiku i ortodonciju sa zubotehničkim laboratorijem KAŠTELA, Cesta dr. Franje Tuđmana 254, 21212 Kaštel Sućurac</derivirana_varijabla>
  </DomainObject.Predmet.ProtustrankaFormatedWithAdress>
  <DomainObject.Predmet.ProtustrankaFormatedWithAdressOIB>
    <izvorni_sadrzaj> Poliklinika za stomatološku protetiku i ortodonciju sa zubotehničkim laboratorijem KAŠTELA, OIB 86272015532, Cesta dr. Franje Tuđmana 254, 21212 Kaštel Sućurac</izvorni_sadrzaj>
    <derivirana_varijabla naziv="DomainObject.Predmet.ProtustrankaFormatedWithAdressOIB_1"> Poliklinika za stomatološku protetiku i ortodonciju sa zubotehničkim laboratorijem KAŠTELA, OIB 86272015532, Cesta dr. Franje Tuđmana 254, 21212 Kaštel Sućurac</derivirana_varijabla>
  </DomainObject.Predmet.ProtustrankaFormatedWithAdressOIB>
  <DomainObject.Predmet.ProtustrankaWithAdress>
    <izvorni_sadrzaj>Poliklinika za stomatološku protetiku i ortodonciju sa zubotehničkim laboratorijem KAŠTELA Cesta dr. Franje Tuđmana 254, 21212 Kaštel Sućurac</izvorni_sadrzaj>
    <derivirana_varijabla naziv="DomainObject.Predmet.ProtustrankaWithAdress_1">Poliklinika za stomatološku protetiku i ortodonciju sa zubotehničkim laboratorijem KAŠTELA Cesta dr. Franje Tuđmana 254, 21212 Kaštel Sućurac</derivirana_varijabla>
  </DomainObject.Predmet.ProtustrankaWithAdress>
  <DomainObject.Predmet.ProtustrankaWithAdressOIB>
    <izvorni_sadrzaj>Poliklinika za stomatološku protetiku i ortodonciju sa zubotehničkim laboratorijem KAŠTELA, OIB 86272015532, Cesta dr. Franje Tuđmana 254, 21212 Kaštel Sućurac</izvorni_sadrzaj>
    <derivirana_varijabla naziv="DomainObject.Predmet.ProtustrankaWithAdressOIB_1">Poliklinika za stomatološku protetiku i ortodonciju sa zubotehničkim laboratorijem KAŠTELA, OIB 86272015532, Cesta dr. Franje Tuđmana 254, 21212 Kaštel Sućurac</derivirana_varijabla>
  </DomainObject.Predmet.ProtustrankaWithAdressOIB>
  <DomainObject.Predmet.ProtustrankaNazivFormated>
    <izvorni_sadrzaj>Poliklinika za stomatološku protetiku i ortodonciju sa zubotehničkim laboratorijem KAŠTELA</izvorni_sadrzaj>
    <derivirana_varijabla naziv="DomainObject.Predmet.ProtustrankaNazivFormated_1">Poliklinika za stomatološku protetiku i ortodonciju sa zubotehničkim laboratorijem KAŠTELA</derivirana_varijabla>
  </DomainObject.Predmet.ProtustrankaNazivFormated>
  <DomainObject.Predmet.ProtustrankaNazivFormatedOIB>
    <izvorni_sadrzaj>Poliklinika za stomatološku protetiku i ortodonciju sa zubotehničkim laboratorijem KAŠTELA, OIB 86272015532</izvorni_sadrzaj>
    <derivirana_varijabla naziv="DomainObject.Predmet.ProtustrankaNazivFormatedOIB_1">Poliklinika za stomatološku protetiku i ortodonciju sa zubotehničkim laboratorijem KAŠTELA, OIB 86272015532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4681.38</izvorni_sadrzaj>
    <derivirana_varijabla naziv="DomainObject.Predmet.TrenutnaVrijednost_1">4681.38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za stomatološku protetiku i ortodonciju sa zubotehničkim laboratorijem KAŠTELA</item>
    </izvorni_sadrzaj>
    <derivirana_varijabla naziv="DomainObject.Predmet.ProtuStrankaListFormated_1">
      <item>Poliklinika za stomatološku protetiku i ortodonciju sa zubotehničkim laboratorijem KAŠTELA</item>
    </derivirana_varijabla>
  </DomainObject.Predmet.ProtuStrankaListFormated>
  <DomainObject.Predmet.ProtuStrankaListFormatedOIB>
    <izvorni_sadrzaj>
      <item>Poliklinika za stomatološku protetiku i ortodonciju sa zubotehničkim laboratorijem KAŠTELA, OIB 86272015532</item>
    </izvorni_sadrzaj>
    <derivirana_varijabla naziv="DomainObject.Predmet.ProtuStrankaListFormatedOIB_1">
      <item>Poliklinika za stomatološku protetiku i ortodonciju sa zubotehničkim laboratorijem KAŠTELA, OIB 86272015532</item>
    </derivirana_varijabla>
  </DomainObject.Predmet.ProtuStrankaListFormatedOIB>
  <DomainObject.Predmet.ProtuStrankaListFormatedWithAdress>
    <izvorni_sadrzaj>
      <item>Poliklinika za stomatološku protetiku i ortodonciju sa zubotehničkim laboratorijem KAŠTELA, Cesta dr. Franje Tuđmana 254, 21212 Kaštel Sućurac</item>
    </izvorni_sadrzaj>
    <derivirana_varijabla naziv="DomainObject.Predmet.ProtuStrankaListFormatedWithAdress_1">
      <item>Poliklinika za stomatološku protetiku i ortodonciju sa zubotehničkim laboratorijem KAŠTELA, Cesta dr. Franje Tuđmana 254, 21212 Kaštel Sućurac</item>
    </derivirana_varijabla>
  </DomainObject.Predmet.ProtuStrankaListFormatedWithAdress>
  <DomainObject.Predmet.ProtuStrankaListFormatedWithAdressOIB>
    <izvorni_sadrzaj>
      <item>Poliklinika za stomatološku protetiku i ortodonciju sa zubotehničkim laboratorijem KAŠTELA, OIB 86272015532, Cesta dr. Franje Tuđmana 254, 21212 Kaštel Sućurac</item>
    </izvorni_sadrzaj>
    <derivirana_varijabla naziv="DomainObject.Predmet.ProtuStrankaListFormatedWithAdressOIB_1">
      <item>Poliklinika za stomatološku protetiku i ortodonciju sa zubotehničkim laboratorijem KAŠTELA, OIB 86272015532, Cesta dr. Franje Tuđmana 254, 21212 Kaštel Sućurac</item>
    </derivirana_varijabla>
  </DomainObject.Predmet.ProtuStrankaListFormatedWithAdressOIB>
  <DomainObject.Predmet.ProtuStrankaListNazivFormated>
    <izvorni_sadrzaj>
      <item>Poliklinika za stomatološku protetiku i ortodonciju sa zubotehničkim laboratorijem KAŠTELA</item>
    </izvorni_sadrzaj>
    <derivirana_varijabla naziv="DomainObject.Predmet.ProtuStrankaListNazivFormated_1">
      <item>Poliklinika za stomatološku protetiku i ortodonciju sa zubotehničkim laboratorijem KAŠTELA</item>
    </derivirana_varijabla>
  </DomainObject.Predmet.ProtuStrankaListNazivFormated>
  <DomainObject.Predmet.ProtuStrankaListNazivFormatedOIB>
    <izvorni_sadrzaj>
      <item>Poliklinika za stomatološku protetiku i ortodonciju sa zubotehničkim laboratorijem KAŠTELA, OIB 86272015532</item>
    </izvorni_sadrzaj>
    <derivirana_varijabla naziv="DomainObject.Predmet.ProtuStrankaListNazivFormatedOIB_1">
      <item>Poliklinika za stomatološku protetiku i ortodonciju sa zubotehničkim laboratorijem KAŠTELA, OIB 86272015532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za stomatološku protetiku i ortodonciju sa zubotehničkim laboratorijem KAŠTELA</izvorni_sadrzaj>
    <derivirana_varijabla naziv="DomainObject.Predmet.ProtustrankaIDrugi_1">Poliklinika za stomatološku protetiku i ortodonciju sa zubotehničkim laboratorijem KAŠTELA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za stomatološku protetiku i ortodonciju sa zubotehničkim laboratorijem KAŠTELA, OIB 86272015532, Cesta dr. Franje Tuđmana 254, 21212 Kaštel Sućurac</izvorni_sadrzaj>
    <derivirana_varijabla naziv="DomainObject.Predmet.ProtustrankaIDrugiAdressOIB_1">Poliklinika za stomatološku protetiku i ortodonciju sa zubotehničkim laboratorijem KAŠTELA, OIB 86272015532, Cesta dr. Franje Tuđmana 254,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stomatološku protetiku i ortodonciju sa zubotehničkim laboratorijem KAŠTELA</item>
      <item>FINANCIJSKA AGENCIJA, RC SPLIT</item>
    </izvorni_sadrzaj>
    <derivirana_varijabla naziv="DomainObject.Predmet.SudioniciListNaziv_1">
      <item>Poliklinika za stomatološku protetiku i ortodonciju sa zubotehničkim laboratorijem KAŠTELA</item>
      <item>FINANCIJSKA AGENCIJA, RC SPLIT</item>
    </derivirana_varijabla>
  </DomainObject.Predmet.SudioniciListNaziv>
  <DomainObject.Predmet.SudioniciListAdressOIB>
    <izvorni_sadrzaj>
      <item>Poliklinika za stomatološku protetiku i ortodonciju sa zubotehničkim laboratorijem KAŠTELA, OIB 86272015532, Cesta dr. Franje Tuđmana 254,21212 Kaštel Sućurac</item>
      <item>FINANCIJSKA AGENCIJA, RC SPLIT, OIB 85821130368, Mažuranićevo šetalište 24 b,21000 Split</item>
    </izvorni_sadrzaj>
    <derivirana_varijabla naziv="DomainObject.Predmet.SudioniciListAdressOIB_1">
      <item>Poliklinika za stomatološku protetiku i ortodonciju sa zubotehničkim laboratorijem KAŠTELA, OIB 86272015532, Cesta dr. Franje Tuđmana 254,21212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86272015532</item>
      <item>, OIB 85821130368</item>
    </izvorni_sadrzaj>
    <derivirana_varijabla naziv="DomainObject.Predmet.SudioniciListNazivOIB_1">
      <item>, OIB 86272015532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5B992-536F-44CE-9129-028A64B8F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809</properties:Words>
  <properties:Characters>4438</properties:Characters>
  <properties:Lines>95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2016-05-03T11:26:00Z</cp:lastPrinted>
  <dcterms:modified xmlns:xsi="http://www.w3.org/2001/XMLSchema-instance" xsi:type="dcterms:W3CDTF">2016-05-03T11:30:00Z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