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f02b" w14:paraId="f62f02b" w:rsidRDefault="00AE649C" w:rsidP="00154B59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54B59" w:rsidR="00154B59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4B59">
        <w:t xml:space="preserve">                                                                                                                                           </w:t>
      </w:r>
    </w:p>
    <w:p w:rsidRDefault="00154B59" w:rsidP="00154B59" w:rsidR="00154B59">
      <w:pPr>
        <w:spacing w:after="0"/>
        <w:ind w:firstLine="5245"/>
        <w:jc w:val="right"/>
      </w:pPr>
      <w:r>
        <w:t xml:space="preserve">                       2 St-93/2017-3.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center"/>
      </w:pPr>
      <w:r>
        <w:t>U  I M E   R E P U B L I K E   H R V A T S K E</w:t>
      </w:r>
    </w:p>
    <w:p w:rsidRDefault="00154B59" w:rsidP="00154B59" w:rsidR="00154B59">
      <w:pPr>
        <w:spacing w:after="0"/>
        <w:jc w:val="center"/>
      </w:pPr>
    </w:p>
    <w:p w:rsidRDefault="00154B59" w:rsidP="00154B59" w:rsidR="00154B59">
      <w:pPr>
        <w:spacing w:after="0"/>
        <w:jc w:val="center"/>
      </w:pPr>
      <w:r>
        <w:t xml:space="preserve"> R J E Š E N J E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INTERSERVIS ERIK d.o.o. za usluge i trgovinu, Zagreb, Avenija Marina Držića 58, MBS: 080918977, OIB: 31808304952, dana 19. svibnja 2017. godine  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center"/>
      </w:pPr>
      <w:r>
        <w:t>r i j e š i o   j e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  <w:rPr>
          <w:szCs w:val="20"/>
        </w:rPr>
      </w:pPr>
      <w:r>
        <w:tab/>
        <w:t>I. Otvara se stečajni postupak nad dužnikom INTERSERVIS ERIK d.o.o. za usluge i trgovinu, Zagreb, Avenija Marina Držića 58, MBS: 080918977, OIB: 31808304952.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  <w:r>
        <w:tab/>
        <w:t>II. Za stečajnog upravitelja imenuje se BRANKA BOŽIĆ, Zagreb, Mirka Deanovića 11, OIB: 50835813248.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  <w:rPr>
          <w:szCs w:val="20"/>
        </w:rPr>
      </w:pPr>
      <w:r>
        <w:tab/>
        <w:t>III. Zaključuje se stečajni postupak nad dužnikom INTERSERVIS ERIK d.o.o. za usluge i trgovinu, Zagreb, Avenija Marina Držića 58, MBS: 080918977, OIB: 31808304952.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  <w:rPr>
          <w:lang w:val="en-GB"/>
        </w:rPr>
      </w:pPr>
      <w:r>
        <w:tab/>
        <w:t>IV. Stečajni postupak je otvoren i zaključen s danom 19. svibnja 2017. godine u 09,00 sati, kada je ovo rješenje objavljeno na e-oglasnoj ploči ovoga suda.</w:t>
      </w:r>
    </w:p>
    <w:p w:rsidRDefault="00154B59" w:rsidP="00154B59" w:rsidR="00154B59">
      <w:pPr>
        <w:pStyle w:val="Bezproreda"/>
        <w:spacing w:after="0"/>
        <w:jc w:val="both"/>
      </w:pPr>
    </w:p>
    <w:p w:rsidRDefault="00154B59" w:rsidP="00154B59" w:rsidR="00154B59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54B59" w:rsidP="00154B59" w:rsidR="00154B59">
      <w:pPr>
        <w:spacing w:after="0"/>
        <w:jc w:val="both"/>
        <w:rPr>
          <w:rFonts w:cs="Times New Roman"/>
        </w:rPr>
      </w:pPr>
    </w:p>
    <w:p w:rsidRDefault="00154B59" w:rsidP="00154B59" w:rsidR="00154B59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center"/>
      </w:pPr>
      <w:r>
        <w:t>Obrazloženje</w:t>
      </w:r>
    </w:p>
    <w:p w:rsidRDefault="00154B59" w:rsidP="00154B59" w:rsidR="00154B59">
      <w:pPr>
        <w:spacing w:after="0"/>
        <w:jc w:val="center"/>
      </w:pPr>
    </w:p>
    <w:p w:rsidRDefault="00154B59" w:rsidP="00154B59" w:rsidR="00154B59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St-93/2017-2,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ind w:firstLine="5245"/>
        <w:jc w:val="right"/>
      </w:pPr>
      <w:r>
        <w:lastRenderedPageBreak/>
        <w:t xml:space="preserve">                       2 St-93/2017-3.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54B59" w:rsidP="00154B59" w:rsidR="00154B59">
      <w:pPr>
        <w:pStyle w:val="Bezproreda"/>
        <w:spacing w:after="0"/>
        <w:jc w:val="both"/>
      </w:pPr>
    </w:p>
    <w:p w:rsidRDefault="00154B59" w:rsidP="00154B59" w:rsidR="00154B59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54B59" w:rsidP="00154B59" w:rsidR="00154B59">
      <w:pPr>
        <w:spacing w:after="0"/>
        <w:ind w:firstLine="851"/>
        <w:jc w:val="both"/>
      </w:pPr>
    </w:p>
    <w:p w:rsidRDefault="00154B59" w:rsidP="00154B59" w:rsidR="00154B59">
      <w:pPr>
        <w:spacing w:after="0"/>
        <w:jc w:val="center"/>
      </w:pPr>
      <w:r>
        <w:t>U Bjelovaru, 19. svibnja 2017. godine.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ind w:firstLine="720" w:left="4320"/>
      </w:pPr>
      <w:r>
        <w:t>SUDSKI SAVJETNIK</w:t>
      </w:r>
    </w:p>
    <w:p w:rsidRDefault="00154B59" w:rsidP="00154B59" w:rsidR="00154B59">
      <w:pPr>
        <w:spacing w:after="0"/>
        <w:ind w:firstLine="4111"/>
      </w:pPr>
      <w:r>
        <w:tab/>
        <w:t xml:space="preserve">     MIROSLAV LOVREKOVIĆ, v.r.</w:t>
      </w:r>
    </w:p>
    <w:p w:rsidRDefault="00154B59" w:rsidP="00154B59" w:rsidR="00154B5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54B59" w:rsidP="00154B59" w:rsidR="00154B5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54B59" w:rsidP="00154B59" w:rsidR="00154B59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</w:p>
    <w:p w:rsidRDefault="00154B59" w:rsidP="00154B59" w:rsidR="00154B59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154B5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4B59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4A6A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88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St-93/2017-3</izvorni_sadrzaj>
    <derivirana_varijabla naziv="DomainObject.Oznaka_1">St-93/2017-3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INTERSERVIS ERIK d.o.o. za usluge i trgovinu zastupanog po punomoćniku Smail Puškar</izvorni_sadrzaj>
    <derivirana_varijabla naziv="DomainObject.Predmet.ProtustrankaFormated_1">  INTERSERVIS ERIK d.o.o. za usluge i trgovinu zastupanog po punomoćniku Smail Puškar</derivirana_varijabla>
  </DomainObject.Predmet.ProtustrankaFormated>
  <DomainObject.Predmet.ProtustrankaFormatedOIB>
    <izvorni_sadrzaj>  INTERSERVIS ERIK d.o.o. za usluge i trgovinu, OIB 31808304952 zastupanog po punomoćniku Smail Puškar</izvorni_sadrzaj>
    <derivirana_varijabla naziv="DomainObject.Predmet.ProtustrankaFormatedOIB_1">  INTERSERVIS ERIK d.o.o. za usluge i trgovinu, OIB 31808304952 zastupanog po punomoćniku Smail Puškar</derivirana_varijabla>
  </DomainObject.Predmet.ProtustrankaFormatedOIB>
  <DomainObject.Predmet.ProtustrankaFormatedWithAdress>
    <izvorni_sadrzaj> INTERSERVIS ERIK d.o.o. za usluge i trgovinu, Avenija Marina Držića 58, 10000 Zagreb zastupanog po punomoćniku Smail Puškar</izvorni_sadrzaj>
    <derivirana_varijabla naziv="DomainObject.Predmet.ProtustrankaFormatedWithAdress_1"> INTERSERVIS ERIK d.o.o. za usluge i trgovinu, Avenija Marina Držića 58, 10000 Zagreb zastupanog po punomoćniku Smail Puškar</derivirana_varijabla>
  </DomainObject.Predmet.ProtustrankaFormatedWithAdress>
  <DomainObject.Predmet.ProtustrankaFormatedWithAdressOIB>
    <izvorni_sadrzaj> INTERSERVIS ERIK d.o.o. za usluge i trgovinu, OIB 31808304952, Avenija Marina Držića 58, 10000 Zagreb zastupanog po punomoćniku Smail Puškar</izvorni_sadrzaj>
    <derivirana_varijabla naziv="DomainObject.Predmet.ProtustrankaFormatedWithAdressOIB_1"> INTERSERVIS ERIK d.o.o. za usluge i trgovinu, OIB 31808304952, Avenija Marina Držića 58, 10000 Zagreb zastupanog po punomoćniku Smail Puškar</derivirana_varijabla>
  </DomainObject.Predmet.ProtustrankaFormatedWithAdressOIB>
  <DomainObject.Predmet.ProtustrankaWithAdress>
    <izvorni_sadrzaj>INTERSERVIS ERIK d.o.o. za usluge i trgovinu Avenija Marina Držića 58, 10000 Zagreb</izvorni_sadrzaj>
    <derivirana_varijabla naziv="DomainObject.Predmet.ProtustrankaWithAdress_1">INTERSERVIS ERIK d.o.o. za usluge i trgovinu Avenija Marina Držića 58, 10000 Zagreb</derivirana_varijabla>
  </DomainObject.Predmet.ProtustrankaWithAdress>
  <DomainObject.Predmet.ProtustrankaWithAdressOIB>
    <izvorni_sadrzaj>INTERSERVIS ERIK d.o.o. za usluge i trgovinu, OIB 31808304952, Avenija Marina Držića 58, 10000 Zagreb</izvorni_sadrzaj>
    <derivirana_varijabla naziv="DomainObject.Predmet.ProtustrankaWithAdressOIB_1">INTERSERVIS ERIK d.o.o. za usluge i trgovinu, OIB 31808304952, Avenija Marina Držića 58, 10000 Zagreb</derivirana_varijabla>
  </DomainObject.Predmet.ProtustrankaWithAdressOIB>
  <DomainObject.Predmet.ProtustrankaNazivFormated>
    <izvorni_sadrzaj>INTERSERVIS ERIK d.o.o. za usluge i trgovinu</izvorni_sadrzaj>
    <derivirana_varijabla naziv="DomainObject.Predmet.ProtustrankaNazivFormated_1">INTERSERVIS ERIK d.o.o. za usluge i trgovinu</derivirana_varijabla>
  </DomainObject.Predmet.ProtustrankaNazivFormated>
  <DomainObject.Predmet.ProtustrankaNazivFormatedOIB>
    <izvorni_sadrzaj>INTERSERVIS ERIK d.o.o. za usluge i trgovinu, OIB 31808304952</izvorni_sadrzaj>
    <derivirana_varijabla naziv="DomainObject.Predmet.ProtustrankaNazivFormatedOIB_1">INTERSERVIS ERIK d.o.o. za usluge i trgovinu, OIB 31808304952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INTERSERVIS ERIK d.o.o. za usluge i trgovinu zastupanog po punomoćniku Smail Puškar</item>
    </izvorni_sadrzaj>
    <derivirana_varijabla naziv="DomainObject.Predmet.ProtuStrankaListFormated_1">
      <item>INTERSERVIS ERIK d.o.o. za usluge i trgovinu zastupanog po punomoćniku Smail Puškar</item>
    </derivirana_varijabla>
  </DomainObject.Predmet.ProtuStrankaListFormated>
  <DomainObject.Predmet.ProtuStrankaListFormatedOIB>
    <izvorni_sadrzaj>
      <item>INTERSERVIS ERIK d.o.o. za usluge i trgovinu, OIB 31808304952 zastupanog po punomoćniku Smail Puškar</item>
    </izvorni_sadrzaj>
    <derivirana_varijabla naziv="DomainObject.Predmet.ProtuStrankaListFormatedOIB_1">
      <item>INTERSERVIS ERIK d.o.o. za usluge i trgovinu, OIB 31808304952 zastupanog po punomoćniku Smail Puškar</item>
    </derivirana_varijabla>
  </DomainObject.Predmet.ProtuStrankaListFormatedOIB>
  <DomainObject.Predmet.ProtuStrankaListFormatedWithAdress>
    <izvorni_sadrzaj>
      <item>INTERSERVIS ERIK d.o.o. za usluge i trgovinu, Avenija Marina Držića 58, 10000 Zagreb zastupanog po punomoćniku Smail Puškar</item>
    </izvorni_sadrzaj>
    <derivirana_varijabla naziv="DomainObject.Predmet.ProtuStrankaListFormatedWithAdress_1">
      <item>INTERSERVIS ERIK d.o.o. za usluge i trgovinu, Avenija Marina Držića 58, 10000 Zagreb zastupanog po punomoćniku Smail Puškar</item>
    </derivirana_varijabla>
  </DomainObject.Predmet.ProtuStrankaListFormatedWithAdress>
  <DomainObject.Predmet.ProtuStrankaListFormatedWithAdressOIB>
    <izvorni_sadrzaj>
      <item>INTERSERVIS ERIK d.o.o. za usluge i trgovinu, OIB 31808304952, Avenija Marina Držića 58, 10000 Zagreb zastupanog po punomoćniku Smail Puškar</item>
    </izvorni_sadrzaj>
    <derivirana_varijabla naziv="DomainObject.Predmet.ProtuStrankaListFormatedWithAdressOIB_1">
      <item>INTERSERVIS ERIK d.o.o. za usluge i trgovinu, OIB 31808304952, Avenija Marina Držića 58, 10000 Zagreb zastupanog po punomoćniku Smail Puškar</item>
    </derivirana_varijabla>
  </DomainObject.Predmet.ProtuStrankaListFormatedWithAdressOIB>
  <DomainObject.Predmet.ProtuStrankaListNazivFormated>
    <izvorni_sadrzaj>
      <item>INTERSERVIS ERIK d.o.o. za usluge i trgovinu</item>
    </izvorni_sadrzaj>
    <derivirana_varijabla naziv="DomainObject.Predmet.ProtuStrankaListNazivFormated_1">
      <item>INTERSERVIS ERIK d.o.o. za usluge i trgovinu</item>
    </derivirana_varijabla>
  </DomainObject.Predmet.ProtuStrankaListNazivFormated>
  <DomainObject.Predmet.ProtuStrankaListNazivFormatedOIB>
    <izvorni_sadrzaj>
      <item>INTERSERVIS ERIK d.o.o. za usluge i trgovinu, OIB 31808304952</item>
    </izvorni_sadrzaj>
    <derivirana_varijabla naziv="DomainObject.Predmet.ProtuStrankaListNazivFormatedOIB_1">
      <item>INTERSERVIS ERIK d.o.o. za usluge i trgovinu, OIB 31808304952</item>
    </derivirana_varijabla>
  </DomainObject.Predmet.ProtuStrankaListNazivFormatedOIB>
  <DomainObject.Predmet.OstaliListFormated>
    <izvorni_sadrzaj>
      <item>Smail Puškar punomoćnik sudionika u postupku INTERSERVIS ERIK d.o.o. za usluge i trgovinu</item>
    </izvorni_sadrzaj>
    <derivirana_varijabla naziv="DomainObject.Predmet.OstaliListFormated_1">
      <item>Smail Puškar punomoćnik sudionika u postupku INTERSERVIS ERIK d.o.o. za usluge i trgovinu</item>
    </derivirana_varijabla>
  </DomainObject.Predmet.OstaliListFormated>
  <DomainObject.Predmet.OstaliListFormatedOIB>
    <izvorni_sadrzaj>
      <item>Smail Puškar, OIB 17653069013 punomoćnik sudionika u postupku INTERSERVIS ERIK d.o.o. za usluge i trgovinu</item>
    </izvorni_sadrzaj>
    <derivirana_varijabla naziv="DomainObject.Predmet.OstaliListFormatedOIB_1">
      <item>Smail Puškar, OIB 17653069013 punomoćnik sudionika u postupku INTERSERVIS ERIK d.o.o. za usluge i trgovinu</item>
    </derivirana_varijabla>
  </DomainObject.Predmet.OstaliListFormatedOIB>
  <DomainObject.Predmet.OstaliListFormatedWithAdress>
    <izvorni_sadrzaj>
      <item>Smail Puškar, Čoralići bb, Čoralići punomoćnik sudionika u postupku INTERSERVIS ERIK d.o.o. za usluge i trgovinu</item>
    </izvorni_sadrzaj>
    <derivirana_varijabla naziv="DomainObject.Predmet.OstaliListFormatedWithAdress_1">
      <item>Smail Puškar, Čoralići bb, Čoralići punomoćnik sudionika u postupku INTERSERVIS ERIK d.o.o. za usluge i trgovinu</item>
    </derivirana_varijabla>
  </DomainObject.Predmet.OstaliListFormatedWithAdress>
  <DomainObject.Predmet.OstaliListFormatedWithAdressOIB>
    <izvorni_sadrzaj>
      <item>Smail Puškar, OIB 17653069013, Čoralići bb, Čoralići punomoćnik sudionika u postupku INTERSERVIS ERIK d.o.o. za usluge i trgovinu</item>
    </izvorni_sadrzaj>
    <derivirana_varijabla naziv="DomainObject.Predmet.OstaliListFormatedWithAdressOIB_1">
      <item>Smail Puškar, OIB 17653069013, Čoralići bb, Čoralići punomoćnik sudionika u postupku INTERSERVIS ERIK d.o.o. za usluge i trgovinu</item>
    </derivirana_varijabla>
  </DomainObject.Predmet.OstaliListFormatedWithAdressOIB>
  <DomainObject.Predmet.OstaliListNazivFormated>
    <izvorni_sadrzaj>
      <item>Smail Puškar</item>
    </izvorni_sadrzaj>
    <derivirana_varijabla naziv="DomainObject.Predmet.OstaliListNazivFormated_1">
      <item>Smail Puškar</item>
    </derivirana_varijabla>
  </DomainObject.Predmet.OstaliListNazivFormated>
  <DomainObject.Predmet.OstaliListNazivFormatedOIB>
    <izvorni_sadrzaj>
      <item>Smail Puškar, OIB 17653069013</item>
    </izvorni_sadrzaj>
    <derivirana_varijabla naziv="DomainObject.Predmet.OstaliListNazivFormatedOIB_1">
      <item>Smail Puškar, OIB 17653069013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St-93/2017-3</izvorni_sadrzaj>
    <derivirana_varijabla naziv="DomainObject.PoslovniBrojDokumenta_1">St-93/2017-3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INTERSERVIS ERIK d.o.o. za usluge i trgovinu</izvorni_sadrzaj>
    <derivirana_varijabla naziv="DomainObject.Predmet.ProtustrankaIDrugi_1">INTERSERVIS ERIK d.o.o. za usluge i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INTERSERVIS ERIK d.o.o. za usluge i trgovinu, OIB 31808304952, Avenija Marina Držića 58, 10000 Zagreb</izvorni_sadrzaj>
    <derivirana_varijabla naziv="DomainObject.Predmet.ProtustrankaIDrugiAdressOIB_1">INTERSERVIS ERIK d.o.o. za usluge i trgovinu, OIB 31808304952, Avenija Marina Držića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INTERSERVIS ERIK d.o.o. za usluge i trgovinu</item>
      <item>FINA Regionalni centar Zagreb, Podružnica Zagreb</item>
      <item>Smail Puškar</item>
    </izvorni_sadrzaj>
    <derivirana_varijabla naziv="DomainObject.Predmet.SudioniciListNaziv_1">
      <item>INTERSERVIS ERIK d.o.o. za usluge i trgovinu</item>
      <item>FINA Regionalni centar Zagreb, Podružnica Zagreb</item>
      <item>Smail Puškar</item>
    </derivirana_varijabla>
  </DomainObject.Predmet.SudioniciListNaziv>
  <DomainObject.Predmet.SudioniciListAdressOIB>
    <izvorni_sadrzaj>
      <item>INTERSERVIS ERIK d.o.o. za usluge i trgovinu, OIB 31808304952, Avenija Marina Držića 58,10000 Zagreb</item>
      <item>FINA Regionalni centar Zagreb, Podružnica Zagreb, OIB 85821130368, Trg svibanjskih žrtava 1995. br. 1,10000 Zagreb</item>
      <item>Smail Puškar, OIB 17653069013, Čoralići bb,Čoralići</item>
    </izvorni_sadrzaj>
    <derivirana_varijabla naziv="DomainObject.Predmet.SudioniciListAdressOIB_1">
      <item>INTERSERVIS ERIK d.o.o. za usluge i trgovinu, OIB 31808304952, Avenija Marina Držića 58,10000 Zagreb</item>
      <item>FINA Regionalni centar Zagreb, Podružnica Zagreb, OIB 85821130368, Trg svibanjskih žrtava 1995. br. 1,10000 Zagreb</item>
      <item>Smail Puškar, OIB 17653069013, Čoralići bb,Čoralići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735EB-22BE-4F81-98CC-D49782C17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3481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2017-05-19T06:48:00Z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