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ef88" w14:paraId="62bef88" w:rsidRDefault="002353DB" w:rsidP="002353DB" w:rsidR="002353DB">
      <w:pPr>
        <w:jc w:val="right"/>
        <w15:collapsed w:val="false"/>
      </w:pPr>
      <w:r>
        <w:t>Broj: St-505/16-13</w:t>
      </w:r>
    </w:p>
    <w:p w:rsidRDefault="002353DB" w:rsidP="002353DB" w:rsidR="002353D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3DB" w:rsidP="002353DB" w:rsidR="002353DB" w:rsidRPr="00D21A2C"/>
    <w:p w:rsidRDefault="002353DB" w:rsidP="002353DB" w:rsidR="002353D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353DB" w:rsidP="002353DB" w:rsidR="002353D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353DB" w:rsidP="002353DB" w:rsidR="002353DB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353DB" w:rsidP="002353DB" w:rsidR="002353DB"/>
    <w:p w:rsidRDefault="002353DB" w:rsidP="002353DB" w:rsidR="002353DB">
      <w:pPr>
        <w:jc w:val="center"/>
      </w:pPr>
      <w:r>
        <w:t>R E P U B L I K A  H R V A T S K A</w:t>
      </w:r>
    </w:p>
    <w:p w:rsidRDefault="002353DB" w:rsidP="002353DB" w:rsidR="002353DB">
      <w:pPr>
        <w:jc w:val="center"/>
      </w:pPr>
    </w:p>
    <w:p w:rsidRDefault="002353DB" w:rsidP="002353DB" w:rsidR="002353DB" w:rsidRPr="00451DD6">
      <w:pPr>
        <w:jc w:val="center"/>
      </w:pPr>
      <w:r w:rsidRPr="00451DD6">
        <w:t>R J E Š E N J E</w:t>
      </w:r>
    </w:p>
    <w:p w:rsidRDefault="002353DB" w:rsidP="002353DB" w:rsidR="002353DB">
      <w:pPr>
        <w:rPr>
          <w:b/>
        </w:rPr>
      </w:pPr>
    </w:p>
    <w:p w:rsidRDefault="002353DB" w:rsidP="002353DB" w:rsidR="002353DB">
      <w:pPr>
        <w:rPr>
          <w:b/>
        </w:rPr>
      </w:pPr>
    </w:p>
    <w:p w:rsidRDefault="002353DB" w:rsidP="002353DB" w:rsidR="002353DB">
      <w:pPr>
        <w:rPr>
          <w:b/>
        </w:rPr>
      </w:pPr>
    </w:p>
    <w:p w:rsidRDefault="002353DB" w:rsidP="002353DB" w:rsidR="002353DB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 nad dužnikom</w:t>
      </w:r>
      <w:r>
        <w:t xml:space="preserve"> </w:t>
      </w:r>
      <w:r>
        <w:rPr>
          <w:b/>
        </w:rPr>
        <w:t>AGRO-GOLD d.o.o., Osijek, Hrvatske Republike 17/b, MBS: 030135591, OIB: 43081630596</w:t>
      </w:r>
      <w:r>
        <w:t xml:space="preserve">, dana 2. ožujka 2017. g.,  </w:t>
      </w:r>
    </w:p>
    <w:p w:rsidRDefault="002353DB" w:rsidP="002353DB" w:rsidR="002353DB">
      <w:pPr>
        <w:pStyle w:val="Tijeloteksta"/>
        <w:tabs>
          <w:tab w:pos="3315" w:val="left"/>
        </w:tabs>
      </w:pPr>
      <w:r>
        <w:tab/>
      </w:r>
    </w:p>
    <w:p w:rsidRDefault="002353DB" w:rsidP="002353DB" w:rsidR="002353DB">
      <w:pPr>
        <w:jc w:val="both"/>
      </w:pPr>
    </w:p>
    <w:p w:rsidRDefault="002353DB" w:rsidP="002353DB" w:rsidR="002353DB" w:rsidRPr="00451DD6">
      <w:pPr>
        <w:jc w:val="center"/>
      </w:pPr>
      <w:r w:rsidRPr="00451DD6">
        <w:t>r i j e š i o   j e</w:t>
      </w:r>
    </w:p>
    <w:p w:rsidRDefault="002353DB" w:rsidP="002353DB" w:rsidR="002353DB">
      <w:pPr>
        <w:pStyle w:val="Tijeloteksta"/>
      </w:pPr>
      <w:r>
        <w:tab/>
      </w:r>
    </w:p>
    <w:p w:rsidRDefault="002353DB" w:rsidP="002353DB" w:rsidR="002353DB">
      <w:pPr>
        <w:pStyle w:val="Tijeloteksta"/>
        <w:rPr>
          <w:b/>
          <w:bCs/>
        </w:rPr>
      </w:pPr>
    </w:p>
    <w:p w:rsidRDefault="002353DB" w:rsidP="002353DB" w:rsidR="002353DB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za provedbom stečajnog postupka nad dužnikom </w:t>
      </w:r>
      <w:r>
        <w:rPr>
          <w:b/>
        </w:rPr>
        <w:t xml:space="preserve">AGRO-GOLD d.o.o., Osijek, Hrvatske Republike 17/b, MBS: 030135591, OIB: 43081630596 </w:t>
      </w:r>
      <w:r>
        <w:t>da u roku od 15 dana od dana objave ovog rješenja na e-oglasnoj ploči Trgovačkog suda u Osijeku solidarno uplate na sudski depozit ovog suda broj HR31 2390 0011 3000 0020 0 s pozivom na broj HR05 505-16 kod Hrvatske poštanske banke iznos od 20.000,00 kn, na ime predujma za pokriće troškova kako prethodnog tako i otvorenog stečajnog postupka, te da u istom roku potvrdu o uplati dostave u sudski spis.</w:t>
      </w:r>
    </w:p>
    <w:p w:rsidRDefault="002353DB" w:rsidP="002353DB" w:rsidR="002353DB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odredba članka 132 Stečajnog zakona (NN 71/15).</w:t>
      </w:r>
    </w:p>
    <w:p w:rsidRDefault="002353DB" w:rsidP="002353DB" w:rsidR="002353DB">
      <w:pPr>
        <w:ind w:firstLine="720"/>
        <w:jc w:val="both"/>
      </w:pPr>
      <w:r>
        <w:t>3.</w:t>
      </w:r>
      <w:r>
        <w:tab/>
        <w:t>Ako se stečajni postupak zaključi u skladu s odredbom članka 132 Stečajnog zakona, a dužnik nema sredstava za pokriće najnužnijih troškova, sredstva će se isplatiti na teret predujmljenih sredstava.</w:t>
      </w:r>
    </w:p>
    <w:p w:rsidRDefault="002353DB" w:rsidP="002353DB" w:rsidR="002353DB">
      <w:pPr>
        <w:jc w:val="both"/>
      </w:pPr>
    </w:p>
    <w:p w:rsidRDefault="002353DB" w:rsidP="002353DB" w:rsidR="002353DB">
      <w:pPr>
        <w:jc w:val="both"/>
      </w:pPr>
    </w:p>
    <w:p w:rsidRDefault="002353DB" w:rsidP="002353DB" w:rsidR="002353DB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2353DB" w:rsidP="002353DB" w:rsidR="002353DB">
      <w:pPr>
        <w:jc w:val="both"/>
      </w:pPr>
    </w:p>
    <w:p w:rsidRDefault="002353DB" w:rsidP="002353DB" w:rsidR="002353DB">
      <w:pPr>
        <w:jc w:val="both"/>
      </w:pPr>
    </w:p>
    <w:p w:rsidRDefault="002353DB" w:rsidP="002353DB" w:rsidR="002353DB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7. ožujka 2016. g.</w:t>
      </w:r>
      <w:r w:rsidRPr="00DD2365">
        <w:t xml:space="preserve"> prijedlog za otvaranje stečajnog postupka nad dužnikom </w:t>
      </w:r>
      <w:r>
        <w:rPr>
          <w:b/>
        </w:rPr>
        <w:t>AGRO-GOLD d.o.o., Osijek, Hrvatske Republike 17/b, MBS: 030135591, OIB: 43081630596</w:t>
      </w:r>
      <w:r w:rsidRPr="00DD2365">
        <w:t xml:space="preserve">.  </w:t>
      </w:r>
      <w:r>
        <w:tab/>
      </w:r>
    </w:p>
    <w:p w:rsidRDefault="002353DB" w:rsidP="002353DB" w:rsidR="002353DB">
      <w:pPr>
        <w:tabs>
          <w:tab w:pos="4050" w:val="left"/>
        </w:tabs>
        <w:ind w:firstLine="720"/>
        <w:jc w:val="both"/>
      </w:pPr>
      <w:r>
        <w:tab/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775D35" w:rsidP="00A27295" w:rsidR="00775D35">
      <w:pPr>
        <w:ind w:firstLine="720"/>
        <w:jc w:val="both"/>
      </w:pPr>
    </w:p>
    <w:p w:rsidRDefault="002353DB" w:rsidP="002353DB" w:rsidR="002353DB">
      <w:pPr>
        <w:jc w:val="right"/>
      </w:pPr>
      <w:r>
        <w:lastRenderedPageBreak/>
        <w:t>Broj: St-505/16-13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2353DB" w:rsidP="008559D4" w:rsidR="009B61F0">
      <w:pPr>
        <w:ind w:firstLine="720"/>
        <w:jc w:val="both"/>
      </w:pPr>
      <w:r>
        <w:t>Rješenjem</w:t>
      </w:r>
      <w:r w:rsidR="001448A0">
        <w:t xml:space="preserve"> Trgovačkog suda u Osijeku broj St-</w:t>
      </w:r>
      <w:r>
        <w:t>505</w:t>
      </w:r>
      <w:r w:rsidR="00775D35">
        <w:t xml:space="preserve">/16 od </w:t>
      </w:r>
      <w:r>
        <w:t>5. prosinca</w:t>
      </w:r>
      <w:r w:rsidR="00512D34">
        <w:t xml:space="preserve"> 2016. g.</w:t>
      </w:r>
      <w:r w:rsidR="001448A0">
        <w:t xml:space="preserve"> p</w:t>
      </w:r>
      <w:r>
        <w:t>okrenut je prethodni postupak radi utvrđivanja uvjeta za otvaranje stečajnog postupka nad dužnikom te je za privremenog stečajnog upravitelja imenovan Željko Ferenčić iz Vukovara.</w:t>
      </w:r>
    </w:p>
    <w:p w:rsidRDefault="007B7C12" w:rsidP="00A27295" w:rsidR="007B7C12">
      <w:pPr>
        <w:ind w:firstLine="720"/>
        <w:jc w:val="both"/>
      </w:pPr>
    </w:p>
    <w:p w:rsidRDefault="00C2340C" w:rsidP="00580AE3" w:rsidR="007B7C12">
      <w:pPr>
        <w:ind w:firstLine="720"/>
        <w:jc w:val="both"/>
      </w:pPr>
      <w:r>
        <w:t>Dana</w:t>
      </w:r>
      <w:r w:rsidR="007C03FA">
        <w:t xml:space="preserve"> </w:t>
      </w:r>
      <w:r w:rsidR="002353DB">
        <w:t>23. siječnja 2017. g. privremeni stečajni upravitelj dostavio je u spis Izvješće o financijsko gospodarskom stanju dužnika, financijski izvještaj za 2014. g., bruto bilancu.</w:t>
      </w:r>
    </w:p>
    <w:p w:rsidRDefault="002353DB" w:rsidP="00580AE3" w:rsidR="002353DB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2353DB">
        <w:t>7</w:t>
      </w:r>
      <w:r w:rsidR="002E20BE">
        <w:t>.3.</w:t>
      </w:r>
      <w:r>
        <w:t xml:space="preserve">2016. g. utvrđeno je da dužnik na dan </w:t>
      </w:r>
      <w:r w:rsidR="002353DB">
        <w:t>3.3.2016. g.</w:t>
      </w:r>
      <w:r>
        <w:t xml:space="preserve"> u Očevidniku redoslijeda za plaćanje ima evidentirane neizvršene osnove za plaćanje u neprekinutom razdoblju od </w:t>
      </w:r>
      <w:r w:rsidR="002353DB">
        <w:t>120</w:t>
      </w:r>
      <w:r>
        <w:t xml:space="preserve"> dana u ukupnom iznosu od </w:t>
      </w:r>
      <w:r w:rsidR="002353DB">
        <w:t>159.662,21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</w:t>
      </w:r>
      <w:r w:rsidR="002353DB">
        <w:t>privremeni stečajni upravitelj</w:t>
      </w:r>
      <w:r w:rsidR="00580AE3">
        <w:t xml:space="preserve">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2353DB">
        <w:t>7.</w:t>
      </w:r>
      <w:r w:rsidR="002E20BE">
        <w:t>3.</w:t>
      </w:r>
      <w:r w:rsidR="007B7C12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2353DB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2353DB">
        <w:t xml:space="preserve">159.662,21 kn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353DB">
        <w:t>2.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</w:t>
      </w:r>
      <w:r w:rsidR="002353DB">
        <w:t xml:space="preserve">dopunu izvješća </w:t>
      </w:r>
      <w:proofErr w:type="spellStart"/>
      <w:r w:rsidR="002353DB">
        <w:t>priv</w:t>
      </w:r>
      <w:proofErr w:type="spellEnd"/>
      <w:r w:rsidR="002353DB">
        <w:t>. st. uprav. od 10.2.2017. g.</w:t>
      </w:r>
      <w:r w:rsidR="007B7C12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353DB">
        <w:t>2.4.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5D5197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A6B" w:rsidR="00653A6B">
      <w:r>
        <w:separator/>
      </w:r>
    </w:p>
  </w:endnote>
  <w:endnote w:id="0" w:type="continuationSeparator">
    <w:p w:rsidRDefault="00653A6B" w:rsidR="0065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A6B" w:rsidR="00653A6B">
      <w:r>
        <w:separator/>
      </w:r>
    </w:p>
  </w:footnote>
  <w:footnote w:id="0" w:type="continuationSeparator">
    <w:p w:rsidRDefault="00653A6B" w:rsidR="00653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519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353DB"/>
    <w:rsid w:val="00252C63"/>
    <w:rsid w:val="00255E1A"/>
    <w:rsid w:val="00291B9C"/>
    <w:rsid w:val="002E20BE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71D97"/>
    <w:rsid w:val="004806AD"/>
    <w:rsid w:val="00497410"/>
    <w:rsid w:val="004B741D"/>
    <w:rsid w:val="004E5065"/>
    <w:rsid w:val="00500BBD"/>
    <w:rsid w:val="00502F33"/>
    <w:rsid w:val="00512D34"/>
    <w:rsid w:val="0055624C"/>
    <w:rsid w:val="00580AE3"/>
    <w:rsid w:val="005B403D"/>
    <w:rsid w:val="005D5197"/>
    <w:rsid w:val="005D6E10"/>
    <w:rsid w:val="00607E75"/>
    <w:rsid w:val="006139EC"/>
    <w:rsid w:val="006235FB"/>
    <w:rsid w:val="0064434C"/>
    <w:rsid w:val="00653A6B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920FA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1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51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AGRO-GOLD d.o.o. za trgovinu i usluge u poljoprivredi</izvorni_sadrzaj>
    <derivirana_varijabla naziv="DomainObject.Predmet.ProtustrankaFormated_1">  AGRO-GOLD d.o.o. za trgovinu i usluge u poljoprivredi</derivirana_varijabla>
  </DomainObject.Predmet.ProtustrankaFormated>
  <DomainObject.Predmet.ProtustrankaFormatedOIB>
    <izvorni_sadrzaj>  AGRO-GOLD d.o.o. za trgovinu i usluge u poljoprivredi, OIB 43081630596</izvorni_sadrzaj>
    <derivirana_varijabla naziv="DomainObject.Predmet.ProtustrankaFormatedOIB_1">  AGRO-GOLD d.o.o. za trgovinu i usluge u poljoprivredi, OIB 43081630596</derivirana_varijabla>
  </DomainObject.Predmet.ProtustrankaFormatedOIB>
  <DomainObject.Predmet.ProtustrankaFormatedWithAdress>
    <izvorni_sadrzaj> AGRO-GOLD d.o.o. za trgovinu i usluge u poljoprivredi, Hrvatske Republike 17b, 31000 Osijek</izvorni_sadrzaj>
    <derivirana_varijabla naziv="DomainObject.Predmet.ProtustrankaFormatedWithAdress_1"> AGRO-GOLD d.o.o. za trgovinu i usluge u poljoprivredi, Hrvatske Republike 17b, 31000 Osijek</derivirana_varijabla>
  </DomainObject.Predmet.ProtustrankaFormatedWithAdress>
  <DomainObject.Predmet.ProtustrankaFormatedWithAdressOIB>
    <izvorni_sadrzaj> AGRO-GOLD d.o.o. za trgovinu i usluge u poljoprivredi, OIB 43081630596, Hrvatske Republike 17b, 31000 Osijek</izvorni_sadrzaj>
    <derivirana_varijabla naziv="DomainObject.Predmet.ProtustrankaFormatedWithAdressOIB_1"> AGRO-GOLD d.o.o. za trgovinu i usluge u poljoprivredi, OIB 43081630596, Hrvatske Republike 17b, 31000 Osijek</derivirana_varijabla>
  </DomainObject.Predmet.ProtustrankaFormatedWithAdressOIB>
  <DomainObject.Predmet.ProtustrankaWithAdress>
    <izvorni_sadrzaj>AGRO-GOLD d.o.o. za trgovinu i usluge u poljoprivredi Hrvatske Republike 17b, 31000 Osijek</izvorni_sadrzaj>
    <derivirana_varijabla naziv="DomainObject.Predmet.ProtustrankaWithAdress_1">AGRO-GOLD d.o.o. za trgovinu i usluge u poljoprivredi Hrvatske Republike 17b, 31000 Osijek</derivirana_varijabla>
  </DomainObject.Predmet.ProtustrankaWithAdress>
  <DomainObject.Predmet.ProtustrankaWithAdressOIB>
    <izvorni_sadrzaj>AGRO-GOLD d.o.o. za trgovinu i usluge u poljoprivredi, OIB 43081630596, Hrvatske Republike 17b, 31000 Osijek</izvorni_sadrzaj>
    <derivirana_varijabla naziv="DomainObject.Predmet.ProtustrankaWithAdressOIB_1">AGRO-GOLD d.o.o. za trgovinu i usluge u poljoprivredi, OIB 43081630596, Hrvatske Republike 17b, 31000 Osijek</derivirana_varijabla>
  </DomainObject.Predmet.ProtustrankaWithAdressOIB>
  <DomainObject.Predmet.ProtustrankaNazivFormated>
    <izvorni_sadrzaj>AGRO-GOLD d.o.o. za trgovinu i usluge u poljoprivredi</izvorni_sadrzaj>
    <derivirana_varijabla naziv="DomainObject.Predmet.ProtustrankaNazivFormated_1">AGRO-GOLD d.o.o. za trgovinu i usluge u poljoprivredi</derivirana_varijabla>
  </DomainObject.Predmet.ProtustrankaNazivFormated>
  <DomainObject.Predmet.ProtustrankaNazivFormatedOIB>
    <izvorni_sadrzaj>AGRO-GOLD d.o.o. za trgovinu i usluge u poljoprivredi, OIB 43081630596</izvorni_sadrzaj>
    <derivirana_varijabla naziv="DomainObject.Predmet.ProtustrankaNazivFormatedOIB_1">AGRO-GOLD d.o.o. za trgovinu i usluge u poljoprivredi, OIB 43081630596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AGRO-GOLD d.o.o. za trgovinu i usluge u poljoprivredi</item>
    </izvorni_sadrzaj>
    <derivirana_varijabla naziv="DomainObject.Predmet.ProtuStrankaListFormated_1">
      <item>AGRO-GOLD d.o.o. za trgovinu i usluge u poljoprivredi</item>
    </derivirana_varijabla>
  </DomainObject.Predmet.ProtuStrankaListFormated>
  <DomainObject.Predmet.ProtuStrankaListFormatedOIB>
    <izvorni_sadrzaj>
      <item>AGRO-GOLD d.o.o. za trgovinu i usluge u poljoprivredi, OIB 43081630596</item>
    </izvorni_sadrzaj>
    <derivirana_varijabla naziv="DomainObject.Predmet.ProtuStrankaListFormatedOIB_1">
      <item>AGRO-GOLD d.o.o. za trgovinu i usluge u poljoprivredi, OIB 43081630596</item>
    </derivirana_varijabla>
  </DomainObject.Predmet.ProtuStrankaListFormatedOIB>
  <DomainObject.Predmet.ProtuStrankaListFormatedWithAdress>
    <izvorni_sadrzaj>
      <item>AGRO-GOLD d.o.o. za trgovinu i usluge u poljoprivredi, Hrvatske Republike 17b, 31000 Osijek</item>
    </izvorni_sadrzaj>
    <derivirana_varijabla naziv="DomainObject.Predmet.ProtuStrankaListFormatedWithAdress_1">
      <item>AGRO-GOLD d.o.o. za trgovinu i usluge u poljoprivredi, Hrvatske Republike 17b, 31000 Osijek</item>
    </derivirana_varijabla>
  </DomainObject.Predmet.ProtuStrankaListFormatedWithAdress>
  <DomainObject.Predmet.ProtuStrankaListFormatedWithAdressOIB>
    <izvorni_sadrzaj>
      <item>AGRO-GOLD d.o.o. za trgovinu i usluge u poljoprivredi, OIB 43081630596, Hrvatske Republike 17b, 31000 Osijek</item>
    </izvorni_sadrzaj>
    <derivirana_varijabla naziv="DomainObject.Predmet.ProtuStrankaListFormatedWithAdressOIB_1">
      <item>AGRO-GOLD d.o.o. za trgovinu i usluge u poljoprivredi, OIB 43081630596, Hrvatske Republike 17b, 31000 Osijek</item>
    </derivirana_varijabla>
  </DomainObject.Predmet.ProtuStrankaListFormatedWithAdressOIB>
  <DomainObject.Predmet.ProtuStrankaListNazivFormated>
    <izvorni_sadrzaj>
      <item>AGRO-GOLD d.o.o. za trgovinu i usluge u poljoprivredi</item>
    </izvorni_sadrzaj>
    <derivirana_varijabla naziv="DomainObject.Predmet.ProtuStrankaListNazivFormated_1">
      <item>AGRO-GOLD d.o.o. za trgovinu i usluge u poljoprivredi</item>
    </derivirana_varijabla>
  </DomainObject.Predmet.ProtuStrankaListNazivFormated>
  <DomainObject.Predmet.ProtuStrankaListNazivFormatedOIB>
    <izvorni_sadrzaj>
      <item>AGRO-GOLD d.o.o. za trgovinu i usluge u poljoprivredi, OIB 43081630596</item>
    </izvorni_sadrzaj>
    <derivirana_varijabla naziv="DomainObject.Predmet.ProtuStrankaListNazivFormatedOIB_1">
      <item>AGRO-GOLD d.o.o. za trgovinu i usluge u poljoprivredi, OIB 43081630596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AGRO-GOLD d.o.o. za trgovinu i usluge u poljoprivredi</izvorni_sadrzaj>
    <derivirana_varijabla naziv="DomainObject.Predmet.ProtustrankaIDrugi_1">AGRO-GOLD d.o.o. za trgovinu i usluge u poljoprivredi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AGRO-GOLD d.o.o. za trgovinu i usluge u poljoprivredi, OIB 43081630596, Hrvatske Republike 17b, 31000 Osijek</izvorni_sadrzaj>
    <derivirana_varijabla naziv="DomainObject.Predmet.ProtustrankaIDrugiAdressOIB_1">AGRO-GOLD d.o.o. za trgovinu i usluge u poljoprivredi, OIB 43081630596,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AGRO-GOLD d.o.o. za trgovinu i usluge u poljoprivredi</item>
    </izvorni_sadrzaj>
    <derivirana_varijabla naziv="DomainObject.Predmet.SudioniciListNaziv_1">
      <item>FINA RC OSIJEK</item>
      <item>AGRO-GOLD d.o.o. za trgovinu i usluge u poljoprivredi</item>
    </derivirana_varijabla>
  </DomainObject.Predmet.SudioniciListNaziv>
  <DomainObject.Predmet.SudioniciListAdressOIB>
    <izvorni_sadrzaj>
      <item>FINA RC OSIJEK, OIB 85821130368, L. JEGERA 3,31000 Osijek</item>
      <item>AGRO-GOLD d.o.o. za trgovinu i usluge u poljoprivredi, OIB 43081630596, Hrvatske Republike 17b,31000 Osijek</item>
    </izvorni_sadrzaj>
    <derivirana_varijabla naziv="DomainObject.Predmet.SudioniciListAdressOIB_1">
      <item>FINA RC OSIJEK, OIB 85821130368, L. JEGERA 3,31000 Osijek</item>
      <item>AGRO-GOLD d.o.o. za trgovinu i usluge u poljoprivredi, OIB 43081630596,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43081630596</item>
    </izvorni_sadrzaj>
    <derivirana_varijabla naziv="DomainObject.Predmet.SudioniciListNazivOIB_1">
      <item>, OIB 85821130368</item>
      <item>, OIB 43081630596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82771-317B-4E9A-973D-B21D89628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2613</properties:Characters>
  <properties:Lines>107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2017-03-02T13:26:00Z</dcterms:created>
  <dc:creator>hermanj</dc:creator>
  <cp:lastModifiedBy>Danijela Sekulić</cp:lastModifiedBy>
  <cp:lastPrinted>2017-03-02T13:26:00Z</cp:lastPrinted>
  <dcterms:modified xmlns:xsi="http://www.w3.org/2001/XMLSchema-instance" xsi:type="dcterms:W3CDTF">2017-03-02T13:26:00Z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