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3a54a" w14:paraId="933a54a" w:rsidRDefault="00F80C4C" w:rsidP="00F80C4C" w:rsidR="00F80C4C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80C4C" w:rsidP="00F80C4C" w:rsidR="00F80C4C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F80C4C" w:rsidP="00F80C4C" w:rsidR="00F80C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F80C4C" w:rsidP="00F80C4C" w:rsidR="00F80C4C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F80C4C" w:rsidP="00F80C4C" w:rsidR="00F80C4C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F80C4C" w:rsidP="00F80C4C" w:rsidR="00F80C4C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F80C4C" w:rsidP="00F80C4C" w:rsidR="00F80C4C" w:rsidRPr="005D578C">
      <w:pPr>
        <w:jc w:val="center"/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F80C4C" w:rsidP="00F80C4C" w:rsidR="00F80C4C" w:rsidRPr="005D578C">
      <w:pPr>
        <w:rPr>
          <w:rFonts w:cs="Times New Roman" w:eastAsia="Times New Roman"/>
          <w:szCs w:val="24"/>
        </w:rPr>
      </w:pPr>
    </w:p>
    <w:p w:rsidRDefault="00F80C4C" w:rsidP="00F80C4C" w:rsidR="00F80C4C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Sonji Marinac</w:t>
      </w:r>
      <w:r w:rsidRPr="005D578C">
        <w:rPr>
          <w:rFonts w:cs="Times New Roman" w:eastAsia="Times New Roman"/>
          <w:szCs w:val="24"/>
        </w:rPr>
        <w:t>,</w:t>
      </w:r>
      <w:r w:rsidRPr="005D578C">
        <w:t xml:space="preserve"> </w:t>
      </w:r>
      <w:r>
        <w:t xml:space="preserve">na temelju prijedloga sudske savjetnice Mihaele Kaligari, </w:t>
      </w:r>
      <w:r w:rsidRPr="005D578C">
        <w:rPr>
          <w:rFonts w:cs="Times New Roman" w:eastAsia="Times New Roman"/>
          <w:szCs w:val="24"/>
        </w:rPr>
        <w:t xml:space="preserve">u </w:t>
      </w:r>
      <w:r>
        <w:rPr>
          <w:rFonts w:cs="Times New Roman" w:eastAsia="Times New Roman"/>
          <w:szCs w:val="24"/>
        </w:rPr>
        <w:t xml:space="preserve">skraćenom stečajnom postupku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CONSORTIUM POLA Zadruga za usluge i turistička agencija,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Kolodvorska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43927063316, MBS 040286833, 18. travnja 2016.</w:t>
      </w:r>
    </w:p>
    <w:p w:rsidRDefault="00F80C4C" w:rsidP="00F80C4C" w:rsidR="00F80C4C" w:rsidRPr="005D578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F80C4C" w:rsidP="00F80C4C" w:rsidR="00F80C4C" w:rsidRPr="005D578C">
      <w:pPr>
        <w:rPr>
          <w:rFonts w:cs="Times New Roman" w:eastAsia="Times New Roman"/>
          <w:szCs w:val="24"/>
        </w:rPr>
      </w:pPr>
    </w:p>
    <w:p w:rsidRDefault="00F80C4C" w:rsidP="00F80C4C" w:rsidR="00F80C4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CONSORTIUM POLA Zadruga za usluge i turistička agencija,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Kolodvorska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43927063316, MBS 040286833.</w:t>
      </w:r>
    </w:p>
    <w:p w:rsidRDefault="00F80C4C" w:rsidP="00F80C4C" w:rsidR="00F80C4C" w:rsidRPr="005D578C">
      <w:pPr>
        <w:ind w:firstLine="709"/>
        <w:rPr>
          <w:rFonts w:cs="Times New Roman" w:eastAsia="Times New Roman"/>
          <w:szCs w:val="24"/>
        </w:rPr>
      </w:pPr>
    </w:p>
    <w:p w:rsidRDefault="00F80C4C" w:rsidP="006A7792" w:rsidR="00F80C4C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="00D369E4">
        <w:rPr>
          <w:rFonts w:cs="Times New Roman" w:eastAsia="Times New Roman"/>
          <w:szCs w:val="20"/>
        </w:rPr>
        <w:t>Ivan Gjurašić iz Zagreba, Petrinjska 28, OIB 66025260916</w:t>
      </w:r>
      <w:r>
        <w:rPr>
          <w:rFonts w:cs="Times New Roman" w:eastAsia="Times New Roman"/>
          <w:szCs w:val="20"/>
        </w:rPr>
        <w:t>.</w:t>
      </w:r>
    </w:p>
    <w:p w:rsidRDefault="00F80C4C" w:rsidP="00F80C4C" w:rsidR="00F80C4C">
      <w:pPr>
        <w:rPr>
          <w:rFonts w:cs="Times New Roman" w:eastAsia="Times New Roman"/>
          <w:szCs w:val="20"/>
        </w:rPr>
      </w:pPr>
    </w:p>
    <w:p w:rsidRDefault="00F80C4C" w:rsidP="00F80C4C" w:rsidR="00F80C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CONSORTIUM POLA Zadruga za usluge i turistička agencija,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Kolodvorska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43927063316, MBS 040286833.</w:t>
      </w:r>
    </w:p>
    <w:p w:rsidRDefault="00F80C4C" w:rsidP="00F80C4C" w:rsidR="00F80C4C">
      <w:pPr>
        <w:ind w:firstLine="709"/>
        <w:rPr>
          <w:rFonts w:cs="Times New Roman" w:eastAsia="Times New Roman"/>
          <w:szCs w:val="24"/>
        </w:rPr>
      </w:pPr>
    </w:p>
    <w:p w:rsidRDefault="00F80C4C" w:rsidP="00F80C4C" w:rsidR="00F80C4C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CONSORTIUM POLA Zadruga za usluge i turistička agencija,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Pula</w:t>
      </w:r>
      <w:r w:rsidRPr="00F10AAD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>Kolodvorska 5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43927063316, MBS 040286833.</w:t>
      </w:r>
    </w:p>
    <w:p w:rsidRDefault="00F80C4C" w:rsidP="00F80C4C" w:rsidR="00F80C4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F80C4C" w:rsidP="00F80C4C" w:rsidR="00F80C4C">
      <w:pPr>
        <w:ind w:firstLine="708"/>
        <w:rPr>
          <w:rFonts w:cs="Times New Roman" w:eastAsia="Times New Roman"/>
          <w:szCs w:val="24"/>
        </w:rPr>
      </w:pPr>
    </w:p>
    <w:p w:rsidRDefault="00F80C4C" w:rsidP="00F80C4C" w:rsidR="00F80C4C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CONSORTIUM POLA Zadruga za usluge i turistička agencija,</w:t>
      </w:r>
      <w:r w:rsidRPr="00F10AAD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 xml:space="preserve">Pula.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5. veljače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St-1008/2015-3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F80C4C" w:rsidP="00F80C4C" w:rsidR="00F80C4C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 xml:space="preserve">roku od </w:t>
      </w:r>
      <w:r w:rsidRPr="00D649EA">
        <w:rPr>
          <w:rFonts w:cs="Times New Roman" w:eastAsia="Times New Roman"/>
          <w:szCs w:val="24"/>
        </w:rPr>
        <w:lastRenderedPageBreak/>
        <w:t>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F80C4C" w:rsidP="00F80C4C" w:rsidR="00F80C4C" w:rsidRPr="005D578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18. travnja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F80C4C" w:rsidP="00F80C4C" w:rsidR="00F80C4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F80C4C" w:rsidP="00F80C4C" w:rsidR="00F80C4C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Sonja Marinac</w:t>
      </w:r>
    </w:p>
    <w:p w:rsidRDefault="00F80C4C" w:rsidP="00F80C4C" w:rsidR="00F80C4C">
      <w:pPr>
        <w:jc w:val="left"/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left"/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D369E4" w:rsidP="00D369E4" w:rsidR="00D369E4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F80C4C" w:rsidP="00F80C4C" w:rsidR="00F80C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F80C4C" w:rsidP="00F80C4C" w:rsidR="00F80C4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rPr>
          <w:rFonts w:cs="Times New Roman" w:eastAsia="Times New Roman"/>
          <w:szCs w:val="24"/>
        </w:rPr>
      </w:pPr>
    </w:p>
    <w:p w:rsidRDefault="00F80C4C" w:rsidP="00F80C4C" w:rsidR="00F80C4C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F80C4C" w:rsidP="00F80C4C" w:rsidR="00F80C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F80C4C" w:rsidP="00F80C4C" w:rsidR="00F80C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D369E4">
        <w:rPr>
          <w:rFonts w:cs="Times New Roman" w:eastAsia="Times New Roman"/>
          <w:szCs w:val="24"/>
        </w:rPr>
        <w:t>CONSORTIUM POLA Zadruga za usluge i turistička agencija,</w:t>
      </w:r>
      <w:r w:rsidR="00D369E4" w:rsidRPr="00F10AAD">
        <w:rPr>
          <w:rFonts w:cs="Times New Roman" w:eastAsia="Times New Roman"/>
          <w:szCs w:val="24"/>
        </w:rPr>
        <w:t xml:space="preserve"> </w:t>
      </w:r>
      <w:r w:rsidR="00D369E4">
        <w:rPr>
          <w:rFonts w:cs="Times New Roman" w:eastAsia="Times New Roman"/>
          <w:szCs w:val="24"/>
        </w:rPr>
        <w:t>Pula</w:t>
      </w:r>
      <w:r w:rsidR="00D369E4" w:rsidRPr="00F10AAD">
        <w:rPr>
          <w:rFonts w:cs="Times New Roman" w:eastAsia="Times New Roman"/>
          <w:szCs w:val="24"/>
        </w:rPr>
        <w:t xml:space="preserve">, </w:t>
      </w:r>
      <w:r w:rsidR="00D369E4">
        <w:rPr>
          <w:rFonts w:cs="Times New Roman" w:eastAsia="Times New Roman"/>
          <w:szCs w:val="24"/>
        </w:rPr>
        <w:t>Kolodvorska 5,</w:t>
      </w:r>
    </w:p>
    <w:p w:rsidRDefault="00D369E4" w:rsidP="00F80C4C" w:rsidR="00F80C4C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3</w:t>
      </w:r>
      <w:r w:rsidR="00F80C4C">
        <w:rPr>
          <w:rFonts w:cs="Times New Roman" w:eastAsia="Times New Roman"/>
          <w:szCs w:val="24"/>
        </w:rPr>
        <w:t xml:space="preserve">. RH, Ministarstvo financija, Porezna uprava, </w:t>
      </w:r>
      <w:r w:rsidR="00F80C4C" w:rsidRPr="00386167">
        <w:rPr>
          <w:rFonts w:cs="Times New Roman" w:eastAsia="Times New Roman"/>
          <w:szCs w:val="20"/>
        </w:rPr>
        <w:t xml:space="preserve">Područni ured </w:t>
      </w:r>
      <w:r w:rsidR="00F80C4C">
        <w:rPr>
          <w:rFonts w:cs="Times New Roman" w:eastAsia="Times New Roman"/>
          <w:szCs w:val="20"/>
        </w:rPr>
        <w:t>Istra, Primorje, Lika, Ispostava Pula – Pola, Pula, Carrarina 5,</w:t>
      </w:r>
    </w:p>
    <w:p w:rsidRDefault="00D369E4" w:rsidP="00F80C4C" w:rsidR="00F80C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4</w:t>
      </w:r>
      <w:r w:rsidR="00F80C4C">
        <w:rPr>
          <w:rFonts w:cs="Times New Roman" w:eastAsia="Times New Roman"/>
          <w:szCs w:val="24"/>
        </w:rPr>
        <w:t>.</w:t>
      </w:r>
      <w:r w:rsidR="00F80C4C" w:rsidRPr="00386167">
        <w:rPr>
          <w:rFonts w:cs="Times New Roman" w:eastAsia="Times New Roman"/>
          <w:szCs w:val="24"/>
        </w:rPr>
        <w:t xml:space="preserve"> </w:t>
      </w:r>
      <w:r w:rsidR="00F80C4C"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D369E4" w:rsidP="00F80C4C" w:rsidR="00F80C4C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5</w:t>
      </w:r>
      <w:r w:rsidR="00F80C4C">
        <w:rPr>
          <w:rFonts w:cs="Times New Roman" w:eastAsia="Times New Roman"/>
          <w:szCs w:val="24"/>
        </w:rPr>
        <w:t xml:space="preserve">. stečajni upravitelj </w:t>
      </w:r>
      <w:r>
        <w:rPr>
          <w:rFonts w:cs="Times New Roman" w:eastAsia="Times New Roman"/>
          <w:szCs w:val="20"/>
        </w:rPr>
        <w:t xml:space="preserve">Ivan Gjurašić iz Zagreba, Petrinjska 28, </w:t>
      </w:r>
    </w:p>
    <w:p w:rsidRDefault="00D369E4" w:rsidP="00F80C4C" w:rsidR="00F80C4C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>6</w:t>
      </w:r>
      <w:r w:rsidR="00F80C4C">
        <w:rPr>
          <w:rFonts w:cs="Times New Roman" w:eastAsia="Times New Roman"/>
          <w:szCs w:val="24"/>
        </w:rPr>
        <w:t xml:space="preserve">. mrežna stranica e-Oglasna ploča sudova, </w:t>
      </w:r>
    </w:p>
    <w:p w:rsidRDefault="00D369E4" w:rsidP="00F80C4C" w:rsidR="00F80C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</w:t>
      </w:r>
      <w:r w:rsidR="00F80C4C">
        <w:rPr>
          <w:rFonts w:cs="Times New Roman" w:eastAsia="Times New Roman"/>
          <w:szCs w:val="24"/>
        </w:rPr>
        <w:t>. sudski registar – radi zabilježbe otvaranja skraćenog stečajnog postupka,</w:t>
      </w:r>
    </w:p>
    <w:p w:rsidRDefault="00D369E4" w:rsidP="00F80C4C" w:rsidR="00F80C4C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</w:t>
      </w:r>
      <w:r w:rsidR="00F80C4C">
        <w:rPr>
          <w:rFonts w:cs="Times New Roman" w:eastAsia="Times New Roman"/>
          <w:szCs w:val="24"/>
        </w:rPr>
        <w:t>. sudski registar – po pravomoćnosti – radi brisanja dužnika iz sudskog registra.</w:t>
      </w:r>
    </w:p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F80C4C" w:rsidP="00F80C4C" w:rsidR="00F80C4C"/>
    <w:p w:rsidRDefault="004F5027" w:rsidR="004F5027"/>
    <w:sectPr w:rsidSect="00F80C4C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0C4C" w:rsidP="00F80C4C" w:rsidR="00F80C4C">
      <w:r>
        <w:separator/>
      </w:r>
    </w:p>
  </w:endnote>
  <w:endnote w:id="0" w:type="continuationSeparator">
    <w:p w:rsidRDefault="00F80C4C" w:rsidP="00F80C4C" w:rsidR="00F80C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0C4C" w:rsidP="00F80C4C" w:rsidR="00F80C4C">
      <w:r>
        <w:separator/>
      </w:r>
    </w:p>
  </w:footnote>
  <w:footnote w:id="0" w:type="continuationSeparator">
    <w:p w:rsidRDefault="00F80C4C" w:rsidP="00F80C4C" w:rsidR="00F80C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C4C" w:rsidP="00F80C4C" w:rsidR="00F80C4C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67419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8 St-1008/2015-5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80C4C" w:rsidP="00F80C4C" w:rsidR="00F80C4C" w:rsidRPr="00A074C3">
    <w:pPr>
      <w:pStyle w:val="Zaglavlje"/>
      <w:jc w:val="right"/>
      <w:rPr>
        <w:szCs w:val="24"/>
      </w:rPr>
    </w:pPr>
    <w:r>
      <w:rPr>
        <w:szCs w:val="24"/>
      </w:rPr>
      <w:t>8 St-1008/2015-5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8051D"/>
    <w:rsid w:val="0008051D"/>
    <w:rsid w:val="004F5027"/>
    <w:rsid w:val="00674196"/>
    <w:rsid w:val="006A7792"/>
    <w:rsid w:val="00D369E4"/>
    <w:rsid w:val="00F80C4C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0C4C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0C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F80C4C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0C4C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0C4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80C4C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19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419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7419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741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7419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0C4C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80C4C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F80C4C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80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0C4C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80C4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80C4C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7419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419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7419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741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7419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Sonja</izvorni_sadrzaj>
    <derivirana_varijabla naziv="DomainObject.DonositeljOdluke.Ime_1">Sonja</derivirana_varijabla>
  </DomainObject.DonositeljOdluke.Ime>
  <DomainObject.DonositeljOdluke.Prezime>
    <izvorni_sadrzaj>Marinac</izvorni_sadrzaj>
    <derivirana_varijabla naziv="DomainObject.DonositeljOdluke.Prezime_1">Marinac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1008</izvorni_sadrzaj>
    <derivirana_varijabla naziv="DomainObject.Predmet.Broj_1">1008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St-1008/2015</izvorni_sadrzaj>
    <derivirana_varijabla naziv="DomainObject.Predmet.OznakaBroj_1">St-1008/2015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CONSORTIUM POLA Zadruga za usluge i turistička agencija, PULA</izvorni_sadrzaj>
    <derivirana_varijabla naziv="DomainObject.Predmet.ProtustrankaFormated_1">  CONSORTIUM POLA Zadruga za usluge i turistička agencija, PULA</derivirana_varijabla>
  </DomainObject.Predmet.ProtustrankaFormated>
  <DomainObject.Predmet.ProtustrankaFormatedOIB>
    <izvorni_sadrzaj>  CONSORTIUM POLA Zadruga za usluge i turistička agencija, PULA, OIB 43927063316</izvorni_sadrzaj>
    <derivirana_varijabla naziv="DomainObject.Predmet.ProtustrankaFormatedOIB_1">  CONSORTIUM POLA Zadruga za usluge i turistička agencija, PULA, OIB 43927063316</derivirana_varijabla>
  </DomainObject.Predmet.ProtustrankaFormatedOIB>
  <DomainObject.Predmet.ProtustrankaFormatedWithAdress>
    <izvorni_sadrzaj> CONSORTIUM POLA Zadruga za usluge i turistička agencija, PULA, Kolodvorska 5, 52100 Pula</izvorni_sadrzaj>
    <derivirana_varijabla naziv="DomainObject.Predmet.ProtustrankaFormatedWithAdress_1"> CONSORTIUM POLA Zadruga za usluge i turistička agencija, PULA, Kolodvorska 5, 52100 Pula</derivirana_varijabla>
  </DomainObject.Predmet.ProtustrankaFormatedWithAdress>
  <DomainObject.Predmet.ProtustrankaFormatedWithAdressOIB>
    <izvorni_sadrzaj> CONSORTIUM POLA Zadruga za usluge i turistička agencija, PULA, OIB 43927063316, Kolodvorska 5, 52100 Pula</izvorni_sadrzaj>
    <derivirana_varijabla naziv="DomainObject.Predmet.ProtustrankaFormatedWithAdressOIB_1"> CONSORTIUM POLA Zadruga za usluge i turistička agencija, PULA, OIB 43927063316, Kolodvorska 5, 52100 Pula</derivirana_varijabla>
  </DomainObject.Predmet.ProtustrankaFormatedWithAdressOIB>
  <DomainObject.Predmet.ProtustrankaWithAdress>
    <izvorni_sadrzaj>CONSORTIUM POLA Zadruga za usluge i turistička agencija, PULA Kolodvorska 5, 52100 Pula</izvorni_sadrzaj>
    <derivirana_varijabla naziv="DomainObject.Predmet.ProtustrankaWithAdress_1">CONSORTIUM POLA Zadruga za usluge i turistička agencija, PULA Kolodvorska 5, 52100 Pula</derivirana_varijabla>
  </DomainObject.Predmet.ProtustrankaWithAdress>
  <DomainObject.Predmet.ProtustrankaWithAdressOIB>
    <izvorni_sadrzaj>CONSORTIUM POLA Zadruga za usluge i turistička agencija, PULA, OIB 43927063316, Kolodvorska 5, 52100 Pula</izvorni_sadrzaj>
    <derivirana_varijabla naziv="DomainObject.Predmet.ProtustrankaWithAdressOIB_1">CONSORTIUM POLA Zadruga za usluge i turistička agencija, PULA, OIB 43927063316, Kolodvorska 5, 52100 Pula</derivirana_varijabla>
  </DomainObject.Predmet.ProtustrankaWithAdressOIB>
  <DomainObject.Predmet.ProtustrankaNazivFormated>
    <izvorni_sadrzaj>CONSORTIUM POLA Zadruga za usluge i turistička agencija, PULA</izvorni_sadrzaj>
    <derivirana_varijabla naziv="DomainObject.Predmet.ProtustrankaNazivFormated_1">CONSORTIUM POLA Zadruga za usluge i turistička agencija, PULA</derivirana_varijabla>
  </DomainObject.Predmet.ProtustrankaNazivFormated>
  <DomainObject.Predmet.ProtustrankaNazivFormatedOIB>
    <izvorni_sadrzaj>CONSORTIUM POLA Zadruga za usluge i turistička agencija, PULA, OIB 43927063316</izvorni_sadrzaj>
    <derivirana_varijabla naziv="DomainObject.Predmet.ProtustrankaNazivFormatedOIB_1">CONSORTIUM POLA Zadruga za usluge i turistička agencija, PULA, OIB 43927063316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4</izvorni_sadrzaj>
    <derivirana_varijabla naziv="DomainObject.Predmet.Referada.Prostorija.Oznaka_1">4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Sonja Marinac</izvorni_sadrzaj>
    <derivirana_varijabla naziv="DomainObject.Predmet.Referada.Sudac_1">Sonja Marinac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36192.07</izvorni_sadrzaj>
    <derivirana_varijabla naziv="DomainObject.Predmet.TrenutnaVrijednost_1">36192.07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Emanuela Pincin</izvorni_sadrzaj>
    <derivirana_varijabla naziv="DomainObject.Predmet.Zapisnicar_1">Emanuela Pincin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CONSORTIUM POLA Zadruga za usluge i turistička agencija, PULA</item>
    </izvorni_sadrzaj>
    <derivirana_varijabla naziv="DomainObject.Predmet.ProtuStrankaListFormated_1">
      <item>CONSORTIUM POLA Zadruga za usluge i turistička agencija, PULA</item>
    </derivirana_varijabla>
  </DomainObject.Predmet.ProtuStrankaListFormated>
  <DomainObject.Predmet.ProtuStrankaListFormatedOIB>
    <izvorni_sadrzaj>
      <item>CONSORTIUM POLA Zadruga za usluge i turistička agencija, PULA, OIB 43927063316</item>
    </izvorni_sadrzaj>
    <derivirana_varijabla naziv="DomainObject.Predmet.ProtuStrankaListFormatedOIB_1">
      <item>CONSORTIUM POLA Zadruga za usluge i turistička agencija, PULA, OIB 43927063316</item>
    </derivirana_varijabla>
  </DomainObject.Predmet.ProtuStrankaListFormatedOIB>
  <DomainObject.Predmet.ProtuStrankaListFormatedWithAdress>
    <izvorni_sadrzaj>
      <item>CONSORTIUM POLA Zadruga za usluge i turistička agencija, PULA, Kolodvorska 5, 52100 Pula</item>
    </izvorni_sadrzaj>
    <derivirana_varijabla naziv="DomainObject.Predmet.ProtuStrankaListFormatedWithAdress_1">
      <item>CONSORTIUM POLA Zadruga za usluge i turistička agencija, PULA, Kolodvorska 5, 52100 Pula</item>
    </derivirana_varijabla>
  </DomainObject.Predmet.ProtuStrankaListFormatedWithAdress>
  <DomainObject.Predmet.ProtuStrankaListFormatedWithAdressOIB>
    <izvorni_sadrzaj>
      <item>CONSORTIUM POLA Zadruga za usluge i turistička agencija, PULA, OIB 43927063316, Kolodvorska 5, 52100 Pula</item>
    </izvorni_sadrzaj>
    <derivirana_varijabla naziv="DomainObject.Predmet.ProtuStrankaListFormatedWithAdressOIB_1">
      <item>CONSORTIUM POLA Zadruga za usluge i turistička agencija, PULA, OIB 43927063316, Kolodvorska 5, 52100 Pula</item>
    </derivirana_varijabla>
  </DomainObject.Predmet.ProtuStrankaListFormatedWithAdressOIB>
  <DomainObject.Predmet.ProtuStrankaListNazivFormated>
    <izvorni_sadrzaj>
      <item>CONSORTIUM POLA Zadruga za usluge i turistička agencija, PULA</item>
    </izvorni_sadrzaj>
    <derivirana_varijabla naziv="DomainObject.Predmet.ProtuStrankaListNazivFormated_1">
      <item>CONSORTIUM POLA Zadruga za usluge i turistička agencija, PULA</item>
    </derivirana_varijabla>
  </DomainObject.Predmet.ProtuStrankaListNazivFormated>
  <DomainObject.Predmet.ProtuStrankaListNazivFormatedOIB>
    <izvorni_sadrzaj>
      <item>CONSORTIUM POLA Zadruga za usluge i turistička agencija, PULA, OIB 43927063316</item>
    </izvorni_sadrzaj>
    <derivirana_varijabla naziv="DomainObject.Predmet.ProtuStrankaListNazivFormatedOIB_1">
      <item>CONSORTIUM POLA Zadruga za usluge i turistička agencija, PULA, OIB 43927063316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CONSORTIUM POLA Zadruga za usluge i turistička agencija, PULA</izvorni_sadrzaj>
    <derivirana_varijabla naziv="DomainObject.Predmet.ProtustrankaIDrugi_1">CONSORTIUM POLA Zadruga za usluge i turistička agencija,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CONSORTIUM POLA Zadruga za usluge i turistička agencija, PULA, OIB 43927063316, Kolodvorska 5, 52100 Pula</izvorni_sadrzaj>
    <derivirana_varijabla naziv="DomainObject.Predmet.ProtustrankaIDrugiAdressOIB_1">CONSORTIUM POLA Zadruga za usluge i turistička agencija, PULA, OIB 43927063316, Kolodvorska 5,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CONSORTIUM POLA Zadruga za usluge i turistička agencija, PULA</item>
    </izvorni_sadrzaj>
    <derivirana_varijabla naziv="DomainObject.Predmet.SudioniciListNaziv_1">
      <item>FINANCIJSKA AGENCIJA, RC RIJEKA, PODRUŽNICA PULA, PULA</item>
      <item>CONSORTIUM POLA Zadruga za usluge i turistička agencija, PULA</item>
    </derivirana_varijabla>
  </DomainObject.Predmet.SudioniciListNaziv>
  <DomainObject.Predmet.SudioniciListAdressOIB>
    <izvorni_sadrzaj>
      <item>FINANCIJSKA AGENCIJA, RC RIJEKA, PODRUŽNICA PULA, PULA, OIB 85821130368, GIARDINI 5,52100 Pula</item>
      <item>CONSORTIUM POLA Zadruga za usluge i turistička agencija, PULA, OIB 43927063316, Kolodvorska 5,52100 Pula</item>
    </izvorni_sadrzaj>
    <derivirana_varijabla naziv="DomainObject.Predmet.SudioniciListAdressOIB_1">
      <item>FINANCIJSKA AGENCIJA, RC RIJEKA, PODRUŽNICA PULA, PULA, OIB 85821130368, GIARDINI 5,52100 Pula</item>
      <item>CONSORTIUM POLA Zadruga za usluge i turistička agencija, PULA, OIB 43927063316, Kolodvorska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43927063316</item>
    </izvorni_sadrzaj>
    <derivirana_varijabla naziv="DomainObject.Predmet.SudioniciListNazivOIB_1">
      <item>, OIB 85821130368</item>
      <item>, OIB 43927063316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575</properties:Words>
  <properties:Characters>3163</properties:Characters>
  <properties:Lines>92</properties:Lines>
  <properties:Paragraphs>29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2016-04-13T07:17:00Z</dcterms:created>
  <dc:creator>Mihaela Kaligari</dc:creator>
  <dc:description/>
  <cp:keywords/>
  <cp:lastModifiedBy>Tamara Žgrablić Širol</cp:lastModifiedBy>
  <dcterms:modified xmlns:xsi="http://www.w3.org/2001/XMLSchema-instance" xsi:type="dcterms:W3CDTF">2016-04-14T05:50:00Z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