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ffaa" w14:paraId="af1ffaa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670B9">
        <w:t>1</w:t>
      </w:r>
      <w:r w:rsidR="00011472">
        <w:t>21</w:t>
      </w:r>
      <w:r w:rsidR="001D78D8">
        <w:t>/2016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70B9">
        <w:t>1</w:t>
      </w:r>
      <w:r w:rsidR="00011472">
        <w:t>21</w:t>
      </w:r>
      <w:r w:rsidR="00B9021B">
        <w:t>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011472">
        <w:t>BARIPRIJEVOZ d.o.o., OIB 04732249335, Zagreb, Emila Lašovskog 35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11472">
        <w:t>3.563,06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C1B72"/>
    <w:rsid w:val="00AF31FC"/>
    <w:rsid w:val="00B00AAF"/>
    <w:rsid w:val="00B670B9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1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1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BARIPRIJEVOZ d.o.o. zastupanog po punomoćniku SLAVO BARIŠA</izvorni_sadrzaj>
    <derivirana_varijabla naziv="DomainObject.Predmet.ProtustrankaFormated_1">  BARIPRIJEVOZ d.o.o. zastupanog po punomoćniku SLAVO BARIŠA</derivirana_varijabla>
  </DomainObject.Predmet.ProtustrankaFormated>
  <DomainObject.Predmet.ProtustrankaFormatedOIB>
    <izvorni_sadrzaj>  BARIPRIJEVOZ d.o.o., OIB 04732249335 zastupanog po punomoćniku SLAVO BARIŠA</izvorni_sadrzaj>
    <derivirana_varijabla naziv="DomainObject.Predmet.ProtustrankaFormatedOIB_1">  BARIPRIJEVOZ d.o.o., OIB 04732249335 zastupanog po punomoćniku SLAVO BARIŠA</derivirana_varijabla>
  </DomainObject.Predmet.ProtustrankaFormatedOIB>
  <DomainObject.Predmet.ProtustrankaFormatedWithAdress>
    <izvorni_sadrzaj> BARIPRIJEVOZ d.o.o., Emila Lašovskog 35, 10410 Velika Gorica zastupanog po punomoćniku SLAVO BARIŠA</izvorni_sadrzaj>
    <derivirana_varijabla naziv="DomainObject.Predmet.ProtustrankaFormatedWithAdress_1"> BARIPRIJEVOZ d.o.o., Emila Lašovskog 35, 10410 Velika Gorica zastupanog po punomoćniku SLAVO BARIŠA</derivirana_varijabla>
  </DomainObject.Predmet.ProtustrankaFormatedWithAdress>
  <DomainObject.Predmet.ProtustrankaFormatedWithAdressOIB>
    <izvorni_sadrzaj> BARIPRIJEVOZ d.o.o., OIB 04732249335, Emila Lašovskog 35, 10410 Velika Gorica zastupanog po punomoćniku SLAVO BARIŠA</izvorni_sadrzaj>
    <derivirana_varijabla naziv="DomainObject.Predmet.ProtustrankaFormatedWithAdressOIB_1"> BARIPRIJEVOZ d.o.o., OIB 04732249335, Emila Lašovskog 35, 10410 Velika Gorica zastupanog po punomoćniku SLAVO BARIŠA</derivirana_varijabla>
  </DomainObject.Predmet.ProtustrankaFormatedWithAdressOIB>
  <DomainObject.Predmet.ProtustrankaWithAdress>
    <izvorni_sadrzaj>BARIPRIJEVOZ d.o.o. Emila Lašovskog 35, 10410 Velika Gorica</izvorni_sadrzaj>
    <derivirana_varijabla naziv="DomainObject.Predmet.ProtustrankaWithAdress_1">BARIPRIJEVOZ d.o.o. Emila Lašovskog 35, 10410 Velika Gorica</derivirana_varijabla>
  </DomainObject.Predmet.ProtustrankaWithAdress>
  <DomainObject.Predmet.ProtustrankaWithAdressOIB>
    <izvorni_sadrzaj>BARIPRIJEVOZ d.o.o., OIB 04732249335, Emila Lašovskog 35, 10410 Velika Gorica</izvorni_sadrzaj>
    <derivirana_varijabla naziv="DomainObject.Predmet.ProtustrankaWithAdressOIB_1">BARIPRIJEVOZ d.o.o., OIB 04732249335, Emila Lašovskog 35, 10410 Velika Gorica</derivirana_varijabla>
  </DomainObject.Predmet.ProtustrankaWithAdressOIB>
  <DomainObject.Predmet.ProtustrankaNazivFormated>
    <izvorni_sadrzaj>BARIPRIJEVOZ d.o.o.</izvorni_sadrzaj>
    <derivirana_varijabla naziv="DomainObject.Predmet.ProtustrankaNazivFormated_1">BARIPRIJEVOZ d.o.o.</derivirana_varijabla>
  </DomainObject.Predmet.ProtustrankaNazivFormated>
  <DomainObject.Predmet.ProtustrankaNazivFormatedOIB>
    <izvorni_sadrzaj>BARIPRIJEVOZ d.o.o., OIB 04732249335</izvorni_sadrzaj>
    <derivirana_varijabla naziv="DomainObject.Predmet.ProtustrankaNazivFormatedOIB_1">BARIPRIJEVOZ d.o.o., OIB 04732249335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BARIPRIJEVOZ d.o.o. zastupanog po punomoćniku SLAVO BARIŠA</item>
    </izvorni_sadrzaj>
    <derivirana_varijabla naziv="DomainObject.Predmet.ProtuStrankaListFormated_1">
      <item>BARIPRIJEVOZ d.o.o. zastupanog po punomoćniku SLAVO BARIŠA</item>
    </derivirana_varijabla>
  </DomainObject.Predmet.ProtuStrankaListFormated>
  <DomainObject.Predmet.ProtuStrankaListFormatedOIB>
    <izvorni_sadrzaj>
      <item>BARIPRIJEVOZ d.o.o., OIB 04732249335 zastupanog po punomoćniku SLAVO BARIŠA</item>
    </izvorni_sadrzaj>
    <derivirana_varijabla naziv="DomainObject.Predmet.ProtuStrankaListFormatedOIB_1">
      <item>BARIPRIJEVOZ d.o.o., OIB 04732249335 zastupanog po punomoćniku SLAVO BARIŠA</item>
    </derivirana_varijabla>
  </DomainObject.Predmet.ProtuStrankaListFormatedOIB>
  <DomainObject.Predmet.ProtuStrankaListFormatedWithAdress>
    <izvorni_sadrzaj>
      <item>BARIPRIJEVOZ d.o.o., Emila Lašovskog 35, 10410 Velika Gorica zastupanog po punomoćniku SLAVO BARIŠA</item>
    </izvorni_sadrzaj>
    <derivirana_varijabla naziv="DomainObject.Predmet.ProtuStrankaListFormatedWithAdress_1">
      <item>BARIPRIJEVOZ d.o.o., Emila Lašovskog 35, 10410 Velika Gorica zastupanog po punomoćniku SLAVO BARIŠA</item>
    </derivirana_varijabla>
  </DomainObject.Predmet.ProtuStrankaListFormatedWithAdress>
  <DomainObject.Predmet.ProtuStrankaListFormatedWithAdressOIB>
    <izvorni_sadrzaj>
      <item>BARIPRIJEVOZ d.o.o., OIB 04732249335, Emila Lašovskog 35, 10410 Velika Gorica zastupanog po punomoćniku SLAVO BARIŠA</item>
    </izvorni_sadrzaj>
    <derivirana_varijabla naziv="DomainObject.Predmet.ProtuStrankaListFormatedWithAdressOIB_1">
      <item>BARIPRIJEVOZ d.o.o., OIB 04732249335, Emila Lašovskog 35, 10410 Velika Gorica zastupanog po punomoćniku SLAVO BARIŠA</item>
    </derivirana_varijabla>
  </DomainObject.Predmet.ProtuStrankaListFormatedWithAdressOIB>
  <DomainObject.Predmet.ProtuStrankaListNazivFormated>
    <izvorni_sadrzaj>
      <item>BARIPRIJEVOZ d.o.o.</item>
    </izvorni_sadrzaj>
    <derivirana_varijabla naziv="DomainObject.Predmet.ProtuStrankaListNazivFormated_1">
      <item>BARIPRIJEVOZ d.o.o.</item>
    </derivirana_varijabla>
  </DomainObject.Predmet.ProtuStrankaListNazivFormated>
  <DomainObject.Predmet.ProtuStrankaListNazivFormatedOIB>
    <izvorni_sadrzaj>
      <item>BARIPRIJEVOZ d.o.o., OIB 04732249335</item>
    </izvorni_sadrzaj>
    <derivirana_varijabla naziv="DomainObject.Predmet.ProtuStrankaListNazivFormatedOIB_1">
      <item>BARIPRIJEVOZ d.o.o., OIB 04732249335</item>
    </derivirana_varijabla>
  </DomainObject.Predmet.ProtuStrankaListNazivFormatedOIB>
  <DomainObject.Predmet.OstaliListFormated>
    <izvorni_sadrzaj>
      <item>SLAVO BARIŠA punomoćnik sudionika u postupku BARIPRIJEVOZ d.o.o.</item>
    </izvorni_sadrzaj>
    <derivirana_varijabla naziv="DomainObject.Predmet.OstaliListFormated_1">
      <item>SLAVO BARIŠA punomoćnik sudionika u postupku BARIPRIJEVOZ d.o.o.</item>
    </derivirana_varijabla>
  </DomainObject.Predmet.OstaliListFormated>
  <DomainObject.Predmet.OstaliListFormatedOIB>
    <izvorni_sadrzaj>
      <item>SLAVO BARIŠA, OIB 51684303335 punomoćnik sudionika u postupku BARIPRIJEVOZ d.o.o.</item>
    </izvorni_sadrzaj>
    <derivirana_varijabla naziv="DomainObject.Predmet.OstaliListFormatedOIB_1">
      <item>SLAVO BARIŠA, OIB 51684303335 punomoćnik sudionika u postupku BARIPRIJEVOZ d.o.o.</item>
    </derivirana_varijabla>
  </DomainObject.Predmet.OstaliListFormatedOIB>
  <DomainObject.Predmet.OstaliListFormatedWithAdress>
    <izvorni_sadrzaj>
      <item>SLAVO BARIŠA, Emila Lašovskog 35, 10410 Velika Gorica punomoćnik sudionika u postupku BARIPRIJEVOZ d.o.o.</item>
    </izvorni_sadrzaj>
    <derivirana_varijabla naziv="DomainObject.Predmet.OstaliListFormatedWithAdress_1">
      <item>SLAVO BARIŠA, Emila Lašovskog 35, 10410 Velika Gorica punomoćnik sudionika u postupku BARIPRIJEVOZ d.o.o.</item>
    </derivirana_varijabla>
  </DomainObject.Predmet.OstaliListFormatedWithAdress>
  <DomainObject.Predmet.OstaliListFormatedWithAdressOIB>
    <izvorni_sadrzaj>
      <item>SLAVO BARIŠA, OIB 51684303335, Emila Lašovskog 35, 10410 Velika Gorica punomoćnik sudionika u postupku BARIPRIJEVOZ d.o.o.</item>
    </izvorni_sadrzaj>
    <derivirana_varijabla naziv="DomainObject.Predmet.OstaliListFormatedWithAdressOIB_1">
      <item>SLAVO BARIŠA, OIB 51684303335, Emila Lašovskog 35, 10410 Velika Gorica punomoćnik sudionika u postupku BARIPRIJEVOZ d.o.o.</item>
    </derivirana_varijabla>
  </DomainObject.Predmet.OstaliListFormatedWithAdressOIB>
  <DomainObject.Predmet.OstaliListNazivFormated>
    <izvorni_sadrzaj>
      <item>SLAVO BARIŠA</item>
    </izvorni_sadrzaj>
    <derivirana_varijabla naziv="DomainObject.Predmet.OstaliListNazivFormated_1">
      <item>SLAVO BARIŠA</item>
    </derivirana_varijabla>
  </DomainObject.Predmet.OstaliListNazivFormated>
  <DomainObject.Predmet.OstaliListNazivFormatedOIB>
    <izvorni_sadrzaj>
      <item>SLAVO BARIŠA, OIB 51684303335</item>
    </izvorni_sadrzaj>
    <derivirana_varijabla naziv="DomainObject.Predmet.OstaliListNazivFormatedOIB_1">
      <item>SLAVO BARIŠA, OIB 51684303335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BARIPRIJEVOZ d.o.o.</izvorni_sadrzaj>
    <derivirana_varijabla naziv="DomainObject.Predmet.ProtustrankaIDrugi_1">BARIPRIJEVOZ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BARIPRIJEVOZ d.o.o., OIB 04732249335, Emila Lašovskog 35, 10410 Velika Gorica</izvorni_sadrzaj>
    <derivirana_varijabla naziv="DomainObject.Predmet.ProtustrankaIDrugiAdressOIB_1">BARIPRIJEVOZ d.o.o., OIB 04732249335, Emila Lašovskog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BARIPRIJEVOZ d.o.o.</item>
      <item>SLAVO BARIŠA</item>
    </izvorni_sadrzaj>
    <derivirana_varijabla naziv="DomainObject.Predmet.SudioniciListNaziv_1">
      <item>FINA Regionalni centar Zagreb</item>
      <item>BARIPRIJEVOZ d.o.o.</item>
      <item>SLAVO BARIŠA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BARIPRIJEVOZ d.o.o., OIB 04732249335, Emila Lašovskog 35,10410 Velika Gorica</item>
      <item>SLAVO BARIŠA, OIB 51684303335, Emila Lašovskog 35,10410 Velika Gorica</item>
    </izvorni_sadrzaj>
    <derivirana_varijabla naziv="DomainObject.Predmet.SudioniciListAdressOIB_1">
      <item>FINA Regionalni centar Zagreb, OIB 85821130368, Trg svibanjskih žrtava 1995. 1,10000 Zagreb</item>
      <item>BARIPRIJEVOZ d.o.o., OIB 04732249335, Emila Lašovskog 35,10410 Velika Gorica</item>
      <item>SLAVO BARIŠA, OIB 51684303335, Emila Lašovskog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04732249335</item>
      <item>, OIB 51684303335</item>
    </izvorni_sadrzaj>
    <derivirana_varijabla naziv="DomainObject.Predmet.SudioniciListNazivOIB_1">
      <item>, OIB 85821130368</item>
      <item>, OIB 04732249335</item>
      <item>, OIB 51684303335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449F2-6364-4A82-B72F-09FC637B4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1326</properties:Characters>
  <properties:Lines>49</properties:Lines>
  <properties:Paragraphs>18</properties:Paragraphs>
  <properties:TotalTime>11</properties:TotalTime>
  <properties:ScaleCrop>false</properties:ScaleCrop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