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371d" w14:paraId="ae8371d" w:rsidRDefault="00464FD9" w:rsidP="00325398" w:rsidR="00325398" w:rsidRPr="006A0ED3">
      <w:pPr>
        <w15:collapsed w:val="false"/>
      </w:pPr>
      <w:bookmarkStart w:name="_GoBack" w:id="0"/>
      <w:bookmarkEnd w:id="0"/>
      <w:r w:rsidRPr="006A0ED3">
        <w:rPr>
          <w:noProof/>
        </w:rPr>
        <w:t xml:space="preserve">              </w:t>
      </w:r>
      <w:r w:rsidR="005632E0" w:rsidRPr="006A0E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A0ED3">
        <w:t xml:space="preserve">                            </w:t>
      </w:r>
    </w:p>
    <w:p w:rsidRDefault="005632E0" w:rsidP="00572798" w:rsidR="005632E0" w:rsidRPr="006A0ED3">
      <w:pPr>
        <w:tabs>
          <w:tab w:pos="7020" w:val="left"/>
        </w:tabs>
        <w:rPr>
          <w:b/>
        </w:rPr>
      </w:pPr>
    </w:p>
    <w:p w:rsidRDefault="00325398" w:rsidP="00572798" w:rsidR="00325398" w:rsidRPr="006A0ED3">
      <w:pPr>
        <w:tabs>
          <w:tab w:pos="7020" w:val="left"/>
        </w:tabs>
        <w:rPr>
          <w:b/>
        </w:rPr>
      </w:pPr>
      <w:r w:rsidRPr="006A0ED3">
        <w:rPr>
          <w:b/>
        </w:rPr>
        <w:t>REPUBLIKA HRVATSKA</w:t>
      </w:r>
      <w:r w:rsidR="00572798" w:rsidRPr="006A0ED3">
        <w:rPr>
          <w:b/>
        </w:rPr>
        <w:t xml:space="preserve"> </w:t>
      </w:r>
    </w:p>
    <w:p w:rsidRDefault="00325398" w:rsidP="00325398" w:rsidR="00325398" w:rsidRPr="006A0ED3">
      <w:pPr>
        <w:rPr>
          <w:b/>
        </w:rPr>
      </w:pPr>
      <w:r w:rsidRPr="006A0ED3">
        <w:rPr>
          <w:b/>
        </w:rPr>
        <w:t>Trgovački sud u Zagrebu</w:t>
      </w:r>
    </w:p>
    <w:p w:rsidRDefault="00325398" w:rsidP="00325398" w:rsidR="00325398" w:rsidRPr="006A0ED3">
      <w:r w:rsidRPr="006A0ED3">
        <w:t>Zagreb, Amruševa 2/II</w:t>
      </w:r>
      <w:r w:rsidR="00464FD9" w:rsidRPr="006A0ED3">
        <w:t xml:space="preserve"> desno p.p.432</w:t>
      </w:r>
    </w:p>
    <w:p w:rsidRDefault="00ED6AA8" w:rsidP="00325398" w:rsidR="00ED6AA8" w:rsidRPr="006A0ED3"/>
    <w:p w:rsidRDefault="005632E0" w:rsidP="00325398" w:rsidR="005632E0" w:rsidRPr="006A0ED3"/>
    <w:p w:rsidRDefault="00325398" w:rsidP="001346EE" w:rsidR="001346EE" w:rsidRPr="006A0ED3">
      <w:pPr>
        <w:jc w:val="both"/>
      </w:pPr>
      <w:r w:rsidRPr="006A0ED3">
        <w:t xml:space="preserve"> </w:t>
      </w:r>
      <w:r w:rsidR="00ED6AA8" w:rsidRPr="006A0ED3">
        <w:tab/>
      </w:r>
      <w:r w:rsidRPr="006A0ED3">
        <w:t xml:space="preserve">TRGOVAČKI SUD U ZAGREBU, </w:t>
      </w:r>
      <w:r w:rsidR="005632E0" w:rsidRPr="006A0ED3">
        <w:t>po su</w:t>
      </w:r>
      <w:r w:rsidR="00876321" w:rsidRPr="006A0ED3">
        <w:t>c</w:t>
      </w:r>
      <w:r w:rsidR="005632E0" w:rsidRPr="006A0ED3">
        <w:t xml:space="preserve">u Josipu Biliću, </w:t>
      </w:r>
      <w:r w:rsidRPr="006A0ED3">
        <w:t>u skraćenom stečajnom postupku</w:t>
      </w:r>
      <w:r w:rsidR="008155EE" w:rsidRPr="006A0ED3">
        <w:t xml:space="preserve"> pod poslovnim brojem St-</w:t>
      </w:r>
      <w:r w:rsidR="00B9423A">
        <w:t>11</w:t>
      </w:r>
      <w:r w:rsidR="00D97193">
        <w:t>50</w:t>
      </w:r>
      <w:r w:rsidR="00B9423A">
        <w:t>/</w:t>
      </w:r>
      <w:r w:rsidR="00D965EB" w:rsidRPr="006A0ED3">
        <w:t>1</w:t>
      </w:r>
      <w:r w:rsidR="001D2584" w:rsidRPr="006A0ED3">
        <w:t>9</w:t>
      </w:r>
      <w:r w:rsidR="001F6933" w:rsidRPr="006A0ED3">
        <w:t>,</w:t>
      </w:r>
      <w:r w:rsidRPr="006A0ED3">
        <w:t xml:space="preserve"> temeljem odredbe članka </w:t>
      </w:r>
      <w:r w:rsidR="00AC4528" w:rsidRPr="006A0ED3">
        <w:t>430.</w:t>
      </w:r>
      <w:r w:rsidRPr="006A0ED3">
        <w:t xml:space="preserve"> Stečajnog zakona</w:t>
      </w:r>
      <w:r w:rsidR="008155EE" w:rsidRPr="006A0ED3">
        <w:t xml:space="preserve"> </w:t>
      </w:r>
      <w:r w:rsidRPr="006A0ED3">
        <w:t xml:space="preserve">(N.N. br. </w:t>
      </w:r>
      <w:r w:rsidR="00CD002E">
        <w:t xml:space="preserve">71/15 </w:t>
      </w:r>
      <w:r w:rsidR="00D71608" w:rsidRPr="006A0ED3">
        <w:t>i 104/17</w:t>
      </w:r>
      <w:r w:rsidRPr="006A0ED3">
        <w:t>)</w:t>
      </w:r>
      <w:r w:rsidR="008155EE" w:rsidRPr="006A0ED3">
        <w:t>,</w:t>
      </w:r>
      <w:r w:rsidRPr="006A0ED3">
        <w:t xml:space="preserve"> dana </w:t>
      </w:r>
      <w:r w:rsidR="008210BB">
        <w:t>18. srpnja 2019.</w:t>
      </w:r>
      <w:r w:rsidR="00E5679B" w:rsidRPr="006A0ED3">
        <w:t xml:space="preserve">, </w:t>
      </w:r>
      <w:r w:rsidRPr="006A0ED3">
        <w:t>objavljuje</w:t>
      </w:r>
      <w:r w:rsidR="008155EE" w:rsidRPr="006A0ED3">
        <w:t>:</w:t>
      </w: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  <w:r w:rsidRPr="006A0ED3">
        <w:rPr>
          <w:b/>
          <w:sz w:val="28"/>
          <w:szCs w:val="28"/>
        </w:rPr>
        <w:t>O G L A S</w:t>
      </w:r>
    </w:p>
    <w:p w:rsidRDefault="001346EE" w:rsidP="001346EE" w:rsidR="001346EE" w:rsidRPr="006A0ED3">
      <w:pPr>
        <w:rPr>
          <w:b/>
        </w:rPr>
      </w:pPr>
    </w:p>
    <w:p w:rsidRDefault="001346EE" w:rsidP="002E7567" w:rsidR="002E7567">
      <w:pPr>
        <w:pStyle w:val="Odlomakpopisa"/>
        <w:numPr>
          <w:ilvl w:val="0"/>
          <w:numId w:val="11"/>
        </w:numPr>
        <w:jc w:val="both"/>
      </w:pPr>
      <w:r w:rsidRPr="006A0ED3">
        <w:t xml:space="preserve">Za dužnika  </w:t>
      </w:r>
      <w:r w:rsidR="00D97193">
        <w:rPr>
          <w:b/>
        </w:rPr>
        <w:t>MUNDOAKA ČAKOVEC d.o.o.,</w:t>
      </w:r>
      <w:r w:rsidR="00D97193" w:rsidRPr="00627F4B">
        <w:rPr>
          <w:b/>
        </w:rPr>
        <w:t xml:space="preserve"> </w:t>
      </w:r>
      <w:r w:rsidR="00D97193" w:rsidRPr="00627F4B">
        <w:t xml:space="preserve">OIB: </w:t>
      </w:r>
      <w:r w:rsidR="00D97193">
        <w:t>57036938204</w:t>
      </w:r>
      <w:r w:rsidR="00D97193" w:rsidRPr="00627F4B">
        <w:rPr>
          <w:b/>
        </w:rPr>
        <w:t xml:space="preserve">, </w:t>
      </w:r>
      <w:r w:rsidR="00D97193" w:rsidRPr="00627F4B">
        <w:t xml:space="preserve"> </w:t>
      </w:r>
      <w:r w:rsidR="00D97193">
        <w:t>Amruševa 10, Zagreb</w:t>
      </w:r>
      <w:r w:rsidR="00B9423A">
        <w:t>.</w:t>
      </w:r>
    </w:p>
    <w:p w:rsidRDefault="00B9423A" w:rsidP="00B9423A" w:rsidR="00B9423A" w:rsidRPr="006A0ED3">
      <w:pPr>
        <w:pStyle w:val="Odlomakpopisa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 xml:space="preserve">Iznos duga evidentiran na temelju neizvršenih osnova za plaćanje je </w:t>
      </w:r>
      <w:r w:rsidR="00D97193">
        <w:t>291.171,92</w:t>
      </w:r>
      <w:r w:rsidR="00AB343E" w:rsidRPr="006A0ED3">
        <w:t xml:space="preserve"> </w:t>
      </w:r>
      <w:r w:rsidRPr="006A0ED3">
        <w:t>kn.</w:t>
      </w:r>
    </w:p>
    <w:p w:rsidRDefault="001346EE" w:rsidP="00114037" w:rsidR="001346EE" w:rsidRPr="006A0ED3">
      <w:pPr>
        <w:ind w:firstLine="6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A0ED3">
      <w:pPr>
        <w:ind w:firstLine="72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A0ED3">
      <w:pPr>
        <w:pStyle w:val="Odlomakpopisa"/>
        <w:ind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UPOZORENJE: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>U tom slučaju sud će po službenoj dužnosti donijeti rješenje o otvaranju i zaključenju skraćenog stečajnog postupka.</w:t>
      </w:r>
    </w:p>
    <w:p w:rsidRDefault="001346EE" w:rsidP="001346EE" w:rsidR="001346EE" w:rsidRPr="006A0ED3">
      <w:pPr>
        <w:jc w:val="center"/>
      </w:pPr>
    </w:p>
    <w:p w:rsidRDefault="001346EE" w:rsidP="001346EE" w:rsidR="001346EE" w:rsidRPr="006A0ED3">
      <w:pPr>
        <w:jc w:val="center"/>
      </w:pPr>
      <w:r w:rsidRPr="006A0ED3">
        <w:t xml:space="preserve">Zagreb, </w:t>
      </w:r>
      <w:r w:rsidR="002E7567">
        <w:t>18. srpnja 2019.</w:t>
      </w:r>
    </w:p>
    <w:p w:rsidRDefault="001346EE" w:rsidP="001346EE" w:rsidR="001346EE" w:rsidRPr="006A0ED3"/>
    <w:p w:rsidRDefault="001346EE" w:rsidP="001346EE" w:rsidR="001346EE" w:rsidRPr="006A0ED3">
      <w:pPr>
        <w:jc w:val="right"/>
      </w:pPr>
      <w:r w:rsidRPr="006A0ED3">
        <w:t xml:space="preserve">        Sudac:</w:t>
      </w:r>
    </w:p>
    <w:p w:rsidRDefault="001346EE" w:rsidP="001346EE" w:rsidR="001346EE" w:rsidRPr="006A0ED3">
      <w:pPr>
        <w:jc w:val="right"/>
      </w:pPr>
      <w:r w:rsidRPr="006A0ED3">
        <w:t xml:space="preserve">          Josip Bilić </w:t>
      </w:r>
    </w:p>
    <w:p w:rsidRDefault="001346EE" w:rsidP="001346EE" w:rsidR="001346EE" w:rsidRPr="006A0ED3">
      <w:pPr>
        <w:jc w:val="both"/>
      </w:pPr>
    </w:p>
    <w:p w:rsidRDefault="001346EE" w:rsidP="001346EE" w:rsidR="001346EE" w:rsidRPr="006A0ED3">
      <w:pPr>
        <w:jc w:val="both"/>
        <w:rPr>
          <w:b/>
        </w:rPr>
      </w:pPr>
      <w:r w:rsidRPr="006A0ED3">
        <w:rPr>
          <w:b/>
        </w:rPr>
        <w:t>DNA:</w:t>
      </w:r>
    </w:p>
    <w:p w:rsidRDefault="00085F44" w:rsidP="00085F44" w:rsidR="00085F44" w:rsidRPr="006A0ED3">
      <w:pPr>
        <w:pStyle w:val="Odlomakpopisa"/>
        <w:numPr>
          <w:ilvl w:val="0"/>
          <w:numId w:val="10"/>
        </w:numPr>
        <w:jc w:val="both"/>
      </w:pPr>
      <w:r w:rsidRPr="006A0ED3">
        <w:t>E-oglasna ploča suda (</w:t>
      </w:r>
      <w:r w:rsidR="006A0ED3" w:rsidRPr="006A0ED3">
        <w:t>60</w:t>
      </w:r>
      <w:r w:rsidRPr="006A0ED3">
        <w:t xml:space="preserve"> dana)</w:t>
      </w:r>
    </w:p>
    <w:p w:rsidRDefault="00325398" w:rsidP="00325398" w:rsidR="00325398" w:rsidRPr="006A0ED3">
      <w:pPr>
        <w:rPr>
          <w:b/>
        </w:rPr>
      </w:pPr>
    </w:p>
    <w:sectPr w:rsidSect="005632E0" w:rsidR="00325398" w:rsidRPr="006A0E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B9423A">
      <w:rPr>
        <w:b/>
        <w:color w:themeColor="text1" w:val="000000"/>
      </w:rPr>
      <w:t>11</w:t>
    </w:r>
    <w:r w:rsidR="00D97193">
      <w:rPr>
        <w:b/>
        <w:color w:themeColor="text1" w:val="000000"/>
      </w:rPr>
      <w:t>50</w:t>
    </w:r>
    <w:r w:rsidR="002E7567">
      <w:rPr>
        <w:b/>
        <w:color w:themeColor="text1" w:val="000000"/>
      </w:rPr>
      <w:t>/19-4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703500"/>
    <w:lvl w:tplc="DC9E56D4" w:ilvl="0">
      <w:start w:val="2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6D6E5F"/>
    <w:multiLevelType w:val="hybridMultilevel"/>
    <w:tmpl w:val="AE521660"/>
    <w:lvl w:tplc="51BE71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66729B"/>
    <w:multiLevelType w:val="hybridMultilevel"/>
    <w:tmpl w:val="9AC63CEE"/>
    <w:lvl w:tplc="EEF4A0DE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037"/>
    <w:rsid w:val="00114EAD"/>
    <w:rsid w:val="001304C8"/>
    <w:rsid w:val="001346EE"/>
    <w:rsid w:val="00163662"/>
    <w:rsid w:val="00165AAC"/>
    <w:rsid w:val="00185571"/>
    <w:rsid w:val="001923F1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E7567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3E5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74E63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A0ED3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210BB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55A60"/>
    <w:rsid w:val="00B652B5"/>
    <w:rsid w:val="00B71A7F"/>
    <w:rsid w:val="00B82F18"/>
    <w:rsid w:val="00B9423A"/>
    <w:rsid w:val="00BE567D"/>
    <w:rsid w:val="00C25CAA"/>
    <w:rsid w:val="00C378F8"/>
    <w:rsid w:val="00C836B9"/>
    <w:rsid w:val="00C958E9"/>
    <w:rsid w:val="00CD002E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97193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E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E6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E6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E6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E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E6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E6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E6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St-1150/2019</izvorni_sadrzaj>
    <derivirana_varijabla naziv="DomainObject.Predmet.OznakaBroj_1">St-1150/2019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Mundoaka Čakovec d.o.o. zastupanog po punomoćniku Tomislav Novaković; Jimmy Pierre Antoine</izvorni_sadrzaj>
    <derivirana_varijabla naziv="DomainObject.Predmet.ProtustrankaFormated_1">  Mundoaka Čakovec d.o.o. zastupanog po punomoćniku Tomislav Novaković; Jimmy Pierre Antoine</derivirana_varijabla>
  </DomainObject.Predmet.ProtustrankaFormated>
  <DomainObject.Predmet.ProtustrankaFormatedOIB>
    <izvorni_sadrzaj>  Mundoaka Čakovec d.o.o., OIB 57036938204 zastupanog po punomoćniku Tomislav Novaković; Jimmy Pierre Antoine</izvorni_sadrzaj>
    <derivirana_varijabla naziv="DomainObject.Predmet.ProtustrankaFormatedOIB_1">  Mundoaka Čakovec d.o.o., OIB 57036938204 zastupanog po punomoćniku Tomislav Novaković; Jimmy Pierre Antoine</derivirana_varijabla>
  </DomainObject.Predmet.ProtustrankaFormatedOIB>
  <DomainObject.Predmet.ProtustrankaFormatedWithAdress>
    <izvorni_sadrzaj> Mundoaka Čakovec d.o.o., Amruševa 10, 10000 Zagreb zastupanog po punomoćniku Tomislav Novaković; Jimmy Pierre Antoine</izvorni_sadrzaj>
    <derivirana_varijabla naziv="DomainObject.Predmet.ProtustrankaFormatedWithAdress_1"> Mundoaka Čakovec d.o.o., Amruševa 10, 10000 Zagreb zastupanog po punomoćniku Tomislav Novaković; Jimmy Pierre Antoine</derivirana_varijabla>
  </DomainObject.Predmet.ProtustrankaFormatedWithAdress>
  <DomainObject.Predmet.ProtustrankaFormatedWithAdressOIB>
    <izvorni_sadrzaj> Mundoaka Čakovec d.o.o., OIB 57036938204, Amruševa 10, 10000 Zagreb zastupanog po punomoćniku Tomislav Novaković; Jimmy Pierre Antoine</izvorni_sadrzaj>
    <derivirana_varijabla naziv="DomainObject.Predmet.ProtustrankaFormatedWithAdressOIB_1"> Mundoaka Čakovec d.o.o., OIB 57036938204, Amruševa 10, 10000 Zagreb zastupanog po punomoćniku Tomislav Novaković; Jimmy Pierre Antoine</derivirana_varijabla>
  </DomainObject.Predmet.ProtustrankaFormatedWithAdressOIB>
  <DomainObject.Predmet.ProtustrankaWithAdress>
    <izvorni_sadrzaj>Mundoaka Čakovec d.o.o. Amruševa 10, 10000 Zagreb</izvorni_sadrzaj>
    <derivirana_varijabla naziv="DomainObject.Predmet.ProtustrankaWithAdress_1">Mundoaka Čakovec d.o.o. Amruševa 10, 10000 Zagreb</derivirana_varijabla>
  </DomainObject.Predmet.ProtustrankaWithAdress>
  <DomainObject.Predmet.ProtustrankaWithAdressOIB>
    <izvorni_sadrzaj>Mundoaka Čakovec d.o.o., OIB 57036938204, Amruševa 10, 10000 Zagreb</izvorni_sadrzaj>
    <derivirana_varijabla naziv="DomainObject.Predmet.ProtustrankaWithAdressOIB_1">Mundoaka Čakovec d.o.o., OIB 57036938204, Amruševa 10, 10000 Zagreb</derivirana_varijabla>
  </DomainObject.Predmet.ProtustrankaWithAdressOIB>
  <DomainObject.Predmet.ProtustrankaNazivFormated>
    <izvorni_sadrzaj>Mundoaka Čakovec d.o.o.</izvorni_sadrzaj>
    <derivirana_varijabla naziv="DomainObject.Predmet.ProtustrankaNazivFormated_1">Mundoaka Čakovec d.o.o.</derivirana_varijabla>
  </DomainObject.Predmet.ProtustrankaNazivFormated>
  <DomainObject.Predmet.ProtustrankaNazivFormatedOIB>
    <izvorni_sadrzaj>Mundoaka Čakovec d.o.o., OIB 57036938204</izvorni_sadrzaj>
    <derivirana_varijabla naziv="DomainObject.Predmet.ProtustrankaNazivFormatedOIB_1">Mundoaka Čakovec d.o.o., OIB 57036938204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Mundoaka Čakovec d.o.o. zastupanog po punomoćniku Tomislav Novaković; Jimmy Pierre Antoine</item>
    </izvorni_sadrzaj>
    <derivirana_varijabla naziv="DomainObject.Predmet.ProtuStrankaListFormated_1">
      <item>Mundoaka Čakovec d.o.o. zastupanog po punomoćniku Tomislav Novaković; Jimmy Pierre Antoine</item>
    </derivirana_varijabla>
  </DomainObject.Predmet.ProtuStrankaListFormated>
  <DomainObject.Predmet.ProtuStrankaListFormatedOIB>
    <izvorni_sadrzaj>
      <item>Mundoaka Čakovec d.o.o., OIB 57036938204 zastupanog po punomoćniku Tomislav Novaković; Jimmy Pierre Antoine</item>
    </izvorni_sadrzaj>
    <derivirana_varijabla naziv="DomainObject.Predmet.ProtuStrankaListFormatedOIB_1">
      <item>Mundoaka Čakovec d.o.o., OIB 57036938204 zastupanog po punomoćniku Tomislav Novaković; Jimmy Pierre Antoine</item>
    </derivirana_varijabla>
  </DomainObject.Predmet.ProtuStrankaListFormatedOIB>
  <DomainObject.Predmet.ProtuStrankaListFormatedWithAdress>
    <izvorni_sadrzaj>
      <item>Mundoaka Čakovec d.o.o., Amruševa 10, 10000 Zagreb zastupanog po punomoćniku Tomislav Novaković; Jimmy Pierre Antoine</item>
    </izvorni_sadrzaj>
    <derivirana_varijabla naziv="DomainObject.Predmet.ProtuStrankaListFormatedWithAdress_1">
      <item>Mundoaka Čakovec d.o.o., Amruševa 10, 10000 Zagreb zastupanog po punomoćniku Tomislav Novaković; Jimmy Pierre Antoine</item>
    </derivirana_varijabla>
  </DomainObject.Predmet.ProtuStrankaListFormatedWithAdress>
  <DomainObject.Predmet.ProtuStrankaListFormatedWithAdressOIB>
    <izvorni_sadrzaj>
      <item>Mundoaka Čakovec d.o.o., OIB 57036938204, Amruševa 10, 10000 Zagreb zastupanog po punomoćniku Tomislav Novaković; Jimmy Pierre Antoine</item>
    </izvorni_sadrzaj>
    <derivirana_varijabla naziv="DomainObject.Predmet.ProtuStrankaListFormatedWithAdressOIB_1">
      <item>Mundoaka Čakovec d.o.o., OIB 57036938204, Amruševa 10, 10000 Zagreb zastupanog po punomoćniku Tomislav Novaković; Jimmy Pierre Antoine</item>
    </derivirana_varijabla>
  </DomainObject.Predmet.ProtuStrankaListFormatedWithAdressOIB>
  <DomainObject.Predmet.ProtuStrankaListNazivFormated>
    <izvorni_sadrzaj>
      <item>Mundoaka Čakovec d.o.o.</item>
    </izvorni_sadrzaj>
    <derivirana_varijabla naziv="DomainObject.Predmet.ProtuStrankaListNazivFormated_1">
      <item>Mundoaka Čakovec d.o.o.</item>
    </derivirana_varijabla>
  </DomainObject.Predmet.ProtuStrankaListNazivFormated>
  <DomainObject.Predmet.ProtuStrankaListNazivFormatedOIB>
    <izvorni_sadrzaj>
      <item>Mundoaka Čakovec d.o.o., OIB 57036938204</item>
    </izvorni_sadrzaj>
    <derivirana_varijabla naziv="DomainObject.Predmet.ProtuStrankaListNazivFormatedOIB_1">
      <item>Mundoaka Čakovec d.o.o., OIB 57036938204</item>
    </derivirana_varijabla>
  </DomainObject.Predmet.ProtuStrankaListNazivFormatedOIB>
  <DomainObject.Predmet.OstaliListFormated>
    <izvorni_sadrzaj>
      <item>Tomislav Novaković punomoćnik sudionika u postupku Mundoaka Čakovec d.o.o.</item>
      <item>Jimmy Pierre Antoine punomoćnik sudionika u postupku Mundoaka Čakovec d.o.o.</item>
    </izvorni_sadrzaj>
    <derivirana_varijabla naziv="DomainObject.Predmet.OstaliListFormated_1">
      <item>Tomislav Novaković punomoćnik sudionika u postupku Mundoaka Čakovec d.o.o.</item>
      <item>Jimmy Pierre Antoine punomoćnik sudionika u postupku Mundoaka Čakovec d.o.o.</item>
    </derivirana_varijabla>
  </DomainObject.Predmet.OstaliListFormated>
  <DomainObject.Predmet.OstaliListFormatedOIB>
    <izvorni_sadrzaj>
      <item>Tomislav Novaković, OIB 90748429694 punomoćnik sudionika u postupku Mundoaka Čakovec d.o.o.</item>
      <item>Jimmy Pierre Antoine, OIB 33878899794 punomoćnik sudionika u postupku Mundoaka Čakovec d.o.o.</item>
    </izvorni_sadrzaj>
    <derivirana_varijabla naziv="DomainObject.Predmet.OstaliListFormatedOIB_1">
      <item>Tomislav Novaković, OIB 90748429694 punomoćnik sudionika u postupku Mundoaka Čakovec d.o.o.</item>
      <item>Jimmy Pierre Antoine, OIB 33878899794 punomoćnik sudionika u postupku Mundoaka Čakovec d.o.o.</item>
    </derivirana_varijabla>
  </DomainObject.Predmet.OstaliListFormatedOIB>
  <DomainObject.Predmet.OstaliListFormatedWithAdress>
    <izvorni_sadrzaj>
      <item>Tomislav Novaković, Goljak 11, 10000 Zagreb punomoćnik sudionika u postupku Mundoaka Čakovec d.o.o.</item>
      <item>Jimmy Pierre Antoine, Goljak 11, 10000 Zagreb punomoćnik sudionika u postupku Mundoaka Čakovec d.o.o.</item>
    </izvorni_sadrzaj>
    <derivirana_varijabla naziv="DomainObject.Predmet.OstaliListFormatedWithAdress_1">
      <item>Tomislav Novaković, Goljak 11, 10000 Zagreb punomoćnik sudionika u postupku Mundoaka Čakovec d.o.o.</item>
      <item>Jimmy Pierre Antoine, Goljak 11, 10000 Zagreb punomoćnik sudionika u postupku Mundoaka Čakovec d.o.o.</item>
    </derivirana_varijabla>
  </DomainObject.Predmet.OstaliListFormatedWithAdress>
  <DomainObject.Predmet.OstaliListFormatedWithAdressOIB>
    <izvorni_sadrzaj>
      <item>Tomislav Novaković, OIB 90748429694, Goljak 11, 10000 Zagreb punomoćnik sudionika u postupku Mundoaka Čakovec d.o.o.</item>
      <item>Jimmy Pierre Antoine, OIB 33878899794, Goljak 11, 10000 Zagreb punomoćnik sudionika u postupku Mundoaka Čakovec d.o.o.</item>
    </izvorni_sadrzaj>
    <derivirana_varijabla naziv="DomainObject.Predmet.OstaliListFormatedWithAdressOIB_1">
      <item>Tomislav Novaković, OIB 90748429694, Goljak 11, 10000 Zagreb punomoćnik sudionika u postupku Mundoaka Čakovec d.o.o.</item>
      <item>Jimmy Pierre Antoine, OIB 33878899794, Goljak 11, 10000 Zagreb punomoćnik sudionika u postupku Mundoaka Čakovec d.o.o.</item>
    </derivirana_varijabla>
  </DomainObject.Predmet.OstaliListFormatedWithAdressOIB>
  <DomainObject.Predmet.OstaliListNazivFormated>
    <izvorni_sadrzaj>
      <item>Tomislav Novaković</item>
      <item>Jimmy Pierre Antoine</item>
    </izvorni_sadrzaj>
    <derivirana_varijabla naziv="DomainObject.Predmet.OstaliListNazivFormated_1">
      <item>Tomislav Novaković</item>
      <item>Jimmy Pierre Antoine</item>
    </derivirana_varijabla>
  </DomainObject.Predmet.OstaliListNazivFormated>
  <DomainObject.Predmet.OstaliListNazivFormatedOIB>
    <izvorni_sadrzaj>
      <item>Tomislav Novaković, OIB 90748429694</item>
      <item>Jimmy Pierre Antoine, OIB 33878899794</item>
    </izvorni_sadrzaj>
    <derivirana_varijabla naziv="DomainObject.Predmet.OstaliListNazivFormatedOIB_1">
      <item>Tomislav Novaković, OIB 90748429694</item>
      <item>Jimmy Pierre Antoine, OIB 33878899794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Mundoaka Čakovec d.o.o.</izvorni_sadrzaj>
    <derivirana_varijabla naziv="DomainObject.Predmet.ProtustrankaIDrugi_1">Mundoaka Čakovec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Mundoaka Čakovec d.o.o., OIB 57036938204, Amruševa 10, 10000 Zagreb</izvorni_sadrzaj>
    <derivirana_varijabla naziv="DomainObject.Predmet.ProtustrankaIDrugiAdressOIB_1">Mundoaka Čakovec d.o.o., OIB 57036938204,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Mundoaka Čakovec d.o.o.</item>
      <item>Tomislav Novaković</item>
      <item>Jimmy Pierre Antoine</item>
    </izvorni_sadrzaj>
    <derivirana_varijabla naziv="DomainObject.Predmet.SudioniciListNaziv_1">
      <item>FINA Regionalni centar Zagreb</item>
      <item>Mundoaka Čakovec d.o.o.</item>
      <item>Tomislav Novaković</item>
      <item>Jimmy Pierre Antoine</item>
    </derivirana_varijabla>
  </DomainObject.Predmet.SudioniciListNaziv>
  <DomainObject.Predmet.SudioniciListAdressOIB>
    <izvorni_sadrzaj>
      <item>FINA Regionalni centar Zagreb, OIB 85821130368, Trg svibanjskih žrtava 1995. 1,10000 Zagreb</item>
      <item>Mundoaka Čakovec d.o.o., OIB 57036938204, Amruševa 10,10000 Zagreb</item>
      <item>Tomislav Novaković, OIB 90748429694, Goljak 11,10000 Zagreb</item>
      <item>Jimmy Pierre Antoine, OIB 33878899794, Goljak 11,10000 Zagreb</item>
    </izvorni_sadrzaj>
    <derivirana_varijabla naziv="DomainObject.Predmet.SudioniciListAdressOIB_1">
      <item>FINA Regionalni centar Zagreb, OIB 85821130368, Trg svibanjskih žrtava 1995. 1,10000 Zagreb</item>
      <item>Mundoaka Čakovec d.o.o., OIB 57036938204, Amruševa 10,10000 Zagreb</item>
      <item>Tomislav Novaković, OIB 90748429694, Goljak 11,10000 Zagreb</item>
      <item>Jimmy Pierre Antoine, OIB 33878899794, Goljak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57036938204</item>
      <item>, OIB 90748429694</item>
      <item>, OIB 33878899794</item>
    </izvorni_sadrzaj>
    <derivirana_varijabla naziv="DomainObject.Predmet.SudioniciListNazivOIB_1">
      <item>, OIB 85821130368</item>
      <item>, OIB 57036938204</item>
      <item>, OIB 90748429694</item>
      <item>, OIB 33878899794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1332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2019-07-16T12:14:00Z</dcterms:created>
  <dc:creator>ilukac</dc:creator>
  <cp:lastModifiedBy>Irena Benko</cp:lastModifiedBy>
  <cp:lastPrinted>2016-04-18T06:46:00Z</cp:lastPrinted>
  <dcterms:modified xmlns:xsi="http://www.w3.org/2001/XMLSchema-instance" xsi:type="dcterms:W3CDTF">2019-07-18T08:34:00Z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