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525e" w14:paraId="e9b525e" w:rsidRDefault="00B071E3" w:rsidP="00764D42" w:rsidR="00B071E3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AB7C8B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764D42" w:rsidP="00764D42" w:rsidR="00764D42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764D42" w:rsidP="00764D42" w:rsidR="00764D42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STALNA</w:t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 xml:space="preserve"> SLUŽBA U ŠIBENIKU</w:t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</w:r>
      <w:r w:rsidR="0040076F" w:rsidRPr="0040076F">
        <w:rPr>
          <w:rFonts w:cs="Times New Roman" w:hAnsi="Times New Roman" w:ascii="Times New Roman"/>
          <w:b/>
          <w:sz w:val="24"/>
          <w:szCs w:val="24"/>
        </w:rPr>
        <w:tab/>
        <w:t>7 St-213/11-95</w:t>
      </w:r>
    </w:p>
    <w:p w:rsidRDefault="00764D42" w:rsidP="00764D42" w:rsidR="00764D42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764D42" w:rsidP="00764D42" w:rsidR="00764D42" w:rsidRPr="0040076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0076F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Jošku Livakoviću, u stečajnom postupku nad stečajnom masom stečajnog dužnika </w:t>
      </w:r>
      <w:r w:rsidR="0040076F">
        <w:rPr>
          <w:rFonts w:cs="Times New Roman" w:hAnsi="Times New Roman" w:ascii="Times New Roman"/>
          <w:sz w:val="24"/>
          <w:szCs w:val="24"/>
        </w:rPr>
        <w:t>VILA DALMACIJA d.o.o. iz Šibenika, Petra Preradovića 7, MBS:100005617, OIB:69137869337</w:t>
      </w:r>
      <w:r>
        <w:rPr>
          <w:rFonts w:cs="Times New Roman" w:hAnsi="Times New Roman" w:ascii="Times New Roman"/>
          <w:sz w:val="24"/>
          <w:szCs w:val="24"/>
        </w:rPr>
        <w:t>, zastupanog po stečajnom upravitelju mr.sc. Draško Lambaša, dipl.iur. iz Šiben</w:t>
      </w:r>
      <w:r w:rsidR="0040076F">
        <w:rPr>
          <w:rFonts w:cs="Times New Roman" w:hAnsi="Times New Roman" w:ascii="Times New Roman"/>
          <w:sz w:val="24"/>
          <w:szCs w:val="24"/>
        </w:rPr>
        <w:t>ika, Drniških žrtava 10, dana 22</w:t>
      </w:r>
      <w:r>
        <w:rPr>
          <w:rFonts w:cs="Times New Roman" w:hAnsi="Times New Roman" w:ascii="Times New Roman"/>
          <w:sz w:val="24"/>
          <w:szCs w:val="24"/>
        </w:rPr>
        <w:t>. siječnja 2016. godine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je š i o  j 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B071E3" w:rsidR="00B071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</w:t>
      </w:r>
      <w:r w:rsidR="0040076F">
        <w:rPr>
          <w:rFonts w:cs="Times New Roman" w:hAnsi="Times New Roman" w:ascii="Times New Roman"/>
          <w:sz w:val="24"/>
          <w:szCs w:val="24"/>
        </w:rPr>
        <w:t>da pod poslovnim brojem 7 St-213</w:t>
      </w:r>
      <w:r>
        <w:rPr>
          <w:rFonts w:cs="Times New Roman" w:hAnsi="Times New Roman" w:ascii="Times New Roman"/>
          <w:sz w:val="24"/>
          <w:szCs w:val="24"/>
        </w:rPr>
        <w:t>/</w:t>
      </w:r>
      <w:r w:rsidR="0040076F">
        <w:rPr>
          <w:rFonts w:cs="Times New Roman" w:hAnsi="Times New Roman" w:ascii="Times New Roman"/>
          <w:sz w:val="24"/>
          <w:szCs w:val="24"/>
        </w:rPr>
        <w:t>11-89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40076F">
        <w:rPr>
          <w:rFonts w:cs="Times New Roman" w:hAnsi="Times New Roman" w:ascii="Times New Roman"/>
          <w:sz w:val="24"/>
          <w:szCs w:val="24"/>
        </w:rPr>
        <w:t>09. prosinca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dopunjuje se na način da se dodaj</w:t>
      </w:r>
      <w:r w:rsidR="0040076F">
        <w:rPr>
          <w:rFonts w:cs="Times New Roman" w:hAnsi="Times New Roman" w:ascii="Times New Roman"/>
          <w:sz w:val="24"/>
          <w:szCs w:val="24"/>
        </w:rPr>
        <w:t>u točke 4. i 5</w:t>
      </w:r>
      <w:r>
        <w:rPr>
          <w:rFonts w:cs="Times New Roman" w:hAnsi="Times New Roman" w:ascii="Times New Roman"/>
          <w:sz w:val="24"/>
          <w:szCs w:val="24"/>
        </w:rPr>
        <w:t>. koje glase: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76F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64D42">
        <w:rPr>
          <w:rFonts w:cs="Times New Roman" w:hAnsi="Times New Roman" w:ascii="Times New Roman"/>
          <w:sz w:val="24"/>
          <w:szCs w:val="24"/>
        </w:rPr>
        <w:t xml:space="preserve">. Stečajna masa stečajnog dužnika </w:t>
      </w:r>
      <w:r>
        <w:rPr>
          <w:rFonts w:cs="Times New Roman" w:hAnsi="Times New Roman" w:ascii="Times New Roman"/>
          <w:sz w:val="24"/>
          <w:szCs w:val="24"/>
        </w:rPr>
        <w:t>VILA DALMACIJA d.o.o. iz Šibenika, Petra Preradovića 7</w:t>
      </w:r>
      <w:r w:rsidR="00764D42">
        <w:rPr>
          <w:rFonts w:cs="Times New Roman" w:hAnsi="Times New Roman" w:ascii="Times New Roman"/>
          <w:sz w:val="24"/>
          <w:szCs w:val="24"/>
        </w:rPr>
        <w:t xml:space="preserve">, upisat će se u sudski registar. </w:t>
      </w:r>
    </w:p>
    <w:p w:rsidRDefault="0040076F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764D42">
        <w:rPr>
          <w:rFonts w:cs="Times New Roman" w:hAnsi="Times New Roman" w:ascii="Times New Roman"/>
          <w:sz w:val="24"/>
          <w:szCs w:val="24"/>
        </w:rPr>
        <w:t xml:space="preserve">. Stečajni upravitelj stečajne mase dužnika </w:t>
      </w:r>
      <w:r>
        <w:rPr>
          <w:rFonts w:cs="Times New Roman" w:hAnsi="Times New Roman" w:ascii="Times New Roman"/>
          <w:sz w:val="24"/>
          <w:szCs w:val="24"/>
        </w:rPr>
        <w:t xml:space="preserve">VILA DALMACIJA d.o.o. iz Šibenika, Petra Preradovića 7, </w:t>
      </w:r>
      <w:r w:rsidR="00764D42">
        <w:rPr>
          <w:rFonts w:cs="Times New Roman" w:hAnsi="Times New Roman" w:ascii="Times New Roman"/>
          <w:sz w:val="24"/>
          <w:szCs w:val="24"/>
        </w:rPr>
        <w:t>je mr.sc. Draško Lambaša, dipl.iur. iz Šibenika, Drniških žrtava 10, OIB:</w:t>
      </w:r>
      <w:r w:rsidR="00764D42" w:rsidRPr="00764D42">
        <w:t xml:space="preserve"> </w:t>
      </w:r>
      <w:r w:rsidR="00764D42" w:rsidRPr="00764D42">
        <w:rPr>
          <w:rFonts w:cs="Times New Roman" w:hAnsi="Times New Roman" w:ascii="Times New Roman"/>
          <w:sz w:val="24"/>
          <w:szCs w:val="24"/>
        </w:rPr>
        <w:t>48593997552</w:t>
      </w:r>
      <w:r w:rsidR="00764D42">
        <w:rPr>
          <w:rFonts w:cs="Times New Roman" w:hAnsi="Times New Roman" w:ascii="Times New Roman"/>
          <w:sz w:val="24"/>
          <w:szCs w:val="24"/>
        </w:rPr>
        <w:t xml:space="preserve">, koji podatak će se upisati u sudski registar.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</w:t>
      </w:r>
      <w:r w:rsidR="0040076F">
        <w:rPr>
          <w:rFonts w:cs="Times New Roman" w:hAnsi="Times New Roman" w:ascii="Times New Roman"/>
          <w:sz w:val="24"/>
          <w:szCs w:val="24"/>
        </w:rPr>
        <w:t xml:space="preserve"> pod poslovnim brojem 7 St-213</w:t>
      </w:r>
      <w:r w:rsidR="00B071E3">
        <w:rPr>
          <w:rFonts w:cs="Times New Roman" w:hAnsi="Times New Roman" w:ascii="Times New Roman"/>
          <w:sz w:val="24"/>
          <w:szCs w:val="24"/>
        </w:rPr>
        <w:t>/1</w:t>
      </w:r>
      <w:r w:rsidR="0040076F">
        <w:rPr>
          <w:rFonts w:cs="Times New Roman" w:hAnsi="Times New Roman" w:ascii="Times New Roman"/>
          <w:sz w:val="24"/>
          <w:szCs w:val="24"/>
        </w:rPr>
        <w:t>1-89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40076F">
        <w:rPr>
          <w:rFonts w:cs="Times New Roman" w:hAnsi="Times New Roman" w:ascii="Times New Roman"/>
          <w:sz w:val="24"/>
          <w:szCs w:val="24"/>
        </w:rPr>
        <w:t>09. prosinca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zaključen je stečajni postupak nad stečajnim dužnikom </w:t>
      </w:r>
      <w:r w:rsidR="0040076F">
        <w:rPr>
          <w:rFonts w:cs="Times New Roman" w:hAnsi="Times New Roman" w:ascii="Times New Roman"/>
          <w:sz w:val="24"/>
          <w:szCs w:val="24"/>
        </w:rPr>
        <w:t>VILA DALMACIJA d.o.o. iz Šibenika, Petra Preradovića 7, MBS:100005617, OIB:69137869337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dana 28. </w:t>
      </w:r>
      <w:r w:rsidR="00B071E3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stečajni upravitelj stečajne mase stečajnog dužnika predložio je dopunu rješenja pod poslovnim brojem 7 St-</w:t>
      </w:r>
      <w:r w:rsidR="00496EE7">
        <w:rPr>
          <w:rFonts w:cs="Times New Roman" w:hAnsi="Times New Roman" w:ascii="Times New Roman"/>
          <w:sz w:val="24"/>
          <w:szCs w:val="24"/>
        </w:rPr>
        <w:t>213/11-89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496EE7">
        <w:rPr>
          <w:rFonts w:cs="Times New Roman" w:hAnsi="Times New Roman" w:ascii="Times New Roman"/>
          <w:sz w:val="24"/>
          <w:szCs w:val="24"/>
        </w:rPr>
        <w:t>09.prosinca</w:t>
      </w:r>
      <w:r>
        <w:rPr>
          <w:rFonts w:cs="Times New Roman" w:hAnsi="Times New Roman" w:ascii="Times New Roman"/>
          <w:sz w:val="24"/>
          <w:szCs w:val="24"/>
        </w:rPr>
        <w:t xml:space="preserve"> 2015.godine, u pravcu da se stečajna masa upiše u sudski registar, a sve sukladno članku 438. </w:t>
      </w:r>
      <w:r w:rsidR="00B071E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t.1. tč.6. Stečajnog zakona ("Narodne novine" broj 71/15).</w:t>
      </w: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Slijedom navedenog, odlučeno je kao u izreci ovog rješenja, te je određen upis navedene stečajne mase stečajnog dužnika u sudski registar, temeljem članka 438. Stečajnog zakona.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076F" w:rsidP="00B071E3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764D42">
        <w:rPr>
          <w:rFonts w:cs="Times New Roman" w:hAnsi="Times New Roman" w:ascii="Times New Roman"/>
          <w:sz w:val="24"/>
          <w:szCs w:val="24"/>
        </w:rPr>
        <w:t xml:space="preserve">. </w:t>
      </w:r>
      <w:r w:rsidR="00B071E3">
        <w:rPr>
          <w:rFonts w:cs="Times New Roman" w:hAnsi="Times New Roman" w:ascii="Times New Roman"/>
          <w:sz w:val="24"/>
          <w:szCs w:val="24"/>
        </w:rPr>
        <w:t>s</w:t>
      </w:r>
      <w:r w:rsidR="00764D42">
        <w:rPr>
          <w:rFonts w:cs="Times New Roman" w:hAnsi="Times New Roman" w:ascii="Times New Roman"/>
          <w:sz w:val="24"/>
          <w:szCs w:val="24"/>
        </w:rPr>
        <w:t xml:space="preserve">iječnja 2016.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 w:rsidR="00764D42">
        <w:rPr>
          <w:rFonts w:cs="Times New Roman" w:hAnsi="Times New Roman" w:ascii="Times New Roman"/>
          <w:sz w:val="24"/>
          <w:szCs w:val="24"/>
        </w:rPr>
        <w:t>odine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u roku 8 dana od dana primitka istog. Žalba se podnosi u tri (3) primjerka putem ovog suda za Visoki trgovački sud Republike Hrvatske u Zagrebu.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-stečajnom upravitelju mr.sc. Draško Lambaša, dipl.iur.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-sudski registar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 w:rsidRP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764D42" w:rsidRPr="00764D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D42"/>
    <w:rsid w:val="0040076F"/>
    <w:rsid w:val="00496EE7"/>
    <w:rsid w:val="00764D42"/>
    <w:rsid w:val="00AB7C8B"/>
    <w:rsid w:val="00B071E3"/>
    <w:rsid w:val="00EC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D4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C2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6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6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6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6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D4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C2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6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6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6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6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- 2 svežnja</izvorni_sadrzaj>
    <derivirana_varijabla naziv="DomainObject.Predmet.Opis_1">Spis - 2 svežnja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St-213/2011</izvorni_sadrzaj>
    <derivirana_varijabla naziv="DomainObject.Predmet.OznakaBroj_1">St-213/2011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
- plaćanje oglasa NN</izvorni_sadrzaj>
    <derivirana_varijabla naziv="DomainObject.Predmet.PrimjedbaSuca_1">oč.prav.
- plaćanje oglasa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 DALMACIJA d.o.o. Šibenik zastupanog po punomoćniku PAOLO LUNGARINI; LUCA ALESSANDRINI</izvorni_sadrzaj>
    <derivirana_varijabla naziv="DomainObject.Predmet.ProtustrankaFormated_1">  VILA  DALMACIJA d.o.o. Šibenik zastupanog po punomoćniku PAOLO LUNGARINI; LUCA ALESSANDRINI</derivirana_varijabla>
  </DomainObject.Predmet.ProtustrankaFormated>
  <DomainObject.Predmet.ProtustrankaFormatedOIB>
    <izvorni_sadrzaj>  VILA  DALMACIJA d.o.o. Šibenik, OIB 69137869337 zastupanog po punomoćniku PAOLO LUNGARINI; LUCA ALESSANDRINI</izvorni_sadrzaj>
    <derivirana_varijabla naziv="DomainObject.Predmet.ProtustrankaFormatedOIB_1">  VILA  DALMACIJA d.o.o. Šibenik, OIB 69137869337 zastupanog po punomoćniku PAOLO LUNGARINI; LUCA ALESSANDRINI</derivirana_varijabla>
  </DomainObject.Predmet.ProtustrankaFormatedOIB>
  <DomainObject.Predmet.ProtustrankaFormatedWithAdress>
    <izvorni_sadrzaj> VILA  DALMACIJA d.o.o. Šibenik, Petra Preradovića 7, 22000 Šibenik zastupanog po punomoćniku PAOLO LUNGARINI; LUCA ALESSANDRINI</izvorni_sadrzaj>
    <derivirana_varijabla naziv="DomainObject.Predmet.ProtustrankaFormatedWithAdress_1"> VILA  DALMACIJA d.o.o. Šibenik, Petra Preradovića 7, 22000 Šibenik zastupanog po punomoćniku PAOLO LUNGARINI; LUCA ALESSANDRINI</derivirana_varijabla>
  </DomainObject.Predmet.ProtustrankaFormatedWithAdress>
  <DomainObject.Predmet.ProtustrankaFormatedWithAdressOIB>
    <izvorni_sadrzaj> VILA  DALMACIJA d.o.o. Šibenik, OIB 69137869337, Petra Preradovića 7, 22000 Šibenik zastupanog po punomoćniku PAOLO LUNGARINI; LUCA ALESSANDRINI</izvorni_sadrzaj>
    <derivirana_varijabla naziv="DomainObject.Predmet.ProtustrankaFormatedWithAdressOIB_1"> VILA  DALMACIJA d.o.o. Šibenik, OIB 69137869337, Petra Preradovića 7, 22000 Šibenik zastupanog po punomoćniku PAOLO LUNGARINI; LUCA ALESSANDRINI</derivirana_varijabla>
  </DomainObject.Predmet.ProtustrankaFormatedWithAdressOIB>
  <DomainObject.Predmet.ProtustrankaWithAdress>
    <izvorni_sadrzaj>VILA  DALMACIJA d.o.o. Šibenik Petra Preradovića 7, 22000 Šibenik</izvorni_sadrzaj>
    <derivirana_varijabla naziv="DomainObject.Predmet.ProtustrankaWithAdress_1">VILA  DALMACIJA d.o.o. Šibenik Petra Preradovića 7, 22000 Šibenik</derivirana_varijabla>
  </DomainObject.Predmet.ProtustrankaWithAdress>
  <DomainObject.Predmet.ProtustrankaWithAdressOIB>
    <izvorni_sadrzaj>VILA  DALMACIJA d.o.o. Šibenik, OIB 69137869337, Petra Preradovića 7, 22000 Šibenik</izvorni_sadrzaj>
    <derivirana_varijabla naziv="DomainObject.Predmet.ProtustrankaWithAdressOIB_1">VILA  DALMACIJA d.o.o. Šibenik, OIB 69137869337, Petra Preradovića 7, 22000 Šibenik</derivirana_varijabla>
  </DomainObject.Predmet.ProtustrankaWithAdressOIB>
  <DomainObject.Predmet.ProtustrankaNazivFormated>
    <izvorni_sadrzaj>VILA  DALMACIJA d.o.o. Šibenik</izvorni_sadrzaj>
    <derivirana_varijabla naziv="DomainObject.Predmet.ProtustrankaNazivFormated_1">VILA  DALMACIJA d.o.o. Šibenik</derivirana_varijabla>
  </DomainObject.Predmet.ProtustrankaNazivFormated>
  <DomainObject.Predmet.ProtustrankaNazivFormatedOIB>
    <izvorni_sadrzaj>VILA  DALMACIJA d.o.o. Šibenik, OIB 69137869337</izvorni_sadrzaj>
    <derivirana_varijabla naziv="DomainObject.Predmet.ProtustrankaNazivFormatedOIB_1">VILA  DALMACIJA d.o.o. Šibenik, OIB 69137869337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ŠIBENIK zastupanog po punomoćniku ŽUPANIJSKO DRŽAVNO ODVJETNIŠTVO U ŠIBENIKU, Građšansko-upravni odjel; punomoćnik zz dužnika / Borivoj Mitrić; stečajni upravitelj / Draško Lambaša</izvorni_sadrzaj>
    <derivirana_varijabla naziv="DomainObject.Predmet.StrankaFormated_1">  REPUBLIKA HRVATSKA, MINISTARSTVO FINANCIJA, POREZNA UPRAVA, PODRUČNI URED ŠIBENIK zastupanog po punomoćniku ŽUPANIJSKO DRŽAVNO ODVJETNIŠTVO U ŠIBENIKU, Građšansko-upravni odjel; punomoćnik zz dužnika / Borivoj Mitrić; stečajni upravitelj / Draško Lambaša</derivirana_varijabla>
  </DomainObject.Predmet.StrankaFormated>
  <DomainObject.Predmet.StrankaFormatedOIB>
    <izvorni_sadrzaj>  REPUBLIKA HRVATSKA, MINISTARSTVO FINANCIJA, POREZNA UPRAVA, PODRUČNI URED ŠIBENIK zastupanog po punomoćniku ŽUPANIJSKO DRŽAVNO ODVJETNIŠTVO U ŠIBENIKU, Građšansko-upravni odjel; punomoćnik zz dužnika / Borivoj Mitrić; stečajni upravitelj / Draško Lambaša</izvorni_sadrzaj>
    <derivirana_varijabla naziv="DomainObject.Predmet.StrankaFormatedOIB_1">  REPUBLIKA HRVATSKA, MINISTARSTVO FINANCIJA, POREZNA UPRAVA, PODRUČNI URED ŠIBENIK zastupanog po punomoćniku ŽUPANIJSKO DRŽAVNO ODVJETNIŠTVO U ŠIBENIKU, Građšansko-upravni odjel; punomoćnik zz dužnika / Borivoj Mitrić; stečajni upravitelj / Draško Lambaša</derivirana_varijabla>
  </DomainObject.Predmet.StrankaFormatedOIB>
  <DomainObject.Predmet.StrankaFormatedWithAdress>
    <izvorni_sadrzaj> REPUBLIKA HRVATSKA, MINISTARSTVO FINANCIJA, POREZNA UPRAVA, PODRUČNI URED ŠIBENIK, 22000 Šibenik zastupanog po punomoćniku ŽUPANIJSKO DRŽAVNO ODVJETNIŠTVO U ŠIBENIKU, Građšansko-upravni odjel; punomoćnik zz dužnika / Borivoj Mitrić; stečajni upravitelj / Draško Lambaša</izvorni_sadrzaj>
    <derivirana_varijabla naziv="DomainObject.Predmet.StrankaFormatedWithAdress_1"> REPUBLIKA HRVATSKA, MINISTARSTVO FINANCIJA, POREZNA UPRAVA, PODRUČNI URED ŠIBENIK, 22000 Šibenik zastupanog po punomoćniku ŽUPANIJSKO DRŽAVNO ODVJETNIŠTVO U ŠIBENIKU, Građšansko-upravni odjel; punomoćnik zz dužnika / Borivoj Mitrić; stečajni upravitelj / Draško Lambaša</derivirana_varijabla>
  </DomainObject.Predmet.StrankaFormatedWithAdress>
  <DomainObject.Predmet.StrankaFormatedWithAdressOIB>
    <izvorni_sadrzaj> REPUBLIKA HRVATSKA, MINISTARSTVO FINANCIJA, POREZNA UPRAVA, PODRUČNI URED ŠIBENIK, 22000 Šibenik zastupanog po punomoćniku ŽUPANIJSKO DRŽAVNO ODVJETNIŠTVO U ŠIBENIKU, Građšansko-upravni odjel; punomoćnik zz dužnika / Borivoj Mitrić; stečajni upravitelj / Draško Lambaša</izvorni_sadrzaj>
    <derivirana_varijabla naziv="DomainObject.Predmet.StrankaFormatedWithAdressOIB_1"> REPUBLIKA HRVATSKA, MINISTARSTVO FINANCIJA, POREZNA UPRAVA, PODRUČNI URED ŠIBENIK, 22000 Šibenik zastupanog po punomoćniku ŽUPANIJSKO DRŽAVNO ODVJETNIŠTVO U ŠIBENIKU, Građšansko-upravni odjel; punomoćnik zz dužnika / Borivoj Mitrić; stečajni upravitelj / Draško Lambaša</derivirana_varijabla>
  </DomainObject.Predmet.StrankaFormatedWithAdressOIB>
  <DomainObject.Predmet.StrankaWithAdress>
    <izvorni_sadrzaj>REPUBLIKA HRVATSKA, MINISTARSTVO FINANCIJA, POREZNA UPRAVA, PODRUČNI URED ŠIBENIK 22000 Šibenik,punomoćnik zz dužnika / Borivoj Mitrić ,stečajni upravitelj / Draško Lambaša </izvorni_sadrzaj>
    <derivirana_varijabla naziv="DomainObject.Predmet.StrankaWithAdress_1">REPUBLIKA HRVATSKA, MINISTARSTVO FINANCIJA, POREZNA UPRAVA, PODRUČNI URED ŠIBENIK 22000 Šibenik,punomoćnik zz dužnika / Borivoj Mitrić ,stečajni upravitelj / Draško Lambaša </derivirana_varijabla>
  </DomainObject.Predmet.StrankaWithAdress>
  <DomainObject.Predmet.StrankaWithAdressOIB>
    <izvorni_sadrzaj>REPUBLIKA HRVATSKA, MINISTARSTVO FINANCIJA, POREZNA UPRAVA, PODRUČNI URED ŠIBENIK, 22000 Šibenik,punomoćnik zz dužnika / Borivoj Mitrić,stečajni upravitelj / Draško Lambaša</izvorni_sadrzaj>
    <derivirana_varijabla naziv="DomainObject.Predmet.StrankaWithAdressOIB_1">REPUBLIKA HRVATSKA, MINISTARSTVO FINANCIJA, POREZNA UPRAVA, PODRUČNI URED ŠIBENIK, 22000 Šibenik,punomoćnik zz dužnika / Borivoj Mitrić,stečajni upravitelj / Draško Lambaša</derivirana_varijabla>
  </DomainObject.Predmet.StrankaWithAdressOIB>
  <DomainObject.Predmet.StrankaNazivFormated>
    <izvorni_sadrzaj>REPUBLIKA HRVATSKA, MINISTARSTVO FINANCIJA, POREZNA UPRAVA, PODRUČNI URED ŠIBENIK,punomoćnik zz dužnika / Borivoj Mitrić,stečajni upravitelj / Draško Lambaša</izvorni_sadrzaj>
    <derivirana_varijabla naziv="DomainObject.Predmet.StrankaNazivFormated_1">REPUBLIKA HRVATSKA, MINISTARSTVO FINANCIJA, POREZNA UPRAVA, PODRUČNI URED ŠIBENIK,punomoćnik zz dužnika / Borivoj Mitrić,stečajni upravitelj / Draško Lambaša</derivirana_varijabla>
  </DomainObject.Predmet.StrankaNazivFormated>
  <DomainObject.Predmet.StrankaNazivFormatedOIB>
    <izvorni_sadrzaj>REPUBLIKA HRVATSKA, MINISTARSTVO FINANCIJA, POREZNA UPRAVA, PODRUČNI URED ŠIBENIK,punomoćnik zz dužnika / Borivoj Mitrić,stečajni upravitelj / Draško Lambaša</izvorni_sadrzaj>
    <derivirana_varijabla naziv="DomainObject.Predmet.StrankaNazivFormatedOIB_1">REPUBLIKA HRVATSKA, MINISTARSTVO FINANCIJA, POREZNA UPRAVA, PODRUČNI URED ŠIBENIK,punomoćnik zz dužnika / Borivoj Mitrić,stečajni upravitelj / Draško Lambaša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REPUBLIKA HRVATSKA, MINISTARSTVO FINANCIJA, POREZNA UPRAVA, PODRUČNI URED ŠIBENIK zastupanog po punomoćniku ŽUPANIJSKO DRŽAVNO ODVJETNIŠTVO U ŠIBENIKU, Građšansko-upravni odjel</item>
      <item>punomoćnik zz dužnika / Borivoj Mitrić</item>
      <item>stečajni upravitelj / Draško Lambaša</item>
    </izvorni_sadrzaj>
    <derivirana_varijabla naziv="DomainObject.Predmet.StrankaListFormated_1">
      <item>REPUBLIKA HRVATSKA, MINISTARSTVO FINANCIJA, POREZNA UPRAVA, PODRUČNI URED ŠIBENIK zastupanog po punomoćniku ŽUPANIJSKO DRŽAVNO ODVJETNIŠTVO U ŠIBENIKU, Građšansko-upravni odjel</item>
      <item>punomoćnik zz dužnika / Borivoj Mitrić</item>
      <item>stečajni upravitelj / Draško Lambaša</item>
    </derivirana_varijabla>
  </DomainObject.Predmet.StrankaListFormated>
  <DomainObject.Predmet.StrankaListFormatedOIB>
    <izvorni_sadrzaj>
      <item>REPUBLIKA HRVATSKA, MINISTARSTVO FINANCIJA, POREZNA UPRAVA, PODRUČNI URED ŠIBENIK zastupanog po punomoćniku ŽUPANIJSKO DRŽAVNO ODVJETNIŠTVO U ŠIBENIKU, Građšansko-upravni odjel</item>
      <item>punomoćnik zz dužnika / Borivoj Mitrić</item>
      <item>stečajni upravitelj / Draško Lambaša</item>
    </izvorni_sadrzaj>
    <derivirana_varijabla naziv="DomainObject.Predmet.StrankaListFormatedOIB_1">
      <item>REPUBLIKA HRVATSKA, MINISTARSTVO FINANCIJA, POREZNA UPRAVA, PODRUČNI URED ŠIBENIK zastupanog po punomoćniku ŽUPANIJSKO DRŽAVNO ODVJETNIŠTVO U ŠIBENIKU, Građšansko-upravni odjel</item>
      <item>punomoćnik zz dužnika / Borivoj Mitrić</item>
      <item>stečajni upravitelj / Draško Lambaša</item>
    </derivirana_varijabla>
  </DomainObject.Predmet.StrankaListFormatedOIB>
  <DomainObject.Predmet.StrankaListFormatedWithAdress>
    <izvorni_sadrzaj>
      <item>REPUBLIKA HRVATSKA, MINISTARSTVO FINANCIJA, POREZNA UPRAVA, PODRUČNI URED ŠIBENIK, 22000 Šibenik zastupanog po punomoćniku ŽUPANIJSKO DRŽAVNO ODVJETNIŠTVO U ŠIBENIKU, Građšansko-upravni odjel</item>
      <item>punomoćnik zz dužnika / Borivoj Mitrić</item>
      <item>stečajni upravitelj / Draško Lambaša</item>
    </izvorni_sadrzaj>
    <derivirana_varijabla naziv="DomainObject.Predmet.StrankaListFormatedWithAdress_1">
      <item>REPUBLIKA HRVATSKA, MINISTARSTVO FINANCIJA, POREZNA UPRAVA, PODRUČNI URED ŠIBENIK, 22000 Šibenik zastupanog po punomoćniku ŽUPANIJSKO DRŽAVNO ODVJETNIŠTVO U ŠIBENIKU, Građšansko-upravni odjel</item>
      <item>punomoćnik zz dužnika / Borivoj Mitrić</item>
      <item>stečajni upravitelj / Draško Lambaša</item>
    </derivirana_varijabla>
  </DomainObject.Predmet.StrankaListFormatedWithAdress>
  <DomainObject.Predmet.StrankaListFormatedWithAdressOIB>
    <izvorni_sadrzaj>
      <item>REPUBLIKA HRVATSKA, MINISTARSTVO FINANCIJA, POREZNA UPRAVA, PODRUČNI URED ŠIBENIK, 22000 Šibenik zastupanog po punomoćniku ŽUPANIJSKO DRŽAVNO ODVJETNIŠTVO U ŠIBENIKU, Građšansko-upravni odjel</item>
      <item>punomoćnik zz dužnika / Borivoj Mitrić</item>
      <item>stečajni upravitelj / Draško Lambaša</item>
    </izvorni_sadrzaj>
    <derivirana_varijabla naziv="DomainObject.Predmet.StrankaListFormatedWithAdressOIB_1">
      <item>REPUBLIKA HRVATSKA, MINISTARSTVO FINANCIJA, POREZNA UPRAVA, PODRUČNI URED ŠIBENIK, 22000 Šibenik zastupanog po punomoćniku ŽUPANIJSKO DRŽAVNO ODVJETNIŠTVO U ŠIBENIKU, Građšansko-upravni odjel</item>
      <item>punomoćnik zz dužnika / Borivoj Mitrić</item>
      <item>stečajni upravitelj / Draško Lambaša</item>
    </derivirana_varijabla>
  </DomainObject.Predmet.StrankaListFormatedWithAdressOIB>
  <DomainObject.Predmet.StrankaListNazivFormated>
    <izvorni_sadrzaj>
      <item>REPUBLIKA HRVATSKA, MINISTARSTVO FINANCIJA, POREZNA UPRAVA, PODRUČNI URED ŠIBENIK</item>
      <item>punomoćnik zz dužnika / Borivoj Mitrić</item>
      <item>stečajni upravitelj / Draško Lambaša</item>
    </izvorni_sadrzaj>
    <derivirana_varijabla naziv="DomainObject.Predmet.StrankaListNazivFormated_1">
      <item>REPUBLIKA HRVATSKA, MINISTARSTVO FINANCIJA, POREZNA UPRAVA, PODRUČNI URED ŠIBENIK</item>
      <item>punomoćnik zz dužnika / Borivoj Mitrić</item>
      <item>stečajni upravitelj / Draško Lambaša</item>
    </derivirana_varijabla>
  </DomainObject.Predmet.StrankaListNazivFormated>
  <DomainObject.Predmet.StrankaListNazivFormatedOIB>
    <izvorni_sadrzaj>
      <item>REPUBLIKA HRVATSKA, MINISTARSTVO FINANCIJA, POREZNA UPRAVA, PODRUČNI URED ŠIBENIK</item>
      <item>punomoćnik zz dužnika / Borivoj Mitrić</item>
      <item>stečajni upravitelj / Draško Lambaša</item>
    </izvorni_sadrzaj>
    <derivirana_varijabla naziv="DomainObject.Predmet.StrankaListNazivFormatedOIB_1">
      <item>REPUBLIKA HRVATSKA, MINISTARSTVO FINANCIJA, POREZNA UPRAVA, PODRUČNI URED ŠIBENIK</item>
      <item>punomoćnik zz dužnika / Borivoj Mitrić</item>
      <item>stečajni upravitelj / Draško Lambaša</item>
    </derivirana_varijabla>
  </DomainObject.Predmet.StrankaListNazivFormatedOIB>
  <DomainObject.Predmet.ProtuStrankaListFormated>
    <izvorni_sadrzaj>
      <item>VILA  DALMACIJA d.o.o. Šibenik zastupanog po punomoćniku PAOLO LUNGARINI; LUCA ALESSANDRINI</item>
    </izvorni_sadrzaj>
    <derivirana_varijabla naziv="DomainObject.Predmet.ProtuStrankaListFormated_1">
      <item>VILA  DALMACIJA d.o.o. Šibenik zastupanog po punomoćniku PAOLO LUNGARINI; LUCA ALESSANDRINI</item>
    </derivirana_varijabla>
  </DomainObject.Predmet.ProtuStrankaListFormated>
  <DomainObject.Predmet.ProtuStrankaListFormatedOIB>
    <izvorni_sadrzaj>
      <item>VILA  DALMACIJA d.o.o. Šibenik, OIB 69137869337 zastupanog po punomoćniku PAOLO LUNGARINI; LUCA ALESSANDRINI</item>
    </izvorni_sadrzaj>
    <derivirana_varijabla naziv="DomainObject.Predmet.ProtuStrankaListFormatedOIB_1">
      <item>VILA  DALMACIJA d.o.o. Šibenik, OIB 69137869337 zastupanog po punomoćniku PAOLO LUNGARINI; LUCA ALESSANDRINI</item>
    </derivirana_varijabla>
  </DomainObject.Predmet.ProtuStrankaListFormatedOIB>
  <DomainObject.Predmet.ProtuStrankaListFormatedWithAdress>
    <izvorni_sadrzaj>
      <item>VILA  DALMACIJA d.o.o. Šibenik, Petra Preradovića 7, 22000 Šibenik zastupanog po punomoćniku PAOLO LUNGARINI; LUCA ALESSANDRINI</item>
    </izvorni_sadrzaj>
    <derivirana_varijabla naziv="DomainObject.Predmet.ProtuStrankaListFormatedWithAdress_1">
      <item>VILA  DALMACIJA d.o.o. Šibenik, Petra Preradovića 7, 22000 Šibenik zastupanog po punomoćniku PAOLO LUNGARINI; LUCA ALESSANDRINI</item>
    </derivirana_varijabla>
  </DomainObject.Predmet.ProtuStrankaListFormatedWithAdress>
  <DomainObject.Predmet.ProtuStrankaListFormatedWithAdressOIB>
    <izvorni_sadrzaj>
      <item>VILA  DALMACIJA d.o.o. Šibenik, OIB 69137869337, Petra Preradovića 7, 22000 Šibenik zastupanog po punomoćniku PAOLO LUNGARINI; LUCA ALESSANDRINI</item>
    </izvorni_sadrzaj>
    <derivirana_varijabla naziv="DomainObject.Predmet.ProtuStrankaListFormatedWithAdressOIB_1">
      <item>VILA  DALMACIJA d.o.o. Šibenik, OIB 69137869337, Petra Preradovića 7, 22000 Šibenik zastupanog po punomoćniku PAOLO LUNGARINI; LUCA ALESSANDRINI</item>
    </derivirana_varijabla>
  </DomainObject.Predmet.ProtuStrankaListFormatedWithAdressOIB>
  <DomainObject.Predmet.ProtuStrankaListNazivFormated>
    <izvorni_sadrzaj>
      <item>VILA  DALMACIJA d.o.o. Šibenik</item>
    </izvorni_sadrzaj>
    <derivirana_varijabla naziv="DomainObject.Predmet.ProtuStrankaListNazivFormated_1">
      <item>VILA  DALMACIJA d.o.o. Šibenik</item>
    </derivirana_varijabla>
  </DomainObject.Predmet.ProtuStrankaListNazivFormated>
  <DomainObject.Predmet.ProtuStrankaListNazivFormatedOIB>
    <izvorni_sadrzaj>
      <item>VILA  DALMACIJA d.o.o. Šibenik, OIB 69137869337</item>
    </izvorni_sadrzaj>
    <derivirana_varijabla naziv="DomainObject.Predmet.ProtuStrankaListNazivFormatedOIB_1">
      <item>VILA  DALMACIJA d.o.o. Šibenik, OIB 69137869337</item>
    </derivirana_varijabla>
  </DomainObject.Predmet.ProtuStrankaListNazivFormatedOIB>
  <DomainObject.Predmet.OstaliListFormated>
    <izvorni_sadrzaj>
      <item>ŽUPANIJSKO DRŽAVNO ODVJETNIŠTVO U ŠIBENIKU, Građšansko-upravni odjel punomoćnik sudionika u postupku REPUBLIKA HRVATSKA, MINISTARSTVO FINANCIJA, POREZNA UPRAVA, PODRUČNI URED ŠIBENIK</item>
      <item>PAOLO LUNGARINI punomoćnik sudionika u postupku VILA  DALMACIJA d.o.o. Šibenik</item>
      <item>LUCA ALESSANDRINI punomoćnik sudionika u postupku VILA  DALMACIJA d.o.o. Šibenik</item>
      <item>punomoćnik zz dužnika / Borivoj Mitrić</item>
      <item>Odvj. NINOSLAV HERCEG</item>
    </izvorni_sadrzaj>
    <derivirana_varijabla naziv="DomainObject.Predmet.OstaliListFormated_1">
      <item>ŽUPANIJSKO DRŽAVNO ODVJETNIŠTVO U ŠIBENIKU, Građšansko-upravni odjel punomoćnik sudionika u postupku REPUBLIKA HRVATSKA, MINISTARSTVO FINANCIJA, POREZNA UPRAVA, PODRUČNI URED ŠIBENIK</item>
      <item>PAOLO LUNGARINI punomoćnik sudionika u postupku VILA  DALMACIJA d.o.o. Šibenik</item>
      <item>LUCA ALESSANDRINI punomoćnik sudionika u postupku VILA  DALMACIJA d.o.o. Šibenik</item>
      <item>punomoćnik zz dužnika / Borivoj Mitrić</item>
      <item>Odvj. NINOSLAV HERCEG</item>
    </derivirana_varijabla>
  </DomainObject.Predmet.OstaliListFormated>
  <DomainObject.Predmet.OstaliListFormatedOIB>
    <izvorni_sadrzaj>
      <item>ŽUPANIJSKO DRŽAVNO ODVJETNIŠTVO U ŠIBENIKU, Građšansko-upravni odjel punomoćnik sudionika u postupku REPUBLIKA HRVATSKA, MINISTARSTVO FINANCIJA, POREZNA UPRAVA, PODRUČNI URED ŠIBENIK</item>
      <item>PAOLO LUNGARINI punomoćnik sudionika u postupku VILA  DALMACIJA d.o.o. Šibenik</item>
      <item>LUCA ALESSANDRINI punomoćnik sudionika u postupku VILA  DALMACIJA d.o.o. Šibenik</item>
      <item>punomoćnik zz dužnika / Borivoj Mitrić</item>
      <item>Odvj. NINOSLAV HERCEG</item>
    </izvorni_sadrzaj>
    <derivirana_varijabla naziv="DomainObject.Predmet.OstaliListFormatedOIB_1">
      <item>ŽUPANIJSKO DRŽAVNO ODVJETNIŠTVO U ŠIBENIKU, Građšansko-upravni odjel punomoćnik sudionika u postupku REPUBLIKA HRVATSKA, MINISTARSTVO FINANCIJA, POREZNA UPRAVA, PODRUČNI URED ŠIBENIK</item>
      <item>PAOLO LUNGARINI punomoćnik sudionika u postupku VILA  DALMACIJA d.o.o. Šibenik</item>
      <item>LUCA ALESSANDRINI punomoćnik sudionika u postupku VILA  DALMACIJA d.o.o. Šibenik</item>
      <item>punomoćnik zz dužnika / Borivoj Mitrić</item>
      <item>Odvj. NINOSLAV HERCEG</item>
    </derivirana_varijabla>
  </DomainObject.Predmet.OstaliListFormatedOIB>
  <DomainObject.Predmet.OstaliListFormatedWithAdress>
    <izvorni_sadrzaj>
      <item>ŽUPANIJSKO DRŽAVNO ODVJETNIŠTVO U ŠIBENIKU, Građšansko-upravni odjel, Petra Grubišića 3/III, 22000 Šibenik punomoćnik sudionika u postupku REPUBLIKA HRVATSKA, MINISTARSTVO FINANCIJA, POREZNA UPRAVA, PODRUČNI URED ŠIBENIK</item>
      <item>PAOLO LUNGARINI, VILA DALMACIJA d.o.o, P.Preradovića 7, 22000 Šibenik punomoćnik sudionika u postupku VILA  DALMACIJA d.o.o. Šibenik</item>
      <item>LUCA ALESSANDRINI, VILA DALMACIJA d.o.o, P.Preradovića 7, 22000 Šibenik punomoćnik sudionika u postupku VILA  DALMACIJA d.o.o. Šibenik</item>
      <item>punomoćnik zz dužnika / Borivoj Mitrić</item>
      <item>Odvj. NINOSLAV HERCEG, LJ. Posavskog 49, 10150 Velika Gorica</item>
    </izvorni_sadrzaj>
    <derivirana_varijabla naziv="DomainObject.Predmet.OstaliListFormatedWithAdress_1">
      <item>ŽUPANIJSKO DRŽAVNO ODVJETNIŠTVO U ŠIBENIKU, Građšansko-upravni odjel, Petra Grubišića 3/III, 22000 Šibenik punomoćnik sudionika u postupku REPUBLIKA HRVATSKA, MINISTARSTVO FINANCIJA, POREZNA UPRAVA, PODRUČNI URED ŠIBENIK</item>
      <item>PAOLO LUNGARINI, VILA DALMACIJA d.o.o, P.Preradovića 7, 22000 Šibenik punomoćnik sudionika u postupku VILA  DALMACIJA d.o.o. Šibenik</item>
      <item>LUCA ALESSANDRINI, VILA DALMACIJA d.o.o, P.Preradovića 7, 22000 Šibenik punomoćnik sudionika u postupku VILA  DALMACIJA d.o.o. Šibenik</item>
      <item>punomoćnik zz dužnika / Borivoj Mitrić</item>
      <item>Odvj. NINOSLAV HERCEG, LJ. Posavskog 49, 10150 Velika Gorica</item>
    </derivirana_varijabla>
  </DomainObject.Predmet.OstaliListFormatedWithAdress>
  <DomainObject.Predmet.OstaliListFormatedWithAdressOIB>
    <izvorni_sadrzaj>
      <item>ŽUPANIJSKO DRŽAVNO ODVJETNIŠTVO U ŠIBENIKU, Građšansko-upravni odjel, Petra Grubišića 3/III, 22000 Šibenik punomoćnik sudionika u postupku REPUBLIKA HRVATSKA, MINISTARSTVO FINANCIJA, POREZNA UPRAVA, PODRUČNI URED ŠIBENIK</item>
      <item>PAOLO LUNGARINI, VILA DALMACIJA d.o.o, P.Preradovića 7, 22000 Šibenik punomoćnik sudionika u postupku VILA  DALMACIJA d.o.o. Šibenik</item>
      <item>LUCA ALESSANDRINI, VILA DALMACIJA d.o.o, P.Preradovića 7, 22000 Šibenik punomoćnik sudionika u postupku VILA  DALMACIJA d.o.o. Šibenik</item>
      <item>punomoćnik zz dužnika / Borivoj Mitrić</item>
      <item>Odvj. NINOSLAV HERCEG, LJ. Posavskog 49, 10150 Velika Gorica</item>
    </izvorni_sadrzaj>
    <derivirana_varijabla naziv="DomainObject.Predmet.OstaliListFormatedWithAdressOIB_1">
      <item>ŽUPANIJSKO DRŽAVNO ODVJETNIŠTVO U ŠIBENIKU, Građšansko-upravni odjel, Petra Grubišića 3/III, 22000 Šibenik punomoćnik sudionika u postupku REPUBLIKA HRVATSKA, MINISTARSTVO FINANCIJA, POREZNA UPRAVA, PODRUČNI URED ŠIBENIK</item>
      <item>PAOLO LUNGARINI, VILA DALMACIJA d.o.o, P.Preradovića 7, 22000 Šibenik punomoćnik sudionika u postupku VILA  DALMACIJA d.o.o. Šibenik</item>
      <item>LUCA ALESSANDRINI, VILA DALMACIJA d.o.o, P.Preradovića 7, 22000 Šibenik punomoćnik sudionika u postupku VILA  DALMACIJA d.o.o. Šibenik</item>
      <item>punomoćnik zz dužnika / Borivoj Mitrić</item>
      <item>Odvj. NINOSLAV HERCEG, LJ. Posavskog 49, 10150 Velika Gorica</item>
    </derivirana_varijabla>
  </DomainObject.Predmet.OstaliListFormatedWithAdressOIB>
  <DomainObject.Predmet.OstaliListNazivFormated>
    <izvorni_sadrzaj>
      <item>ŽUPANIJSKO DRŽAVNO ODVJETNIŠTVO U ŠIBENIKU, Građšansko-upravni odjel</item>
      <item>PAOLO LUNGARINI</item>
      <item>LUCA ALESSANDRINI</item>
      <item>punomoćnik zz dužnika / Borivoj Mitrić</item>
      <item>Odvj. NINOSLAV HERCEG</item>
    </izvorni_sadrzaj>
    <derivirana_varijabla naziv="DomainObject.Predmet.OstaliListNazivFormated_1">
      <item>ŽUPANIJSKO DRŽAVNO ODVJETNIŠTVO U ŠIBENIKU, Građšansko-upravni odjel</item>
      <item>PAOLO LUNGARINI</item>
      <item>LUCA ALESSANDRINI</item>
      <item>punomoćnik zz dužnika / Borivoj Mitrić</item>
      <item>Odvj. NINOSLAV HERCEG</item>
    </derivirana_varijabla>
  </DomainObject.Predmet.OstaliListNazivFormated>
  <DomainObject.Predmet.OstaliListNazivFormatedOIB>
    <izvorni_sadrzaj>
      <item>ŽUPANIJSKO DRŽAVNO ODVJETNIŠTVO U ŠIBENIKU, Građšansko-upravni odjel</item>
      <item>PAOLO LUNGARINI</item>
      <item>LUCA ALESSANDRINI</item>
      <item>punomoćnik zz dužnika / Borivoj Mitrić</item>
      <item>Odvj. NINOSLAV HERCEG</item>
    </izvorni_sadrzaj>
    <derivirana_varijabla naziv="DomainObject.Predmet.OstaliListNazivFormatedOIB_1">
      <item>ŽUPANIJSKO DRŽAVNO ODVJETNIŠTVO U ŠIBENIKU, Građšansko-upravni odjel</item>
      <item>PAOLO LUNGARINI</item>
      <item>LUCA ALESSANDRINI</item>
      <item>punomoćnik zz dužnika / Borivoj Mitrić</item>
      <item>Odvj. NINOSLAV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punomoćnik zz dužnika / Borivoj Mitrić i dr.</izvorni_sadrzaj>
    <derivirana_varijabla naziv="DomainObject.Predmet.StrankaIDrugi_1">punomoćnik zz dužnika / Borivoj Mitrić i dr.</derivirana_varijabla>
  </DomainObject.Predmet.StrankaIDrugi>
  <DomainObject.Predmet.ProtustrankaIDrugi>
    <izvorni_sadrzaj>VILA  DALMACIJA d.o.o. Šibenik</izvorni_sadrzaj>
    <derivirana_varijabla naziv="DomainObject.Predmet.ProtustrankaIDrugi_1">VILA  DALMACIJA d.o.o. Šibenik</derivirana_varijabla>
  </DomainObject.Predmet.ProtustrankaIDrugi>
  <DomainObject.Predmet.StrankaIDrugiAdressOIB>
    <izvorni_sadrzaj>punomoćnik zz dužnika / Borivoj Mitrić i dr.</izvorni_sadrzaj>
    <derivirana_varijabla naziv="DomainObject.Predmet.StrankaIDrugiAdressOIB_1">punomoćnik zz dužnika / Borivoj Mitrić i dr.</derivirana_varijabla>
  </DomainObject.Predmet.StrankaIDrugiAdressOIB>
  <DomainObject.Predmet.ProtustrankaIDrugiAdressOIB>
    <izvorni_sadrzaj>VILA  DALMACIJA d.o.o. Šibenik, OIB 69137869337, Petra Preradovića 7, 22000 Šibenik</izvorni_sadrzaj>
    <derivirana_varijabla naziv="DomainObject.Predmet.ProtustrankaIDrugiAdressOIB_1">VILA  DALMACIJA d.o.o. Šibenik, OIB 69137869337,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prosinca 2015.</izvorni_sadrzaj>
    <derivirana_varijabla naziv="DomainObject.Predmet.OdlukaRjesenje.DatumDonosenjaOdluke_1">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St-213/2011-93</izvorni_sadrzaj>
    <derivirana_varijabla naziv="DomainObject.Predmet.OdlukaRjesenje.Oznaka_1">St-213/2011-93</derivirana_varijabla>
  </DomainObject.Predmet.OdlukaRjesenje.Oznaka>
  <DomainObject.Predmet.SudioniciListNaziv>
    <izvorni_sadrzaj>
      <item>ŽUPANIJSKO DRŽAVNO ODVJETNIŠTVO U ŠIBENIKU, Građšansko-upravni odjel</item>
      <item>VILA  DALMACIJA d.o.o. Šibenik</item>
      <item>REPUBLIKA HRVATSKA, MINISTARSTVO FINANCIJA, POREZNA UPRAVA, PODRUČNI URED ŠIBENIK</item>
      <item>PAOLO LUNGARINI</item>
      <item>LUCA ALESSANDRINI</item>
      <item>punomoćnik zz dužnika / Borivoj Mitrić</item>
      <item>punomoćnik zz dužnika / Borivoj Mitrić</item>
      <item>stečajni upravitelj / Draško Lambaša</item>
      <item>Odvj. NINOSLAV HERCEG</item>
    </izvorni_sadrzaj>
    <derivirana_varijabla naziv="DomainObject.Predmet.SudioniciListNaziv_1">
      <item>ŽUPANIJSKO DRŽAVNO ODVJETNIŠTVO U ŠIBENIKU, Građšansko-upravni odjel</item>
      <item>VILA  DALMACIJA d.o.o. Šibenik</item>
      <item>REPUBLIKA HRVATSKA, MINISTARSTVO FINANCIJA, POREZNA UPRAVA, PODRUČNI URED ŠIBENIK</item>
      <item>PAOLO LUNGARINI</item>
      <item>LUCA ALESSANDRINI</item>
      <item>punomoćnik zz dužnika / Borivoj Mitrić</item>
      <item>punomoćnik zz dužnika / Borivoj Mitrić</item>
      <item>stečajni upravitelj / Draško Lambaša</item>
      <item>Odvj. NINOSLAV HERCEG</item>
    </derivirana_varijabla>
  </DomainObject.Predmet.SudioniciListNaziv>
  <DomainObject.Predmet.SudioniciListAdressOIB>
    <izvorni_sadrzaj>
      <item>ŽUPANIJSKO DRŽAVNO ODVJETNIŠTVO U ŠIBENIKU, Građšansko-upravni odjel, Petra Grubišića 3/III,22000 Šibenik</item>
      <item>VILA  DALMACIJA d.o.o. Šibenik, OIB 69137869337, Petra Preradovića 7,22000 Šibenik</item>
      <item>REPUBLIKA HRVATSKA, MINISTARSTVO FINANCIJA, POREZNA UPRAVA, PODRUČNI URED ŠIBENIK, 22000 Šibenik</item>
      <item>PAOLO LUNGARINI, VILA DALMACIJA d.o.o, P.Preradovića 7,22000 Šibenik</item>
      <item>LUCA ALESSANDRINI, VILA DALMACIJA d.o.o, P.Preradovića 7,22000 Šibenik</item>
      <item>punomoćnik zz dužnika / Borivoj Mitrić</item>
      <item>punomoćnik zz dužnika / Borivoj Mitrić</item>
      <item>stečajni upravitelj / Draško Lambaša</item>
      <item>Odvj. NINOSLAV HERCEG, LJ. Posavskog 49,10150 Velika Gorica</item>
    </izvorni_sadrzaj>
    <derivirana_varijabla naziv="DomainObject.Predmet.SudioniciListAdressOIB_1">
      <item>ŽUPANIJSKO DRŽAVNO ODVJETNIŠTVO U ŠIBENIKU, Građšansko-upravni odjel, Petra Grubišića 3/III,22000 Šibenik</item>
      <item>VILA  DALMACIJA d.o.o. Šibenik, OIB 69137869337, Petra Preradovića 7,22000 Šibenik</item>
      <item>REPUBLIKA HRVATSKA, MINISTARSTVO FINANCIJA, POREZNA UPRAVA, PODRUČNI URED ŠIBENIK, 22000 Šibenik</item>
      <item>PAOLO LUNGARINI, VILA DALMACIJA d.o.o, P.Preradovića 7,22000 Šibenik</item>
      <item>LUCA ALESSANDRINI, VILA DALMACIJA d.o.o, P.Preradovića 7,22000 Šibenik</item>
      <item>punomoćnik zz dužnika / Borivoj Mitrić</item>
      <item>punomoćnik zz dužnika / Borivoj Mitrić</item>
      <item>stečajni upravitelj / Draško Lambaša</item>
      <item>Odvj. NINOSLAV HERCEG, LJ. Posavskog 49,10150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69137869337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69137869337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1845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2016-01-22T08:57:00Z</dcterms:created>
  <dc:creator>Joško Livaković</dc:creator>
  <cp:lastModifiedBy>Joško Livaković</cp:lastModifiedBy>
  <cp:lastPrinted>2016-01-22T08:57:00Z</cp:lastPrinted>
  <dcterms:modified xmlns:xsi="http://www.w3.org/2001/XMLSchema-instance" xsi:type="dcterms:W3CDTF">2016-01-22T08:58:00Z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