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9e0f" w14:paraId="e879e0f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0E7DD0" w:rsidP="00680BBA" w:rsidR="000E7DD0" w:rsidRPr="00680BBA">
      <w:pPr>
        <w:jc w:val="both"/>
      </w:pPr>
    </w:p>
    <w:p w:rsidRDefault="00680BBA" w:rsidP="00233C16" w:rsidR="00233C16" w:rsidRPr="00CB462B">
      <w:pPr>
        <w:ind w:firstLine="708" w:left="5664"/>
        <w:jc w:val="right"/>
        <w:rPr>
          <w:sz w:val="24"/>
          <w:szCs w:val="24"/>
        </w:rPr>
      </w:pPr>
      <w:r w:rsidRPr="00CB462B">
        <w:rPr>
          <w:b/>
          <w:sz w:val="24"/>
          <w:szCs w:val="24"/>
        </w:rPr>
        <w:tab/>
      </w:r>
      <w:r w:rsidR="00D3609A" w:rsidRPr="00CB462B">
        <w:rPr>
          <w:b/>
          <w:sz w:val="24"/>
          <w:szCs w:val="24"/>
        </w:rPr>
        <w:t xml:space="preserve">   </w:t>
      </w:r>
      <w:proofErr w:type="spellStart"/>
      <w:r w:rsidR="00233C16" w:rsidRPr="00CB462B">
        <w:rPr>
          <w:sz w:val="24"/>
          <w:szCs w:val="24"/>
        </w:rPr>
        <w:t>40.St</w:t>
      </w:r>
      <w:proofErr w:type="spellEnd"/>
      <w:r w:rsidR="00233C16" w:rsidRPr="00CB462B">
        <w:rPr>
          <w:sz w:val="24"/>
          <w:szCs w:val="24"/>
        </w:rPr>
        <w:t>-</w:t>
      </w:r>
      <w:proofErr w:type="spellStart"/>
      <w:r w:rsidR="00233C16" w:rsidRPr="00CB462B">
        <w:rPr>
          <w:sz w:val="24"/>
          <w:szCs w:val="24"/>
        </w:rPr>
        <w:t>1394</w:t>
      </w:r>
      <w:proofErr w:type="spellEnd"/>
      <w:r w:rsidR="00233C16" w:rsidRPr="00CB462B">
        <w:rPr>
          <w:sz w:val="24"/>
          <w:szCs w:val="24"/>
        </w:rPr>
        <w:t>/</w:t>
      </w:r>
      <w:proofErr w:type="spellStart"/>
      <w:r w:rsidR="00233C16" w:rsidRPr="00CB462B">
        <w:rPr>
          <w:sz w:val="24"/>
          <w:szCs w:val="24"/>
        </w:rPr>
        <w:t>13</w:t>
      </w:r>
      <w:proofErr w:type="spellEnd"/>
    </w:p>
    <w:p w:rsidRDefault="00233C16" w:rsidP="00233C16" w:rsidR="00233C16" w:rsidRPr="00CB462B">
      <w:pPr>
        <w:jc w:val="right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  <w:r w:rsidRPr="00CB462B">
        <w:rPr>
          <w:sz w:val="24"/>
          <w:szCs w:val="24"/>
        </w:rPr>
        <w:t>R E P U B L I K A  H R V A T S K A</w:t>
      </w:r>
    </w:p>
    <w:p w:rsidRDefault="000B5ADA" w:rsidP="00233C16" w:rsidR="00233C16" w:rsidRPr="00CB462B">
      <w:pPr>
        <w:jc w:val="center"/>
        <w:rPr>
          <w:sz w:val="24"/>
          <w:szCs w:val="24"/>
        </w:rPr>
      </w:pPr>
      <w:r>
        <w:rPr>
          <w:sz w:val="24"/>
          <w:szCs w:val="24"/>
        </w:rPr>
        <w:t>ZAKLJUČAK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</w:p>
    <w:p w:rsidRDefault="00233C16" w:rsidP="00233C16" w:rsidR="00233C1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</w:t>
      </w:r>
      <w:r w:rsidRPr="00CB462B">
        <w:rPr>
          <w:sz w:val="24"/>
          <w:szCs w:val="24"/>
        </w:rPr>
        <w:tab/>
        <w:t xml:space="preserve">TRGOVAČKI SUD U ZAGREBU, po sucu tog suda Anti Galiću, kao stečajnom sucu, u stečajnom postupku nad dužnikom </w:t>
      </w:r>
      <w:proofErr w:type="spellStart"/>
      <w:r w:rsidRPr="00CB462B">
        <w:rPr>
          <w:sz w:val="24"/>
          <w:szCs w:val="24"/>
        </w:rPr>
        <w:t>MIJVIS</w:t>
      </w:r>
      <w:proofErr w:type="spellEnd"/>
      <w:r w:rsidRPr="00CB462B">
        <w:rPr>
          <w:sz w:val="24"/>
          <w:szCs w:val="24"/>
        </w:rPr>
        <w:t xml:space="preserve"> GENERALNA REPARACIJA MOTORA d.o.o., u stečaju, Križ, Gornji </w:t>
      </w:r>
      <w:proofErr w:type="spellStart"/>
      <w:r w:rsidRPr="00CB462B">
        <w:rPr>
          <w:sz w:val="24"/>
          <w:szCs w:val="24"/>
        </w:rPr>
        <w:t>Prnjarovac</w:t>
      </w:r>
      <w:proofErr w:type="spellEnd"/>
      <w:r w:rsidRPr="00CB462B">
        <w:rPr>
          <w:sz w:val="24"/>
          <w:szCs w:val="24"/>
        </w:rPr>
        <w:t xml:space="preserve"> </w:t>
      </w:r>
      <w:proofErr w:type="spellStart"/>
      <w:r w:rsidRPr="00CB462B">
        <w:rPr>
          <w:sz w:val="24"/>
          <w:szCs w:val="24"/>
        </w:rPr>
        <w:t>121</w:t>
      </w:r>
      <w:proofErr w:type="spellEnd"/>
      <w:r w:rsidRPr="00CB462B">
        <w:rPr>
          <w:sz w:val="24"/>
          <w:szCs w:val="24"/>
        </w:rPr>
        <w:t xml:space="preserve">. </w:t>
      </w:r>
      <w:proofErr w:type="spellStart"/>
      <w:r w:rsidRPr="00CB462B">
        <w:rPr>
          <w:sz w:val="24"/>
          <w:szCs w:val="24"/>
        </w:rPr>
        <w:t>OIB</w:t>
      </w:r>
      <w:proofErr w:type="spellEnd"/>
      <w:r w:rsidRPr="00CB462B">
        <w:rPr>
          <w:sz w:val="24"/>
          <w:szCs w:val="24"/>
        </w:rPr>
        <w:t xml:space="preserve">. </w:t>
      </w:r>
      <w:proofErr w:type="spellStart"/>
      <w:r w:rsidRPr="00CB462B">
        <w:rPr>
          <w:sz w:val="24"/>
          <w:szCs w:val="24"/>
        </w:rPr>
        <w:t>90193829736</w:t>
      </w:r>
      <w:proofErr w:type="spellEnd"/>
      <w:r w:rsidRPr="00CB462B">
        <w:rPr>
          <w:sz w:val="24"/>
          <w:szCs w:val="24"/>
        </w:rPr>
        <w:t xml:space="preserve">, dana </w:t>
      </w:r>
      <w:proofErr w:type="spellStart"/>
      <w:r w:rsidR="00195EC5">
        <w:rPr>
          <w:sz w:val="24"/>
          <w:szCs w:val="24"/>
        </w:rPr>
        <w:t>13</w:t>
      </w:r>
      <w:r w:rsidR="00FD1F44">
        <w:rPr>
          <w:sz w:val="24"/>
          <w:szCs w:val="24"/>
        </w:rPr>
        <w:t>.ožujka</w:t>
      </w:r>
      <w:proofErr w:type="spellEnd"/>
      <w:r w:rsidRPr="00CB462B">
        <w:rPr>
          <w:sz w:val="24"/>
          <w:szCs w:val="24"/>
        </w:rPr>
        <w:t xml:space="preserve"> </w:t>
      </w:r>
      <w:proofErr w:type="spellStart"/>
      <w:r w:rsidRPr="00CB462B">
        <w:rPr>
          <w:sz w:val="24"/>
          <w:szCs w:val="24"/>
        </w:rPr>
        <w:t>201</w:t>
      </w:r>
      <w:r w:rsidR="00FD1F44">
        <w:rPr>
          <w:sz w:val="24"/>
          <w:szCs w:val="24"/>
        </w:rPr>
        <w:t>9</w:t>
      </w:r>
      <w:proofErr w:type="spellEnd"/>
      <w:r w:rsidRPr="00CB462B">
        <w:rPr>
          <w:sz w:val="24"/>
          <w:szCs w:val="24"/>
        </w:rPr>
        <w:t>.</w:t>
      </w:r>
    </w:p>
    <w:p w:rsidRDefault="00CB462B" w:rsidP="00CB462B" w:rsidR="00CB462B" w:rsidRPr="00CB462B">
      <w:pPr>
        <w:widowControl/>
        <w:rPr>
          <w:b/>
          <w:sz w:val="40"/>
          <w:szCs w:val="40"/>
        </w:rPr>
      </w:pPr>
    </w:p>
    <w:p w:rsidRDefault="00BB57DD" w:rsidR="002E1396" w:rsidRPr="00CB462B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</w:t>
      </w:r>
      <w:r w:rsidR="002E1396" w:rsidRPr="00CB462B">
        <w:rPr>
          <w:b/>
          <w:sz w:val="24"/>
          <w:szCs w:val="24"/>
        </w:rPr>
        <w:t xml:space="preserve">    j e </w:t>
      </w:r>
    </w:p>
    <w:p w:rsidRDefault="002E1396" w:rsidP="002F60C2" w:rsidR="002E1396" w:rsidRPr="00CB462B">
      <w:pPr>
        <w:widowControl/>
        <w:rPr>
          <w:b/>
          <w:sz w:val="24"/>
          <w:szCs w:val="24"/>
        </w:rPr>
      </w:pPr>
    </w:p>
    <w:p w:rsidRDefault="005571E5" w:rsidP="00680BBA" w:rsidR="005571E5" w:rsidRPr="00CB462B">
      <w:pPr>
        <w:ind w:left="680"/>
        <w:jc w:val="both"/>
        <w:rPr>
          <w:sz w:val="24"/>
          <w:szCs w:val="24"/>
        </w:rPr>
      </w:pPr>
    </w:p>
    <w:p w:rsidRDefault="002E1396" w:rsidP="00667E5F" w:rsidR="004679D4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Nalaže se </w:t>
      </w:r>
      <w:r w:rsidR="00680BBA" w:rsidRPr="00CB462B">
        <w:rPr>
          <w:sz w:val="24"/>
          <w:szCs w:val="24"/>
        </w:rPr>
        <w:t>računovodstvu</w:t>
      </w:r>
      <w:r w:rsidR="006E3CA6" w:rsidRPr="00CB462B">
        <w:rPr>
          <w:sz w:val="24"/>
          <w:szCs w:val="24"/>
        </w:rPr>
        <w:t xml:space="preserve"> </w:t>
      </w:r>
      <w:r w:rsidR="00680BBA" w:rsidRPr="00CB462B">
        <w:rPr>
          <w:sz w:val="24"/>
          <w:szCs w:val="24"/>
        </w:rPr>
        <w:t xml:space="preserve">suda </w:t>
      </w:r>
      <w:r w:rsidR="006E3CA6" w:rsidRPr="00CB462B">
        <w:rPr>
          <w:sz w:val="24"/>
          <w:szCs w:val="24"/>
        </w:rPr>
        <w:t xml:space="preserve">iz sudskog depozita broj </w:t>
      </w:r>
      <w:proofErr w:type="spellStart"/>
      <w:r w:rsidR="0038242E" w:rsidRPr="00CB462B">
        <w:rPr>
          <w:sz w:val="24"/>
          <w:szCs w:val="24"/>
        </w:rPr>
        <w:t>1394</w:t>
      </w:r>
      <w:proofErr w:type="spellEnd"/>
      <w:r w:rsidR="0038242E" w:rsidRPr="00CB462B">
        <w:rPr>
          <w:sz w:val="24"/>
          <w:szCs w:val="24"/>
        </w:rPr>
        <w:t>-</w:t>
      </w:r>
      <w:proofErr w:type="spellStart"/>
      <w:r w:rsidR="0038242E" w:rsidRPr="00CB462B">
        <w:rPr>
          <w:sz w:val="24"/>
          <w:szCs w:val="24"/>
        </w:rPr>
        <w:t>13</w:t>
      </w:r>
      <w:proofErr w:type="spellEnd"/>
      <w:r w:rsidR="006E3CA6" w:rsidRPr="00CB462B">
        <w:rPr>
          <w:sz w:val="24"/>
          <w:szCs w:val="24"/>
        </w:rPr>
        <w:t xml:space="preserve"> isplatiti za korist</w:t>
      </w:r>
      <w:r w:rsidR="00B9562B">
        <w:rPr>
          <w:sz w:val="24"/>
          <w:szCs w:val="24"/>
        </w:rPr>
        <w:t xml:space="preserve"> </w:t>
      </w:r>
      <w:r w:rsidR="00122E72">
        <w:rPr>
          <w:sz w:val="24"/>
          <w:szCs w:val="24"/>
        </w:rPr>
        <w:t xml:space="preserve">stečajnog dužnika </w:t>
      </w:r>
      <w:proofErr w:type="spellStart"/>
      <w:r w:rsidR="00667E5F" w:rsidRPr="00CB462B">
        <w:rPr>
          <w:sz w:val="24"/>
          <w:szCs w:val="24"/>
        </w:rPr>
        <w:t>MIJVIS</w:t>
      </w:r>
      <w:proofErr w:type="spellEnd"/>
      <w:r w:rsidR="00667E5F" w:rsidRPr="00CB462B">
        <w:rPr>
          <w:sz w:val="24"/>
          <w:szCs w:val="24"/>
        </w:rPr>
        <w:t xml:space="preserve"> GENERALNA REPARACIJA MOTORA d.o.o., u stečaju, Križ, Gornji </w:t>
      </w:r>
      <w:proofErr w:type="spellStart"/>
      <w:r w:rsidR="00667E5F" w:rsidRPr="00CB462B">
        <w:rPr>
          <w:sz w:val="24"/>
          <w:szCs w:val="24"/>
        </w:rPr>
        <w:t>Prnjarovac</w:t>
      </w:r>
      <w:proofErr w:type="spellEnd"/>
      <w:r w:rsidR="00667E5F" w:rsidRPr="00CB462B">
        <w:rPr>
          <w:sz w:val="24"/>
          <w:szCs w:val="24"/>
        </w:rPr>
        <w:t xml:space="preserve"> </w:t>
      </w:r>
      <w:proofErr w:type="spellStart"/>
      <w:r w:rsidR="00667E5F" w:rsidRPr="00CB462B">
        <w:rPr>
          <w:sz w:val="24"/>
          <w:szCs w:val="24"/>
        </w:rPr>
        <w:t>121</w:t>
      </w:r>
      <w:proofErr w:type="spellEnd"/>
      <w:r w:rsidR="00667E5F" w:rsidRPr="00CB462B">
        <w:rPr>
          <w:sz w:val="24"/>
          <w:szCs w:val="24"/>
        </w:rPr>
        <w:t xml:space="preserve">. </w:t>
      </w:r>
      <w:proofErr w:type="spellStart"/>
      <w:r w:rsidR="00667E5F" w:rsidRPr="00CB462B">
        <w:rPr>
          <w:sz w:val="24"/>
          <w:szCs w:val="24"/>
        </w:rPr>
        <w:t>OIB</w:t>
      </w:r>
      <w:proofErr w:type="spellEnd"/>
      <w:r w:rsidR="00667E5F" w:rsidRPr="00CB462B">
        <w:rPr>
          <w:sz w:val="24"/>
          <w:szCs w:val="24"/>
        </w:rPr>
        <w:t xml:space="preserve">. </w:t>
      </w:r>
      <w:proofErr w:type="spellStart"/>
      <w:r w:rsidR="00667E5F" w:rsidRPr="00CB462B">
        <w:rPr>
          <w:sz w:val="24"/>
          <w:szCs w:val="24"/>
        </w:rPr>
        <w:t>90193829736</w:t>
      </w:r>
      <w:proofErr w:type="spellEnd"/>
      <w:r w:rsidR="006E3CA6" w:rsidRPr="00B9562B">
        <w:rPr>
          <w:sz w:val="24"/>
          <w:szCs w:val="24"/>
        </w:rPr>
        <w:t xml:space="preserve">  iznos od </w:t>
      </w:r>
      <w:proofErr w:type="spellStart"/>
      <w:r w:rsidR="00667E5F">
        <w:rPr>
          <w:sz w:val="24"/>
          <w:szCs w:val="24"/>
        </w:rPr>
        <w:t>18.989</w:t>
      </w:r>
      <w:proofErr w:type="spellEnd"/>
      <w:r w:rsidR="00667E5F">
        <w:rPr>
          <w:sz w:val="24"/>
          <w:szCs w:val="24"/>
        </w:rPr>
        <w:t>,</w:t>
      </w:r>
      <w:proofErr w:type="spellStart"/>
      <w:r w:rsidR="00667E5F">
        <w:rPr>
          <w:sz w:val="24"/>
          <w:szCs w:val="24"/>
        </w:rPr>
        <w:t>44</w:t>
      </w:r>
      <w:proofErr w:type="spellEnd"/>
      <w:r w:rsidR="00667E5F">
        <w:rPr>
          <w:sz w:val="24"/>
          <w:szCs w:val="24"/>
        </w:rPr>
        <w:t xml:space="preserve"> </w:t>
      </w:r>
      <w:r w:rsidR="00082B74" w:rsidRPr="00B9562B">
        <w:rPr>
          <w:sz w:val="24"/>
          <w:szCs w:val="24"/>
        </w:rPr>
        <w:t xml:space="preserve"> kn</w:t>
      </w:r>
      <w:r w:rsidR="00B9562B">
        <w:rPr>
          <w:sz w:val="24"/>
          <w:szCs w:val="24"/>
        </w:rPr>
        <w:t xml:space="preserve"> na račun broj: </w:t>
      </w:r>
      <w:proofErr w:type="spellStart"/>
      <w:r w:rsidR="00B9562B">
        <w:rPr>
          <w:sz w:val="24"/>
          <w:szCs w:val="24"/>
        </w:rPr>
        <w:t>IBAN</w:t>
      </w:r>
      <w:proofErr w:type="spellEnd"/>
      <w:r w:rsidR="00B9562B">
        <w:rPr>
          <w:sz w:val="24"/>
          <w:szCs w:val="24"/>
        </w:rPr>
        <w:t xml:space="preserve">  HR </w:t>
      </w:r>
      <w:proofErr w:type="spellStart"/>
      <w:r w:rsidR="00FD1F44">
        <w:rPr>
          <w:sz w:val="24"/>
          <w:szCs w:val="24"/>
        </w:rPr>
        <w:t>7424840081135104269</w:t>
      </w:r>
      <w:proofErr w:type="spellEnd"/>
      <w:r w:rsidR="004679D4" w:rsidRPr="00CB462B">
        <w:rPr>
          <w:sz w:val="24"/>
          <w:szCs w:val="24"/>
        </w:rPr>
        <w:t xml:space="preserve"> </w:t>
      </w:r>
    </w:p>
    <w:p w:rsidRDefault="00B92875" w:rsidR="00B92875" w:rsidRPr="00CB462B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 xml:space="preserve">Zagreb,  </w:t>
      </w:r>
      <w:proofErr w:type="spellStart"/>
      <w:r w:rsidR="00FD1F44">
        <w:rPr>
          <w:sz w:val="24"/>
          <w:szCs w:val="24"/>
        </w:rPr>
        <w:t>1</w:t>
      </w:r>
      <w:r w:rsidR="00195EC5">
        <w:rPr>
          <w:sz w:val="24"/>
          <w:szCs w:val="24"/>
        </w:rPr>
        <w:t>3</w:t>
      </w:r>
      <w:r w:rsidR="00FD1F44">
        <w:rPr>
          <w:sz w:val="24"/>
          <w:szCs w:val="24"/>
        </w:rPr>
        <w:t>.ožujka</w:t>
      </w:r>
      <w:proofErr w:type="spellEnd"/>
      <w:r w:rsidR="00FB07BB" w:rsidRPr="00CB462B">
        <w:rPr>
          <w:sz w:val="24"/>
          <w:szCs w:val="24"/>
        </w:rPr>
        <w:t xml:space="preserve"> </w:t>
      </w:r>
      <w:proofErr w:type="spellStart"/>
      <w:r w:rsidR="004679D4" w:rsidRPr="00CB462B">
        <w:rPr>
          <w:sz w:val="24"/>
          <w:szCs w:val="24"/>
        </w:rPr>
        <w:t>201</w:t>
      </w:r>
      <w:r w:rsidR="002B7996">
        <w:rPr>
          <w:sz w:val="24"/>
          <w:szCs w:val="24"/>
        </w:rPr>
        <w:t>9</w:t>
      </w:r>
      <w:proofErr w:type="spellEnd"/>
      <w:r w:rsidR="004679D4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  <w:t xml:space="preserve">  </w:t>
      </w:r>
      <w:r w:rsidRPr="00CB462B">
        <w:rPr>
          <w:sz w:val="24"/>
          <w:szCs w:val="24"/>
        </w:rPr>
        <w:tab/>
      </w:r>
    </w:p>
    <w:p w:rsidRDefault="003C7165" w:rsidP="003C7165" w:rsidR="002E1396" w:rsidRPr="00CB462B">
      <w:pPr>
        <w:widowControl/>
        <w:ind w:left="5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4A00DB" w:rsidRPr="00CB462B">
        <w:rPr>
          <w:sz w:val="24"/>
          <w:szCs w:val="24"/>
        </w:rPr>
        <w:t>Sudac:</w:t>
      </w:r>
    </w:p>
    <w:p w:rsidRDefault="003C7165" w:rsidP="003B6357" w:rsidR="00DB298D" w:rsidRPr="00CB462B">
      <w:pPr>
        <w:widowControl/>
        <w:ind w:firstLine="720" w:left="43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 Ante Galić</w:t>
      </w:r>
      <w:r w:rsidR="00195EC5">
        <w:rPr>
          <w:sz w:val="24"/>
          <w:szCs w:val="24"/>
        </w:rPr>
        <w:t xml:space="preserve"> </w:t>
      </w:r>
      <w:r w:rsidR="00901824">
        <w:rPr>
          <w:sz w:val="24"/>
          <w:szCs w:val="24"/>
        </w:rPr>
        <w:t>v.r.</w:t>
      </w:r>
    </w:p>
    <w:p w:rsidRDefault="00DB298D" w:rsidP="003B6357" w:rsidR="00DB298D" w:rsidRPr="00CB462B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Upute o pravnom lijeku</w:t>
      </w:r>
      <w:r w:rsidR="002E1396" w:rsidRPr="00CB462B">
        <w:rPr>
          <w:sz w:val="24"/>
          <w:szCs w:val="24"/>
        </w:rPr>
        <w:t>:</w:t>
      </w:r>
    </w:p>
    <w:p w:rsidRDefault="002E1396" w:rsidR="003B6357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Protiv ovog </w:t>
      </w:r>
      <w:r w:rsidR="00425BD3">
        <w:rPr>
          <w:sz w:val="24"/>
          <w:szCs w:val="24"/>
        </w:rPr>
        <w:t>zaključka nije dopuštena žalba</w:t>
      </w:r>
    </w:p>
    <w:p w:rsidRDefault="003B6357" w:rsidR="003B6357" w:rsidRPr="00CB462B">
      <w:pPr>
        <w:widowControl/>
        <w:jc w:val="both"/>
        <w:rPr>
          <w:sz w:val="24"/>
          <w:szCs w:val="24"/>
        </w:rPr>
      </w:pPr>
    </w:p>
    <w:p w:rsidRDefault="00901824" w:rsidP="00901824" w:rsidR="00901824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901824" w:rsidP="00901824" w:rsidR="00901824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4A00DB" w:rsidP="00901824" w:rsidR="004A00DB" w:rsidRPr="00CB462B">
      <w:pPr>
        <w:widowControl/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sectPr w:rsidSect="004A00DB" w:rsidR="004A00DB" w:rsidRPr="00CB462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B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2B74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="00D17E04" w:rsidRPr="00DC19F7">
      <w:rPr>
        <w:sz w:val="24"/>
        <w:szCs w:val="24"/>
      </w:rPr>
      <w:t>40.St</w:t>
    </w:r>
    <w:proofErr w:type="spellEnd"/>
    <w:r w:rsidR="00D17E04" w:rsidRPr="00DC19F7">
      <w:rPr>
        <w:sz w:val="24"/>
        <w:szCs w:val="24"/>
      </w:rPr>
      <w:t>-</w:t>
    </w:r>
    <w:proofErr w:type="spellStart"/>
    <w:r w:rsidR="002100B9">
      <w:rPr>
        <w:sz w:val="24"/>
        <w:szCs w:val="24"/>
      </w:rPr>
      <w:t>1</w:t>
    </w:r>
    <w:r>
      <w:rPr>
        <w:sz w:val="24"/>
        <w:szCs w:val="24"/>
      </w:rPr>
      <w:t>394</w:t>
    </w:r>
    <w:proofErr w:type="spellEnd"/>
    <w:r w:rsidR="00444712">
      <w:rPr>
        <w:sz w:val="24"/>
        <w:szCs w:val="24"/>
      </w:rPr>
      <w:t>/</w:t>
    </w:r>
    <w:proofErr w:type="spellStart"/>
    <w:r w:rsidR="00444712">
      <w:rPr>
        <w:sz w:val="24"/>
        <w:szCs w:val="24"/>
      </w:rPr>
      <w:t>201</w:t>
    </w:r>
    <w:r w:rsidR="002100B9">
      <w:rPr>
        <w:sz w:val="24"/>
        <w:szCs w:val="24"/>
      </w:rPr>
      <w:t>3</w:t>
    </w:r>
    <w:proofErr w:type="spellEnd"/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82B74"/>
    <w:rsid w:val="000A4BD7"/>
    <w:rsid w:val="000B5ADA"/>
    <w:rsid w:val="000C7B7B"/>
    <w:rsid w:val="000D046B"/>
    <w:rsid w:val="000D6FCE"/>
    <w:rsid w:val="000E0CB5"/>
    <w:rsid w:val="000E7DD0"/>
    <w:rsid w:val="000F0479"/>
    <w:rsid w:val="00107F22"/>
    <w:rsid w:val="00122E72"/>
    <w:rsid w:val="00132E32"/>
    <w:rsid w:val="0014427E"/>
    <w:rsid w:val="0017511C"/>
    <w:rsid w:val="001941BC"/>
    <w:rsid w:val="00195EC5"/>
    <w:rsid w:val="001E6FA1"/>
    <w:rsid w:val="002100B9"/>
    <w:rsid w:val="00216CAB"/>
    <w:rsid w:val="00231884"/>
    <w:rsid w:val="00233C16"/>
    <w:rsid w:val="0026616B"/>
    <w:rsid w:val="002A383C"/>
    <w:rsid w:val="002B7996"/>
    <w:rsid w:val="002E1396"/>
    <w:rsid w:val="002F2220"/>
    <w:rsid w:val="002F60C2"/>
    <w:rsid w:val="002F7A69"/>
    <w:rsid w:val="00316BA2"/>
    <w:rsid w:val="0032788C"/>
    <w:rsid w:val="00347326"/>
    <w:rsid w:val="003648EF"/>
    <w:rsid w:val="0038242E"/>
    <w:rsid w:val="003B6357"/>
    <w:rsid w:val="003C3DA9"/>
    <w:rsid w:val="003C49A2"/>
    <w:rsid w:val="003C7165"/>
    <w:rsid w:val="003E530E"/>
    <w:rsid w:val="00404E91"/>
    <w:rsid w:val="00425BD3"/>
    <w:rsid w:val="00430B60"/>
    <w:rsid w:val="00444712"/>
    <w:rsid w:val="00452E5A"/>
    <w:rsid w:val="004604D8"/>
    <w:rsid w:val="004679D4"/>
    <w:rsid w:val="004A00DB"/>
    <w:rsid w:val="004D1127"/>
    <w:rsid w:val="00500170"/>
    <w:rsid w:val="00521B50"/>
    <w:rsid w:val="00534981"/>
    <w:rsid w:val="00536459"/>
    <w:rsid w:val="00555D05"/>
    <w:rsid w:val="00556246"/>
    <w:rsid w:val="005571E5"/>
    <w:rsid w:val="00584AC6"/>
    <w:rsid w:val="005C54E2"/>
    <w:rsid w:val="0063686E"/>
    <w:rsid w:val="006472E4"/>
    <w:rsid w:val="00667E5F"/>
    <w:rsid w:val="00680BBA"/>
    <w:rsid w:val="006B2CB9"/>
    <w:rsid w:val="006C539B"/>
    <w:rsid w:val="006D3B0A"/>
    <w:rsid w:val="006E3CA6"/>
    <w:rsid w:val="006F3F56"/>
    <w:rsid w:val="00707976"/>
    <w:rsid w:val="007109AF"/>
    <w:rsid w:val="007466DA"/>
    <w:rsid w:val="00790043"/>
    <w:rsid w:val="007A43E8"/>
    <w:rsid w:val="007B4BBE"/>
    <w:rsid w:val="007B7AC5"/>
    <w:rsid w:val="007D648A"/>
    <w:rsid w:val="008126EE"/>
    <w:rsid w:val="00815D64"/>
    <w:rsid w:val="008917B0"/>
    <w:rsid w:val="008F6E94"/>
    <w:rsid w:val="00901824"/>
    <w:rsid w:val="009069A4"/>
    <w:rsid w:val="009303E2"/>
    <w:rsid w:val="009374EC"/>
    <w:rsid w:val="009874EF"/>
    <w:rsid w:val="009C5450"/>
    <w:rsid w:val="009D4387"/>
    <w:rsid w:val="009E4FB4"/>
    <w:rsid w:val="009F7C69"/>
    <w:rsid w:val="00A03E2A"/>
    <w:rsid w:val="00A406C0"/>
    <w:rsid w:val="00A44760"/>
    <w:rsid w:val="00A70AA7"/>
    <w:rsid w:val="00A719DF"/>
    <w:rsid w:val="00A92515"/>
    <w:rsid w:val="00AC0C03"/>
    <w:rsid w:val="00AE531F"/>
    <w:rsid w:val="00B00CF5"/>
    <w:rsid w:val="00B05C11"/>
    <w:rsid w:val="00B22B4C"/>
    <w:rsid w:val="00B362C8"/>
    <w:rsid w:val="00B4444E"/>
    <w:rsid w:val="00B84188"/>
    <w:rsid w:val="00B92875"/>
    <w:rsid w:val="00B9562B"/>
    <w:rsid w:val="00BB57DD"/>
    <w:rsid w:val="00BE13B8"/>
    <w:rsid w:val="00BE43EA"/>
    <w:rsid w:val="00BF2229"/>
    <w:rsid w:val="00BF4EB5"/>
    <w:rsid w:val="00C3748F"/>
    <w:rsid w:val="00C51E51"/>
    <w:rsid w:val="00C87B59"/>
    <w:rsid w:val="00CB462B"/>
    <w:rsid w:val="00CC462A"/>
    <w:rsid w:val="00D17E04"/>
    <w:rsid w:val="00D25F2B"/>
    <w:rsid w:val="00D32080"/>
    <w:rsid w:val="00D3609A"/>
    <w:rsid w:val="00D733F5"/>
    <w:rsid w:val="00D7688A"/>
    <w:rsid w:val="00DA12DA"/>
    <w:rsid w:val="00DB298D"/>
    <w:rsid w:val="00DF7E49"/>
    <w:rsid w:val="00E00DDE"/>
    <w:rsid w:val="00E06726"/>
    <w:rsid w:val="00E11AF4"/>
    <w:rsid w:val="00E160FC"/>
    <w:rsid w:val="00E205FA"/>
    <w:rsid w:val="00E75F56"/>
    <w:rsid w:val="00E86483"/>
    <w:rsid w:val="00E908F0"/>
    <w:rsid w:val="00E92FBF"/>
    <w:rsid w:val="00EC29BB"/>
    <w:rsid w:val="00F1641D"/>
    <w:rsid w:val="00F24BEE"/>
    <w:rsid w:val="00F33455"/>
    <w:rsid w:val="00FB07BB"/>
    <w:rsid w:val="00FD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8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8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8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8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8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8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8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8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84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St-1394/2013-94</izvorni_sadrzaj>
    <derivirana_varijabla naziv="DomainObject.PredzadnjaOdlukaIzPredmeta.Oznaka_1">St-1394/2013-94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6C39D-AAD5-445D-B157-9991820E8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132</properties:Words>
  <properties:Characters>679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2019-03-13T09:24:00Z</dcterms:created>
  <dc:creator>user</dc:creator>
  <cp:lastModifiedBy>Valentina Delač</cp:lastModifiedBy>
  <cp:lastPrinted>2019-03-13T09:25:00Z</cp:lastPrinted>
  <dcterms:modified xmlns:xsi="http://www.w3.org/2001/XMLSchema-instance" xsi:type="dcterms:W3CDTF">2019-03-13T09:25:00Z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zaključak nalog računovodstvu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