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46b3" w14:paraId="b1c46b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8F4D66">
        <w:t>6</w:t>
      </w:r>
      <w:r w:rsidR="00CA3BB1">
        <w:t>69</w:t>
      </w:r>
      <w:r w:rsidR="008F4D66">
        <w:t>5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8F4D66">
        <w:t>6</w:t>
      </w:r>
      <w:r w:rsidR="00CA3BB1">
        <w:t>69</w:t>
      </w:r>
      <w:r w:rsidR="008F4D66">
        <w:t>5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CA3BB1" w:rsidR="008F4D66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FF72EF">
        <w:t xml:space="preserve"> </w:t>
      </w:r>
      <w:r w:rsidR="00CA3BB1">
        <w:t xml:space="preserve">NOSTRUM LOCUS </w:t>
      </w:r>
      <w:r w:rsidR="008F4D66">
        <w:t>d.o.o.</w:t>
      </w:r>
      <w:r w:rsidR="008F4D66" w:rsidRPr="00EF6988">
        <w:t>, OIB:</w:t>
      </w:r>
      <w:r w:rsidR="008F4D66">
        <w:t xml:space="preserve"> </w:t>
      </w:r>
      <w:r w:rsidR="00CA3BB1">
        <w:t>35097448085</w:t>
      </w:r>
      <w:r w:rsidR="008F4D66">
        <w:t>, Zagreb,</w:t>
      </w:r>
      <w:r w:rsidR="00CA3BB1">
        <w:t xml:space="preserve"> Donje Svetice 46 c.</w:t>
      </w:r>
    </w:p>
    <w:p w:rsidRDefault="00CA3BB1" w:rsidP="00CA3BB1" w:rsidR="00CA3BB1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8F4D66">
        <w:t xml:space="preserve"> </w:t>
      </w:r>
      <w:r w:rsidR="00CA3BB1">
        <w:t>111.327,53</w:t>
      </w:r>
      <w:r w:rsidR="00897B49">
        <w:t xml:space="preserve"> </w:t>
      </w:r>
      <w:r w:rsidR="0077391F">
        <w:t>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272" w:rsidR="00EA1272">
      <w:r>
        <w:separator/>
      </w:r>
    </w:p>
  </w:endnote>
  <w:endnote w:id="0" w:type="continuationSeparator">
    <w:p w:rsidRDefault="00EA1272" w:rsidR="00EA1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272" w:rsidR="00EA1272">
      <w:r>
        <w:separator/>
      </w:r>
    </w:p>
  </w:footnote>
  <w:footnote w:id="0" w:type="continuationSeparator">
    <w:p w:rsidRDefault="00EA1272" w:rsidR="00EA12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D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94441"/>
    <w:rsid w:val="000C1906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0E32"/>
    <w:rsid w:val="0038246E"/>
    <w:rsid w:val="003B3D20"/>
    <w:rsid w:val="003D35F9"/>
    <w:rsid w:val="003E3A15"/>
    <w:rsid w:val="00413F4C"/>
    <w:rsid w:val="004A1D16"/>
    <w:rsid w:val="004B337A"/>
    <w:rsid w:val="004B6ABF"/>
    <w:rsid w:val="004F3962"/>
    <w:rsid w:val="0053446F"/>
    <w:rsid w:val="00554861"/>
    <w:rsid w:val="00572798"/>
    <w:rsid w:val="00590AEF"/>
    <w:rsid w:val="00591994"/>
    <w:rsid w:val="005A0039"/>
    <w:rsid w:val="005D476D"/>
    <w:rsid w:val="005E47D6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A6ECA"/>
    <w:rsid w:val="007B5AFD"/>
    <w:rsid w:val="007D5A5D"/>
    <w:rsid w:val="008155EE"/>
    <w:rsid w:val="0083172A"/>
    <w:rsid w:val="00835D21"/>
    <w:rsid w:val="00853FE2"/>
    <w:rsid w:val="008613BD"/>
    <w:rsid w:val="00862B47"/>
    <w:rsid w:val="00863025"/>
    <w:rsid w:val="0086424A"/>
    <w:rsid w:val="008718B4"/>
    <w:rsid w:val="00871F01"/>
    <w:rsid w:val="00897B49"/>
    <w:rsid w:val="008C7703"/>
    <w:rsid w:val="008F4D66"/>
    <w:rsid w:val="00920CA0"/>
    <w:rsid w:val="009419D8"/>
    <w:rsid w:val="00990534"/>
    <w:rsid w:val="00992675"/>
    <w:rsid w:val="009B3906"/>
    <w:rsid w:val="009E508C"/>
    <w:rsid w:val="00A13D7F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C02941"/>
    <w:rsid w:val="00C44D71"/>
    <w:rsid w:val="00C836B9"/>
    <w:rsid w:val="00C958E9"/>
    <w:rsid w:val="00CA3BB1"/>
    <w:rsid w:val="00CC2C03"/>
    <w:rsid w:val="00CE7362"/>
    <w:rsid w:val="00D01B78"/>
    <w:rsid w:val="00D33F5D"/>
    <w:rsid w:val="00D66226"/>
    <w:rsid w:val="00E0602A"/>
    <w:rsid w:val="00E73688"/>
    <w:rsid w:val="00EA1272"/>
    <w:rsid w:val="00EB475A"/>
    <w:rsid w:val="00EC3302"/>
    <w:rsid w:val="00ED6AA8"/>
    <w:rsid w:val="00F034D3"/>
    <w:rsid w:val="00F25D92"/>
    <w:rsid w:val="00F67CFD"/>
    <w:rsid w:val="00F72344"/>
    <w:rsid w:val="00F8310C"/>
    <w:rsid w:val="00FB501F"/>
    <w:rsid w:val="00FD78CF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5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0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0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0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0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5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0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0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0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0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6695</izvorni_sadrzaj>
    <derivirana_varijabla naziv="DomainObject.Predmet.Broj_1">6695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St-6695/2015</izvorni_sadrzaj>
    <derivirana_varijabla naziv="DomainObject.Predmet.OznakaBroj_1">St-6695/2015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NOSTRUM LOCUS d.o.o. zastupanog po punomoćniku Alen Macinić</izvorni_sadrzaj>
    <derivirana_varijabla naziv="DomainObject.Predmet.ProtustrankaFormated_1">  NOSTRUM LOCUS d.o.o. zastupanog po punomoćniku Alen Macinić</derivirana_varijabla>
  </DomainObject.Predmet.ProtustrankaFormated>
  <DomainObject.Predmet.ProtustrankaFormatedOIB>
    <izvorni_sadrzaj>  NOSTRUM LOCUS d.o.o., OIB 35097448085 zastupanog po punomoćniku Alen Macinić</izvorni_sadrzaj>
    <derivirana_varijabla naziv="DomainObject.Predmet.ProtustrankaFormatedOIB_1">  NOSTRUM LOCUS d.o.o., OIB 35097448085 zastupanog po punomoćniku Alen Macinić</derivirana_varijabla>
  </DomainObject.Predmet.ProtustrankaFormatedOIB>
  <DomainObject.Predmet.ProtustrankaFormatedWithAdress>
    <izvorni_sadrzaj> NOSTRUM LOCUS d.o.o., Donje Svetice 46 c, 10000 Zagreb zastupanog po punomoćniku Alen Macinić</izvorni_sadrzaj>
    <derivirana_varijabla naziv="DomainObject.Predmet.ProtustrankaFormatedWithAdress_1"> NOSTRUM LOCUS d.o.o., Donje Svetice 46 c, 10000 Zagreb zastupanog po punomoćniku Alen Macinić</derivirana_varijabla>
  </DomainObject.Predmet.ProtustrankaFormatedWithAdress>
  <DomainObject.Predmet.ProtustrankaFormatedWithAdressOIB>
    <izvorni_sadrzaj> NOSTRUM LOCUS d.o.o., OIB 35097448085, Donje Svetice 46 c, 10000 Zagreb zastupanog po punomoćniku Alen Macinić</izvorni_sadrzaj>
    <derivirana_varijabla naziv="DomainObject.Predmet.ProtustrankaFormatedWithAdressOIB_1"> NOSTRUM LOCUS d.o.o., OIB 35097448085, Donje Svetice 46 c, 10000 Zagreb zastupanog po punomoćniku Alen Macinić</derivirana_varijabla>
  </DomainObject.Predmet.ProtustrankaFormatedWithAdressOIB>
  <DomainObject.Predmet.ProtustrankaWithAdress>
    <izvorni_sadrzaj>NOSTRUM LOCUS d.o.o. Donje Svetice 46 c, 10000 Zagreb</izvorni_sadrzaj>
    <derivirana_varijabla naziv="DomainObject.Predmet.ProtustrankaWithAdress_1">NOSTRUM LOCUS d.o.o. Donje Svetice 46 c, 10000 Zagreb</derivirana_varijabla>
  </DomainObject.Predmet.ProtustrankaWithAdress>
  <DomainObject.Predmet.ProtustrankaWithAdressOIB>
    <izvorni_sadrzaj>NOSTRUM LOCUS d.o.o., OIB 35097448085, Donje Svetice 46 c, 10000 Zagreb</izvorni_sadrzaj>
    <derivirana_varijabla naziv="DomainObject.Predmet.ProtustrankaWithAdressOIB_1">NOSTRUM LOCUS d.o.o., OIB 35097448085, Donje Svetice 46 c, 10000 Zagreb</derivirana_varijabla>
  </DomainObject.Predmet.ProtustrankaWithAdressOIB>
  <DomainObject.Predmet.ProtustrankaNazivFormated>
    <izvorni_sadrzaj>NOSTRUM LOCUS d.o.o.</izvorni_sadrzaj>
    <derivirana_varijabla naziv="DomainObject.Predmet.ProtustrankaNazivFormated_1">NOSTRUM LOCUS d.o.o.</derivirana_varijabla>
  </DomainObject.Predmet.ProtustrankaNazivFormated>
  <DomainObject.Predmet.ProtustrankaNazivFormatedOIB>
    <izvorni_sadrzaj>NOSTRUM LOCUS d.o.o., OIB 35097448085</izvorni_sadrzaj>
    <derivirana_varijabla naziv="DomainObject.Predmet.ProtustrankaNazivFormatedOIB_1">NOSTRUM LOCUS d.o.o., OIB 35097448085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NOSTRUM LOCUS d.o.o. zastupanog po punomoćniku Alen Macinić</item>
    </izvorni_sadrzaj>
    <derivirana_varijabla naziv="DomainObject.Predmet.ProtuStrankaListFormated_1">
      <item>NOSTRUM LOCUS d.o.o. zastupanog po punomoćniku Alen Macinić</item>
    </derivirana_varijabla>
  </DomainObject.Predmet.ProtuStrankaListFormated>
  <DomainObject.Predmet.ProtuStrankaListFormatedOIB>
    <izvorni_sadrzaj>
      <item>NOSTRUM LOCUS d.o.o., OIB 35097448085 zastupanog po punomoćniku Alen Macinić</item>
    </izvorni_sadrzaj>
    <derivirana_varijabla naziv="DomainObject.Predmet.ProtuStrankaListFormatedOIB_1">
      <item>NOSTRUM LOCUS d.o.o., OIB 35097448085 zastupanog po punomoćniku Alen Macinić</item>
    </derivirana_varijabla>
  </DomainObject.Predmet.ProtuStrankaListFormatedOIB>
  <DomainObject.Predmet.ProtuStrankaListFormatedWithAdress>
    <izvorni_sadrzaj>
      <item>NOSTRUM LOCUS d.o.o., Donje Svetice 46 c, 10000 Zagreb zastupanog po punomoćniku Alen Macinić</item>
    </izvorni_sadrzaj>
    <derivirana_varijabla naziv="DomainObject.Predmet.ProtuStrankaListFormatedWithAdress_1">
      <item>NOSTRUM LOCUS d.o.o., Donje Svetice 46 c, 10000 Zagreb zastupanog po punomoćniku Alen Macinić</item>
    </derivirana_varijabla>
  </DomainObject.Predmet.ProtuStrankaListFormatedWithAdress>
  <DomainObject.Predmet.ProtuStrankaListFormatedWithAdressOIB>
    <izvorni_sadrzaj>
      <item>NOSTRUM LOCUS d.o.o., OIB 35097448085, Donje Svetice 46 c, 10000 Zagreb zastupanog po punomoćniku Alen Macinić</item>
    </izvorni_sadrzaj>
    <derivirana_varijabla naziv="DomainObject.Predmet.ProtuStrankaListFormatedWithAdressOIB_1">
      <item>NOSTRUM LOCUS d.o.o., OIB 35097448085, Donje Svetice 46 c, 10000 Zagreb zastupanog po punomoćniku Alen Macinić</item>
    </derivirana_varijabla>
  </DomainObject.Predmet.ProtuStrankaListFormatedWithAdressOIB>
  <DomainObject.Predmet.ProtuStrankaListNazivFormated>
    <izvorni_sadrzaj>
      <item>NOSTRUM LOCUS d.o.o.</item>
    </izvorni_sadrzaj>
    <derivirana_varijabla naziv="DomainObject.Predmet.ProtuStrankaListNazivFormated_1">
      <item>NOSTRUM LOCUS d.o.o.</item>
    </derivirana_varijabla>
  </DomainObject.Predmet.ProtuStrankaListNazivFormated>
  <DomainObject.Predmet.ProtuStrankaListNazivFormatedOIB>
    <izvorni_sadrzaj>
      <item>NOSTRUM LOCUS d.o.o., OIB 35097448085</item>
    </izvorni_sadrzaj>
    <derivirana_varijabla naziv="DomainObject.Predmet.ProtuStrankaListNazivFormatedOIB_1">
      <item>NOSTRUM LOCUS d.o.o., OIB 35097448085</item>
    </derivirana_varijabla>
  </DomainObject.Predmet.ProtuStrankaListNazivFormatedOIB>
  <DomainObject.Predmet.OstaliListFormated>
    <izvorni_sadrzaj>
      <item>Alen Macinić punomoćnik sudionika u postupku NOSTRUM LOCUS d.o.o.</item>
    </izvorni_sadrzaj>
    <derivirana_varijabla naziv="DomainObject.Predmet.OstaliListFormated_1">
      <item>Alen Macinić punomoćnik sudionika u postupku NOSTRUM LOCUS d.o.o.</item>
    </derivirana_varijabla>
  </DomainObject.Predmet.OstaliListFormated>
  <DomainObject.Predmet.OstaliListFormatedOIB>
    <izvorni_sadrzaj>
      <item>Alen Macinić, OIB 08130666347 punomoćnik sudionika u postupku NOSTRUM LOCUS d.o.o.</item>
    </izvorni_sadrzaj>
    <derivirana_varijabla naziv="DomainObject.Predmet.OstaliListFormatedOIB_1">
      <item>Alen Macinić, OIB 08130666347 punomoćnik sudionika u postupku NOSTRUM LOCUS d.o.o.</item>
    </derivirana_varijabla>
  </DomainObject.Predmet.OstaliListFormatedOIB>
  <DomainObject.Predmet.OstaliListFormatedWithAdress>
    <izvorni_sadrzaj>
      <item>Alen Macinić, Istarskih narodnjaka 3, 52000 Pazin punomoćnik sudionika u postupku NOSTRUM LOCUS d.o.o.</item>
    </izvorni_sadrzaj>
    <derivirana_varijabla naziv="DomainObject.Predmet.OstaliListFormatedWithAdress_1">
      <item>Alen Macinić, Istarskih narodnjaka 3, 52000 Pazin punomoćnik sudionika u postupku NOSTRUM LOCUS d.o.o.</item>
    </derivirana_varijabla>
  </DomainObject.Predmet.OstaliListFormatedWithAdress>
  <DomainObject.Predmet.OstaliListFormatedWithAdressOIB>
    <izvorni_sadrzaj>
      <item>Alen Macinić, OIB 08130666347, Istarskih narodnjaka 3, 52000 Pazin punomoćnik sudionika u postupku NOSTRUM LOCUS d.o.o.</item>
    </izvorni_sadrzaj>
    <derivirana_varijabla naziv="DomainObject.Predmet.OstaliListFormatedWithAdressOIB_1">
      <item>Alen Macinić, OIB 08130666347, Istarskih narodnjaka 3, 52000 Pazin punomoćnik sudionika u postupku NOSTRUM LOCUS d.o.o.</item>
    </derivirana_varijabla>
  </DomainObject.Predmet.OstaliListFormatedWithAdressOIB>
  <DomainObject.Predmet.OstaliListNazivFormated>
    <izvorni_sadrzaj>
      <item>Alen Macinić</item>
    </izvorni_sadrzaj>
    <derivirana_varijabla naziv="DomainObject.Predmet.OstaliListNazivFormated_1">
      <item>Alen Macinić</item>
    </derivirana_varijabla>
  </DomainObject.Predmet.OstaliListNazivFormated>
  <DomainObject.Predmet.OstaliListNazivFormatedOIB>
    <izvorni_sadrzaj>
      <item>Alen Macinić, OIB 08130666347</item>
    </izvorni_sadrzaj>
    <derivirana_varijabla naziv="DomainObject.Predmet.OstaliListNazivFormatedOIB_1">
      <item>Alen Macinić, OIB 08130666347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NOSTRUM LOCUS d.o.o.</izvorni_sadrzaj>
    <derivirana_varijabla naziv="DomainObject.Predmet.ProtustrankaIDrugi_1">NOSTRUM LOCUS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NOSTRUM LOCUS d.o.o., OIB 35097448085, Donje Svetice 46 c, 10000 Zagreb</izvorni_sadrzaj>
    <derivirana_varijabla naziv="DomainObject.Predmet.ProtustrankaIDrugiAdressOIB_1">NOSTRUM LOCUS d.o.o., OIB 35097448085, Donje Svetice 46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NOSTRUM LOCUS d.o.o.</item>
      <item>Alen Macinić</item>
    </izvorni_sadrzaj>
    <derivirana_varijabla naziv="DomainObject.Predmet.SudioniciListNaziv_1">
      <item>FINA Regionalni centar Zagreb</item>
      <item>NOSTRUM LOCUS d.o.o.</item>
      <item>Alen Macinić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NOSTRUM LOCUS d.o.o., OIB 35097448085, Donje Svetice 46 c,10000 Zagreb</item>
      <item>Alen Macinić, OIB 08130666347, Istarskih narodnjaka 3,52000 Pazin</item>
    </izvorni_sadrzaj>
    <derivirana_varijabla naziv="DomainObject.Predmet.SudioniciListAdressOIB_1">
      <item>FINA Regionalni centar Zagreb, OIB 85821130368, Trg svibanjskih žrtava 1995. 1,10000 Zagreb</item>
      <item>NOSTRUM LOCUS d.o.o., OIB 35097448085, Donje Svetice 46 c,10000 Zagreb</item>
      <item>Alen Macinić, OIB 08130666347, Istarskih narodnjaka 3,52000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35097448085</item>
      <item>, OIB 08130666347</item>
    </izvorni_sadrzaj>
    <derivirana_varijabla naziv="DomainObject.Predmet.SudioniciListNazivOIB_1">
      <item>, OIB 85821130368</item>
      <item>, OIB 35097448085</item>
      <item>, OIB 08130666347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1283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2016-01-18T14:25:00Z</dcterms:created>
  <dc:creator>ilukac</dc:creator>
  <cp:lastModifiedBy>dvorana100</cp:lastModifiedBy>
  <cp:lastPrinted>2016-01-11T14:16:00Z</cp:lastPrinted>
  <dcterms:modified xmlns:xsi="http://www.w3.org/2001/XMLSchema-instance" xsi:type="dcterms:W3CDTF">2016-02-09T07:34:00Z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