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b994" w14:paraId="366b99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D541BF">
        <w:t>4494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541BF">
        <w:t>23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D541BF" w:rsidR="00D541BF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541BF">
        <w:rPr>
          <w:szCs w:val="20"/>
        </w:rPr>
        <w:t>MOTO-KLUB "ZAGREBTRANS" SVETI KRIŽ ZAČRETJE, Sveti</w:t>
      </w:r>
    </w:p>
    <w:p w:rsidRDefault="00D541BF" w:rsidP="00D541BF" w:rsidR="00E17DBA">
      <w:pPr>
        <w:ind w:firstLine="708"/>
        <w:jc w:val="both"/>
        <w:rPr>
          <w:szCs w:val="20"/>
        </w:rPr>
      </w:pPr>
      <w:r>
        <w:rPr>
          <w:szCs w:val="20"/>
        </w:rPr>
        <w:t xml:space="preserve">  Križ Začretje, Trg Juraja Lambergera 3, Sveti križ Začretje, OIB: 12597305198</w:t>
      </w:r>
    </w:p>
    <w:p w:rsidRDefault="00D541BF" w:rsidP="00D541BF" w:rsidR="00D541BF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D541BF">
        <w:t>15.477,60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541BF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  <w:rsid w:val="00FE7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7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4494</izvorni_sadrzaj>
    <derivirana_varijabla naziv="DomainObject.Predmet.Broj_1">4494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St-4494/2015</izvorni_sadrzaj>
    <derivirana_varijabla naziv="DomainObject.Predmet.OznakaBroj_1">St-4494/2015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MOTO-KLUB ZAGREBTRANS SVETI KRIŽ ZAČRETJE zastupanog po punomoćniku IVICA ŠAMEC</izvorni_sadrzaj>
    <derivirana_varijabla naziv="DomainObject.Predmet.ProtustrankaFormated_1">  MOTO-KLUB ZAGREBTRANS SVETI KRIŽ ZAČRETJE zastupanog po punomoćniku IVICA ŠAMEC</derivirana_varijabla>
  </DomainObject.Predmet.ProtustrankaFormated>
  <DomainObject.Predmet.ProtustrankaFormatedOIB>
    <izvorni_sadrzaj>  MOTO-KLUB ZAGREBTRANS SVETI KRIŽ ZAČRETJE, OIB 12597305198 zastupanog po punomoćniku IVICA ŠAMEC</izvorni_sadrzaj>
    <derivirana_varijabla naziv="DomainObject.Predmet.ProtustrankaFormatedOIB_1">  MOTO-KLUB ZAGREBTRANS SVETI KRIŽ ZAČRETJE, OIB 12597305198 zastupanog po punomoćniku IVICA ŠAMEC</derivirana_varijabla>
  </DomainObject.Predmet.ProtustrankaFormatedOIB>
  <DomainObject.Predmet.ProtustrankaFormatedWithAdress>
    <izvorni_sadrzaj> MOTO-KLUB ZAGREBTRANS SVETI KRIŽ ZAČRETJE, trg Juraja Lambergera 3, 49223 Sveti Križ Začretje zastupanog po punomoćniku IVICA ŠAMEC</izvorni_sadrzaj>
    <derivirana_varijabla naziv="DomainObject.Predmet.ProtustrankaFormatedWithAdress_1"> MOTO-KLUB ZAGREBTRANS SVETI KRIŽ ZAČRETJE, trg Juraja Lambergera 3, 49223 Sveti Križ Začretje zastupanog po punomoćniku IVICA ŠAMEC</derivirana_varijabla>
  </DomainObject.Predmet.ProtustrankaFormatedWithAdress>
  <DomainObject.Predmet.ProtustrankaFormatedWithAdressOIB>
    <izvorni_sadrzaj> MOTO-KLUB ZAGREBTRANS SVETI KRIŽ ZAČRETJE, OIB 12597305198, trg Juraja Lambergera 3, 49223 Sveti Križ Začretje zastupanog po punomoćniku IVICA ŠAMEC</izvorni_sadrzaj>
    <derivirana_varijabla naziv="DomainObject.Predmet.ProtustrankaFormatedWithAdressOIB_1"> MOTO-KLUB ZAGREBTRANS SVETI KRIŽ ZAČRETJE, OIB 12597305198, trg Juraja Lambergera 3, 49223 Sveti Križ Začretje zastupanog po punomoćniku IVICA ŠAMEC</derivirana_varijabla>
  </DomainObject.Predmet.ProtustrankaFormatedWithAdressOIB>
  <DomainObject.Predmet.ProtustrankaWithAdress>
    <izvorni_sadrzaj>MOTO-KLUB ZAGREBTRANS SVETI KRIŽ ZAČRETJE trg Juraja Lambergera 3, 49223 Sveti Križ Začretje</izvorni_sadrzaj>
    <derivirana_varijabla naziv="DomainObject.Predmet.ProtustrankaWithAdress_1">MOTO-KLUB ZAGREBTRANS SVETI KRIŽ ZAČRETJE trg Juraja Lambergera 3, 49223 Sveti Križ Začretje</derivirana_varijabla>
  </DomainObject.Predmet.ProtustrankaWithAdress>
  <DomainObject.Predmet.ProtustrankaWithAdressOIB>
    <izvorni_sadrzaj>MOTO-KLUB ZAGREBTRANS SVETI KRIŽ ZAČRETJE, OIB 12597305198, trg Juraja Lambergera 3, 49223 Sveti Križ Začretje</izvorni_sadrzaj>
    <derivirana_varijabla naziv="DomainObject.Predmet.ProtustrankaWithAdressOIB_1">MOTO-KLUB ZAGREBTRANS SVETI KRIŽ ZAČRETJE, OIB 12597305198, trg Juraja Lambergera 3, 49223 Sveti Križ Začretje</derivirana_varijabla>
  </DomainObject.Predmet.ProtustrankaWithAdressOIB>
  <DomainObject.Predmet.ProtustrankaNazivFormated>
    <izvorni_sadrzaj>MOTO-KLUB ZAGREBTRANS SVETI KRIŽ ZAČRETJE</izvorni_sadrzaj>
    <derivirana_varijabla naziv="DomainObject.Predmet.ProtustrankaNazivFormated_1">MOTO-KLUB ZAGREBTRANS SVETI KRIŽ ZAČRETJE</derivirana_varijabla>
  </DomainObject.Predmet.ProtustrankaNazivFormated>
  <DomainObject.Predmet.ProtustrankaNazivFormatedOIB>
    <izvorni_sadrzaj>MOTO-KLUB ZAGREBTRANS SVETI KRIŽ ZAČRETJE, OIB 12597305198</izvorni_sadrzaj>
    <derivirana_varijabla naziv="DomainObject.Predmet.ProtustrankaNazivFormatedOIB_1">MOTO-KLUB ZAGREBTRANS SVETI KRIŽ ZAČRETJE, OIB 12597305198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MOTO-KLUB ZAGREBTRANS SVETI KRIŽ ZAČRETJE zastupanog po punomoćniku IVICA ŠAMEC</item>
    </izvorni_sadrzaj>
    <derivirana_varijabla naziv="DomainObject.Predmet.ProtuStrankaListFormated_1">
      <item>MOTO-KLUB ZAGREBTRANS SVETI KRIŽ ZAČRETJE zastupanog po punomoćniku IVICA ŠAMEC</item>
    </derivirana_varijabla>
  </DomainObject.Predmet.ProtuStrankaListFormated>
  <DomainObject.Predmet.ProtuStrankaListFormatedOIB>
    <izvorni_sadrzaj>
      <item>MOTO-KLUB ZAGREBTRANS SVETI KRIŽ ZAČRETJE, OIB 12597305198 zastupanog po punomoćniku IVICA ŠAMEC</item>
    </izvorni_sadrzaj>
    <derivirana_varijabla naziv="DomainObject.Predmet.ProtuStrankaListFormatedOIB_1">
      <item>MOTO-KLUB ZAGREBTRANS SVETI KRIŽ ZAČRETJE, OIB 12597305198 zastupanog po punomoćniku IVICA ŠAMEC</item>
    </derivirana_varijabla>
  </DomainObject.Predmet.ProtuStrankaListFormatedOIB>
  <DomainObject.Predmet.ProtuStrankaListFormatedWithAdress>
    <izvorni_sadrzaj>
      <item>MOTO-KLUB ZAGREBTRANS SVETI KRIŽ ZAČRETJE, trg Juraja Lambergera 3, 49223 Sveti Križ Začretje zastupanog po punomoćniku IVICA ŠAMEC</item>
    </izvorni_sadrzaj>
    <derivirana_varijabla naziv="DomainObject.Predmet.ProtuStrankaListFormatedWithAdress_1">
      <item>MOTO-KLUB ZAGREBTRANS SVETI KRIŽ ZAČRETJE, trg Juraja Lambergera 3, 49223 Sveti Križ Začretje zastupanog po punomoćniku IVICA ŠAMEC</item>
    </derivirana_varijabla>
  </DomainObject.Predmet.ProtuStrankaListFormatedWithAdress>
  <DomainObject.Predmet.ProtuStrankaListFormatedWithAdressOIB>
    <izvorni_sadrzaj>
      <item>MOTO-KLUB ZAGREBTRANS SVETI KRIŽ ZAČRETJE, OIB 12597305198, trg Juraja Lambergera 3, 49223 Sveti Križ Začretje zastupanog po punomoćniku IVICA ŠAMEC</item>
    </izvorni_sadrzaj>
    <derivirana_varijabla naziv="DomainObject.Predmet.ProtuStrankaListFormatedWithAdressOIB_1">
      <item>MOTO-KLUB ZAGREBTRANS SVETI KRIŽ ZAČRETJE, OIB 12597305198, trg Juraja Lambergera 3, 49223 Sveti Križ Začretje zastupanog po punomoćniku IVICA ŠAMEC</item>
    </derivirana_varijabla>
  </DomainObject.Predmet.ProtuStrankaListFormatedWithAdressOIB>
  <DomainObject.Predmet.ProtuStrankaListNazivFormated>
    <izvorni_sadrzaj>
      <item>MOTO-KLUB ZAGREBTRANS SVETI KRIŽ ZAČRETJE</item>
    </izvorni_sadrzaj>
    <derivirana_varijabla naziv="DomainObject.Predmet.ProtuStrankaListNazivFormated_1">
      <item>MOTO-KLUB ZAGREBTRANS SVETI KRIŽ ZAČRETJE</item>
    </derivirana_varijabla>
  </DomainObject.Predmet.ProtuStrankaListNazivFormated>
  <DomainObject.Predmet.ProtuStrankaListNazivFormatedOIB>
    <izvorni_sadrzaj>
      <item>MOTO-KLUB ZAGREBTRANS SVETI KRIŽ ZAČRETJE, OIB 12597305198</item>
    </izvorni_sadrzaj>
    <derivirana_varijabla naziv="DomainObject.Predmet.ProtuStrankaListNazivFormatedOIB_1">
      <item>MOTO-KLUB ZAGREBTRANS SVETI KRIŽ ZAČRETJE, OIB 12597305198</item>
    </derivirana_varijabla>
  </DomainObject.Predmet.ProtuStrankaListNazivFormatedOIB>
  <DomainObject.Predmet.OstaliListFormated>
    <izvorni_sadrzaj>
      <item>IVICA ŠAMEC punomoćnik sudionika u postupku MOTO-KLUB ZAGREBTRANS SVETI KRIŽ ZAČRETJE</item>
    </izvorni_sadrzaj>
    <derivirana_varijabla naziv="DomainObject.Predmet.OstaliListFormated_1">
      <item>IVICA ŠAMEC punomoćnik sudionika u postupku MOTO-KLUB ZAGREBTRANS SVETI KRIŽ ZAČRETJE</item>
    </derivirana_varijabla>
  </DomainObject.Predmet.OstaliListFormated>
  <DomainObject.Predmet.OstaliListFormatedOIB>
    <izvorni_sadrzaj>
      <item>IVICA ŠAMEC punomoćnik sudionika u postupku MOTO-KLUB ZAGREBTRANS SVETI KRIŽ ZAČRETJE</item>
    </izvorni_sadrzaj>
    <derivirana_varijabla naziv="DomainObject.Predmet.OstaliListFormatedOIB_1">
      <item>IVICA ŠAMEC punomoćnik sudionika u postupku MOTO-KLUB ZAGREBTRANS SVETI KRIŽ ZAČRETJE</item>
    </derivirana_varijabla>
  </DomainObject.Predmet.OstaliListFormatedOIB>
  <DomainObject.Predmet.OstaliListFormatedWithAdress>
    <izvorni_sadrzaj>
      <item>IVICA ŠAMEC punomoćnik sudionika u postupku MOTO-KLUB ZAGREBTRANS SVETI KRIŽ ZAČRETJE</item>
    </izvorni_sadrzaj>
    <derivirana_varijabla naziv="DomainObject.Predmet.OstaliListFormatedWithAdress_1">
      <item>IVICA ŠAMEC punomoćnik sudionika u postupku MOTO-KLUB ZAGREBTRANS SVETI KRIŽ ZAČRETJE</item>
    </derivirana_varijabla>
  </DomainObject.Predmet.OstaliListFormatedWithAdress>
  <DomainObject.Predmet.OstaliListFormatedWithAdressOIB>
    <izvorni_sadrzaj>
      <item>IVICA ŠAMEC punomoćnik sudionika u postupku MOTO-KLUB ZAGREBTRANS SVETI KRIŽ ZAČRETJE</item>
    </izvorni_sadrzaj>
    <derivirana_varijabla naziv="DomainObject.Predmet.OstaliListFormatedWithAdressOIB_1">
      <item>IVICA ŠAMEC punomoćnik sudionika u postupku MOTO-KLUB ZAGREBTRANS SVETI KRIŽ ZAČRETJE</item>
    </derivirana_varijabla>
  </DomainObject.Predmet.OstaliListFormatedWithAdressOIB>
  <DomainObject.Predmet.OstaliListNazivFormated>
    <izvorni_sadrzaj>
      <item>IVICA ŠAMEC</item>
    </izvorni_sadrzaj>
    <derivirana_varijabla naziv="DomainObject.Predmet.OstaliListNazivFormated_1">
      <item>IVICA ŠAMEC</item>
    </derivirana_varijabla>
  </DomainObject.Predmet.OstaliListNazivFormated>
  <DomainObject.Predmet.OstaliListNazivFormatedOIB>
    <izvorni_sadrzaj>
      <item>IVICA ŠAMEC</item>
    </izvorni_sadrzaj>
    <derivirana_varijabla naziv="DomainObject.Predmet.OstaliListNazivFormatedOIB_1">
      <item>IVICA ŠAMEC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MOTO-KLUB ZAGREBTRANS SVETI KRIŽ ZAČRETJE</izvorni_sadrzaj>
    <derivirana_varijabla naziv="DomainObject.Predmet.ProtustrankaIDrugi_1">MOTO-KLUB ZAGREBTRANS SVETI KRIŽ ZAČRETJE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MOTO-KLUB ZAGREBTRANS SVETI KRIŽ ZAČRETJE, OIB 12597305198, trg Juraja Lambergera 3, 49223 Sveti Križ Začretje</izvorni_sadrzaj>
    <derivirana_varijabla naziv="DomainObject.Predmet.ProtustrankaIDrugiAdressOIB_1">MOTO-KLUB ZAGREBTRANS SVETI KRIŽ ZAČRETJE, OIB 12597305198, trg Juraja Lambergera 3,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MOTO-KLUB ZAGREBTRANS SVETI KRIŽ ZAČRETJE</item>
      <item>FINA Regionalni centar Zagreb</item>
      <item>IVICA ŠAMEC</item>
    </izvorni_sadrzaj>
    <derivirana_varijabla naziv="DomainObject.Predmet.SudioniciListNaziv_1">
      <item>MOTO-KLUB ZAGREBTRANS SVETI KRIŽ ZAČRETJE</item>
      <item>FINA Regionalni centar Zagreb</item>
      <item>IVICA ŠAMEC</item>
    </derivirana_varijabla>
  </DomainObject.Predmet.SudioniciListNaziv>
  <DomainObject.Predmet.SudioniciListAdressOIB>
    <izvorni_sadrzaj>
      <item>MOTO-KLUB ZAGREBTRANS SVETI KRIŽ ZAČRETJE, OIB 12597305198, trg Juraja Lambergera 3,49223 Sveti Križ Začretje</item>
      <item>FINA Regionalni centar Zagreb, OIB 85821130368, Trg svibanjskih žrtava 1995. 1,10000 Zagreb</item>
      <item>IVICA ŠAMEC</item>
    </izvorni_sadrzaj>
    <derivirana_varijabla naziv="DomainObject.Predmet.SudioniciListAdressOIB_1">
      <item>MOTO-KLUB ZAGREBTRANS SVETI KRIŽ ZAČRETJE, OIB 12597305198, trg Juraja Lambergera 3,49223 Sveti Križ Začretje</item>
      <item>FINA Regionalni centar Zagreb, OIB 85821130368, Trg svibanjskih žrtava 1995. 1,10000 Zagreb</item>
      <item>IVICA ŠAMEC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12597305198</item>
      <item>, OIB 85821130368</item>
      <item>, OIB null</item>
    </izvorni_sadrzaj>
    <derivirana_varijabla naziv="DomainObject.Predmet.SudioniciListNazivOIB_1">
      <item>, OIB 12597305198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2016-02-23T13:50:00Z</dcterms:created>
  <dc:creator>ilukac</dc:creator>
  <cp:lastModifiedBy>Ksenija Nol</cp:lastModifiedBy>
  <cp:lastPrinted>2016-02-19T14:11:00Z</cp:lastPrinted>
  <dcterms:modified xmlns:xsi="http://www.w3.org/2001/XMLSchema-instance" xsi:type="dcterms:W3CDTF">2016-02-23T13:54:00Z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