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fa74" w14:paraId="f11fa74" w:rsidRDefault="0045653D" w:rsidP="0045653D" w:rsidR="0045653D" w:rsidRPr="0045653D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45653D">
        <w:rPr>
          <w:rFonts w:cs="Times New Roman"/>
          <w:b/>
          <w:bCs/>
          <w:sz w:val="24"/>
          <w:szCs w:val="24"/>
        </w:rPr>
        <w:t>Obrazac 20.</w:t>
      </w:r>
    </w:p>
    <w:p w:rsidRDefault="0045653D" w:rsidP="0045653D" w:rsidR="0045653D" w:rsidRPr="0045653D">
      <w:pPr>
        <w:jc w:val="center"/>
        <w:rPr>
          <w:rFonts w:cs="Tahoma"/>
          <w:b/>
          <w:bCs/>
          <w:sz w:val="24"/>
          <w:szCs w:val="24"/>
        </w:rPr>
      </w:pPr>
      <w:r w:rsidRPr="0045653D">
        <w:rPr>
          <w:rFonts w:cs="Tahoma"/>
          <w:b/>
          <w:bCs/>
          <w:sz w:val="24"/>
          <w:szCs w:val="24"/>
        </w:rPr>
        <w:t>IZVJEŠĆE STEČAJNOGA UPRAVITELJA O TIJEKU STEČAJNOGA POSTUPKA I STANJU STEČAJNE MASE</w:t>
      </w:r>
    </w:p>
    <w:p w:rsidRDefault="0045653D" w:rsidP="0045653D" w:rsidR="0045653D" w:rsidRPr="003E06B7">
      <w:pPr>
        <w:jc w:val="center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45653D" w:rsidP="0045653D" w:rsidR="0045653D" w:rsidRPr="003E06B7">
      <w:pPr>
        <w:jc w:val="center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45653D" w:rsidP="0045653D" w:rsidR="0045653D" w:rsidRPr="003E06B7">
      <w:pPr>
        <w:jc w:val="center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45653D" w:rsidP="0045653D" w:rsidR="0045653D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45653D" w:rsidP="0045653D" w:rsidR="0045653D" w:rsidRPr="0045653D">
      <w:pPr>
        <w:jc w:val="both"/>
        <w:rPr>
          <w:rFonts w:cs="Tahoma"/>
          <w:b/>
          <w:bCs/>
          <w:sz w:val="24"/>
          <w:szCs w:val="24"/>
        </w:rPr>
      </w:pPr>
      <w:r w:rsidRPr="0045653D">
        <w:rPr>
          <w:rFonts w:cs="Tahoma"/>
          <w:sz w:val="24"/>
          <w:szCs w:val="24"/>
          <w:lang w:val="pl-PL"/>
        </w:rPr>
        <w:t>Nadle</w:t>
      </w:r>
      <w:r w:rsidRPr="0045653D">
        <w:rPr>
          <w:rFonts w:cs="Tahoma"/>
          <w:sz w:val="24"/>
          <w:szCs w:val="24"/>
        </w:rPr>
        <w:t>ž</w:t>
      </w:r>
      <w:r w:rsidRPr="0045653D">
        <w:rPr>
          <w:rFonts w:cs="Tahoma"/>
          <w:sz w:val="24"/>
          <w:szCs w:val="24"/>
          <w:lang w:val="pl-PL"/>
        </w:rPr>
        <w:t>ni</w:t>
      </w:r>
      <w:r w:rsidRPr="0045653D">
        <w:rPr>
          <w:rFonts w:cs="Tahoma"/>
          <w:sz w:val="24"/>
          <w:szCs w:val="24"/>
        </w:rPr>
        <w:t xml:space="preserve"> </w:t>
      </w:r>
      <w:r w:rsidRPr="0045653D">
        <w:rPr>
          <w:rFonts w:cs="Tahoma"/>
          <w:sz w:val="24"/>
          <w:szCs w:val="24"/>
          <w:lang w:val="pl-PL"/>
        </w:rPr>
        <w:t>trgova</w:t>
      </w:r>
      <w:r w:rsidRPr="0045653D">
        <w:rPr>
          <w:rFonts w:cs="Tahoma"/>
          <w:sz w:val="24"/>
          <w:szCs w:val="24"/>
        </w:rPr>
        <w:t>č</w:t>
      </w:r>
      <w:r w:rsidRPr="0045653D">
        <w:rPr>
          <w:rFonts w:cs="Tahoma"/>
          <w:sz w:val="24"/>
          <w:szCs w:val="24"/>
          <w:lang w:val="pl-PL"/>
        </w:rPr>
        <w:t>ki</w:t>
      </w:r>
      <w:r w:rsidRPr="0045653D">
        <w:rPr>
          <w:rFonts w:cs="Tahoma"/>
          <w:sz w:val="24"/>
          <w:szCs w:val="24"/>
        </w:rPr>
        <w:t xml:space="preserve"> </w:t>
      </w:r>
      <w:r w:rsidRPr="0045653D">
        <w:rPr>
          <w:rFonts w:cs="Tahoma"/>
          <w:sz w:val="24"/>
          <w:szCs w:val="24"/>
          <w:lang w:val="pl-PL"/>
        </w:rPr>
        <w:t>sud:</w:t>
      </w:r>
      <w:r w:rsidRPr="0045653D">
        <w:rPr>
          <w:rFonts w:cs="Tahoma"/>
          <w:sz w:val="24"/>
          <w:szCs w:val="24"/>
        </w:rPr>
        <w:t xml:space="preserve"> </w:t>
      </w:r>
      <w:r w:rsidRPr="0045653D">
        <w:rPr>
          <w:rFonts w:cs="Tahoma"/>
          <w:b/>
          <w:bCs/>
          <w:sz w:val="24"/>
          <w:szCs w:val="24"/>
        </w:rPr>
        <w:t>TRGOVAČKI SUD U ZAGREBU</w:t>
      </w:r>
    </w:p>
    <w:p w:rsidRDefault="0045653D" w:rsidP="0045653D" w:rsidR="0045653D" w:rsidRPr="0045653D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45653D">
        <w:rPr>
          <w:rFonts w:cs="Tahoma"/>
          <w:sz w:val="24"/>
          <w:szCs w:val="24"/>
          <w:lang w:val="pl-PL"/>
        </w:rPr>
        <w:t xml:space="preserve">Poslovni broj spisa:       </w:t>
      </w:r>
      <w:r w:rsidRPr="0045653D">
        <w:rPr>
          <w:rFonts w:cs="Tahoma"/>
          <w:b/>
          <w:bCs/>
          <w:sz w:val="24"/>
          <w:szCs w:val="24"/>
          <w:lang w:val="pl-PL"/>
        </w:rPr>
        <w:t>ST-7/13</w:t>
      </w:r>
    </w:p>
    <w:p w:rsidRDefault="0045653D" w:rsidP="0045653D" w:rsidR="0045653D" w:rsidRPr="0045653D">
      <w:pPr>
        <w:jc w:val="both"/>
        <w:rPr>
          <w:rFonts w:cs="Tahoma"/>
          <w:b/>
          <w:bCs/>
          <w:sz w:val="24"/>
          <w:szCs w:val="24"/>
        </w:rPr>
      </w:pPr>
      <w:r w:rsidRPr="0045653D">
        <w:rPr>
          <w:rFonts w:cs="Tahoma"/>
          <w:sz w:val="24"/>
          <w:szCs w:val="24"/>
          <w:lang w:val="pl-PL"/>
        </w:rPr>
        <w:t xml:space="preserve">Dužnik (ime i prezime / tvrtka ili naziv, OIB, adresa / sjedište)       </w:t>
      </w:r>
      <w:r w:rsidRPr="0045653D">
        <w:rPr>
          <w:rFonts w:cs="Tahoma"/>
          <w:b/>
          <w:bCs/>
          <w:sz w:val="24"/>
          <w:szCs w:val="24"/>
          <w:lang w:val="pl-PL"/>
        </w:rPr>
        <w:t>EURO RENT GRUPA</w:t>
      </w:r>
      <w:r w:rsidRPr="0045653D">
        <w:rPr>
          <w:rFonts w:cs="Tahoma"/>
          <w:sz w:val="24"/>
          <w:szCs w:val="24"/>
          <w:lang w:val="pl-PL"/>
        </w:rPr>
        <w:t xml:space="preserve"> </w:t>
      </w:r>
      <w:r w:rsidRPr="0045653D">
        <w:rPr>
          <w:rFonts w:cs="Tahoma"/>
          <w:b/>
          <w:bCs/>
          <w:sz w:val="24"/>
          <w:szCs w:val="24"/>
        </w:rPr>
        <w:t>d.o.o.  u stečaju, Zagreb, Samoborska c. 93, OIB: 69093692560</w:t>
      </w:r>
    </w:p>
    <w:p w:rsidRDefault="0045653D" w:rsidP="0045653D" w:rsidR="0045653D" w:rsidRPr="003E294F">
      <w:pPr>
        <w:jc w:val="center"/>
        <w:rPr>
          <w:rFonts w:cs="Times New Roman" w:hAnsi="Times New Roman" w:ascii="Times New Roman"/>
          <w:sz w:val="16"/>
          <w:szCs w:val="16"/>
          <w:lang w:val="pl-PL"/>
        </w:rPr>
      </w:pPr>
    </w:p>
    <w:p w:rsidRDefault="0045653D" w:rsidP="0045653D" w:rsidR="0045653D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45653D" w:rsidP="0045653D" w:rsidR="0045653D" w:rsidRPr="0045653D">
      <w:pPr>
        <w:jc w:val="center"/>
        <w:rPr>
          <w:rFonts w:cs="Times New Roman"/>
          <w:sz w:val="24"/>
          <w:szCs w:val="24"/>
          <w:lang w:val="pl-PL"/>
        </w:rPr>
      </w:pPr>
    </w:p>
    <w:p w:rsidRDefault="0045653D" w:rsidP="0045653D" w:rsidR="0045653D" w:rsidRPr="0045653D">
      <w:pPr>
        <w:spacing w:after="0"/>
        <w:jc w:val="both"/>
        <w:rPr>
          <w:rFonts w:cs="Tahoma"/>
          <w:b/>
          <w:bCs/>
          <w:sz w:val="24"/>
          <w:szCs w:val="24"/>
          <w:lang w:val="pl-PL"/>
        </w:rPr>
      </w:pPr>
      <w:r w:rsidRPr="0045653D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trans" w:name="ls"/>
          <w:attr w:val="03" w:name="Month"/>
          <w:attr w:val="18" w:name="Day"/>
          <w:attr w:val="2017" w:name="Year"/>
        </w:smartTagPr>
        <w:r w:rsidR="001C35DF">
          <w:rPr>
            <w:rFonts w:cs="Tahoma"/>
            <w:b/>
            <w:bCs/>
            <w:sz w:val="24"/>
            <w:szCs w:val="24"/>
            <w:lang w:val="pl-PL"/>
          </w:rPr>
          <w:t>18.03.2017</w:t>
        </w:r>
        <w:r w:rsidRPr="0045653D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Pr="0045653D">
        <w:rPr>
          <w:rFonts w:cs="Tahoma"/>
          <w:b/>
          <w:bCs/>
          <w:sz w:val="24"/>
          <w:szCs w:val="24"/>
          <w:lang w:val="pl-PL"/>
        </w:rPr>
        <w:t xml:space="preserve">  DO </w:t>
      </w:r>
      <w:smartTag w:element="date" w:uri="urn:schemas-microsoft-com:office:smarttags">
        <w:smartTagPr>
          <w:attr w:val="trans" w:name="ls"/>
          <w:attr w:val="06" w:name="Month"/>
          <w:attr w:val="19" w:name="Day"/>
          <w:attr w:val="2017" w:name="Year"/>
        </w:smartTagPr>
        <w:r w:rsidRPr="0045653D">
          <w:rPr>
            <w:rFonts w:cs="Tahoma"/>
            <w:b/>
            <w:bCs/>
            <w:sz w:val="24"/>
            <w:szCs w:val="24"/>
            <w:lang w:val="pl-PL"/>
          </w:rPr>
          <w:t>1</w:t>
        </w:r>
        <w:r w:rsidR="001C35DF">
          <w:rPr>
            <w:rFonts w:cs="Tahoma"/>
            <w:b/>
            <w:bCs/>
            <w:sz w:val="24"/>
            <w:szCs w:val="24"/>
            <w:lang w:val="pl-PL"/>
          </w:rPr>
          <w:t>9</w:t>
        </w:r>
        <w:r w:rsidRPr="0045653D">
          <w:rPr>
            <w:rFonts w:cs="Tahoma"/>
            <w:b/>
            <w:bCs/>
            <w:sz w:val="24"/>
            <w:szCs w:val="24"/>
            <w:lang w:val="pl-PL"/>
          </w:rPr>
          <w:t>.0</w:t>
        </w:r>
        <w:r w:rsidR="001C35DF">
          <w:rPr>
            <w:rFonts w:cs="Tahoma"/>
            <w:b/>
            <w:bCs/>
            <w:sz w:val="24"/>
            <w:szCs w:val="24"/>
            <w:lang w:val="pl-PL"/>
          </w:rPr>
          <w:t>6</w:t>
        </w:r>
        <w:r w:rsidRPr="0045653D">
          <w:rPr>
            <w:rFonts w:cs="Tahoma"/>
            <w:b/>
            <w:bCs/>
            <w:sz w:val="24"/>
            <w:szCs w:val="24"/>
            <w:lang w:val="pl-PL"/>
          </w:rPr>
          <w:t>.2017.</w:t>
        </w:r>
      </w:smartTag>
    </w:p>
    <w:p w:rsidRDefault="0045653D" w:rsidP="0045653D" w:rsidR="0045653D" w:rsidRPr="0045653D">
      <w:pPr>
        <w:jc w:val="both"/>
        <w:rPr>
          <w:rFonts w:cs="Times New Roman"/>
          <w:sz w:val="24"/>
          <w:szCs w:val="24"/>
        </w:rPr>
      </w:pPr>
    </w:p>
    <w:p w:rsidRDefault="0045653D" w:rsidP="0045653D" w:rsidR="0045653D" w:rsidRPr="0045653D">
      <w:pPr>
        <w:jc w:val="both"/>
        <w:rPr>
          <w:rFonts w:cs="Tahoma"/>
          <w:sz w:val="24"/>
          <w:szCs w:val="24"/>
        </w:rPr>
      </w:pPr>
      <w:r w:rsidRPr="0045653D">
        <w:rPr>
          <w:rFonts w:cs="Tahoma"/>
          <w:sz w:val="24"/>
          <w:szCs w:val="24"/>
        </w:rPr>
        <w:t xml:space="preserve">Rješenjem Trgovačkog suda u Zagrebu broj 20. St-7/13  od </w:t>
      </w:r>
      <w:smartTag w:element="date" w:uri="urn:schemas-microsoft-com:office:smarttags">
        <w:smartTagPr>
          <w:attr w:val="2013" w:name="Year"/>
          <w:attr w:val="23" w:name="Day"/>
          <w:attr w:val="5" w:name="Month"/>
          <w:attr w:val="trans" w:name="ls"/>
        </w:smartTagPr>
        <w:r w:rsidRPr="0045653D">
          <w:rPr>
            <w:rFonts w:cs="Tahoma"/>
            <w:sz w:val="24"/>
            <w:szCs w:val="24"/>
          </w:rPr>
          <w:t>23. svibnja 2013</w:t>
        </w:r>
      </w:smartTag>
      <w:r w:rsidRPr="0045653D">
        <w:rPr>
          <w:rFonts w:cs="Tahoma"/>
          <w:sz w:val="24"/>
          <w:szCs w:val="24"/>
        </w:rPr>
        <w:t>. godine,  otvoren je stečajni postupak nad dužnikom EURO RENT GRUPA d.o.o., Zagreb, Samoborska c. 93, OIB: 69093692560.</w:t>
      </w:r>
    </w:p>
    <w:p w:rsidRDefault="0045653D" w:rsidP="0045653D" w:rsidR="0045653D" w:rsidRPr="0045653D">
      <w:pPr>
        <w:jc w:val="both"/>
        <w:rPr>
          <w:rFonts w:cs="Tahoma"/>
          <w:sz w:val="24"/>
          <w:szCs w:val="24"/>
        </w:rPr>
      </w:pPr>
      <w:r w:rsidRPr="0045653D">
        <w:rPr>
          <w:rFonts w:cs="Tahoma"/>
          <w:sz w:val="24"/>
          <w:szCs w:val="24"/>
        </w:rPr>
        <w:t xml:space="preserve">Ispitno i izvještajno ročište održano je dana </w:t>
      </w:r>
      <w:smartTag w:element="date" w:uri="urn:schemas-microsoft-com:office:smarttags">
        <w:smartTagPr>
          <w:attr w:val="2013" w:name="Year"/>
          <w:attr w:val="12" w:name="Day"/>
          <w:attr w:val="9" w:name="Month"/>
          <w:attr w:val="trans" w:name="ls"/>
        </w:smartTagPr>
        <w:r w:rsidRPr="0045653D">
          <w:rPr>
            <w:rFonts w:cs="Tahoma"/>
            <w:sz w:val="24"/>
            <w:szCs w:val="24"/>
          </w:rPr>
          <w:t>12. rujna 2013</w:t>
        </w:r>
      </w:smartTag>
      <w:r w:rsidRPr="0045653D">
        <w:rPr>
          <w:rFonts w:cs="Tahoma"/>
          <w:sz w:val="24"/>
          <w:szCs w:val="24"/>
        </w:rPr>
        <w:t xml:space="preserve">. godine </w:t>
      </w:r>
    </w:p>
    <w:p w:rsidRDefault="0045653D" w:rsidP="0045653D" w:rsidR="0045653D" w:rsidRPr="0045653D">
      <w:pPr>
        <w:jc w:val="both"/>
        <w:rPr>
          <w:rFonts w:cs="Tahoma"/>
          <w:sz w:val="24"/>
          <w:szCs w:val="24"/>
          <w:lang w:val="pl-PL"/>
        </w:rPr>
      </w:pPr>
      <w:r w:rsidRPr="0045653D">
        <w:rPr>
          <w:rFonts w:cs="Tahoma"/>
          <w:sz w:val="24"/>
          <w:szCs w:val="24"/>
        </w:rPr>
        <w:t xml:space="preserve">Posebno ispitno ročište održano je dana </w:t>
      </w:r>
      <w:smartTag w:element="date" w:uri="urn:schemas-microsoft-com:office:smarttags">
        <w:smartTagPr>
          <w:attr w:val="2015" w:name="Year"/>
          <w:attr w:val="09" w:name="Day"/>
          <w:attr w:val="9" w:name="Month"/>
          <w:attr w:val="trans" w:name="ls"/>
        </w:smartTagPr>
        <w:r w:rsidRPr="0045653D">
          <w:rPr>
            <w:rFonts w:cs="Tahoma"/>
            <w:sz w:val="24"/>
            <w:szCs w:val="24"/>
          </w:rPr>
          <w:t>09. rujna 2015</w:t>
        </w:r>
      </w:smartTag>
      <w:r w:rsidRPr="0045653D">
        <w:rPr>
          <w:rFonts w:cs="Tahoma"/>
          <w:sz w:val="24"/>
          <w:szCs w:val="24"/>
        </w:rPr>
        <w:t>. godine</w:t>
      </w:r>
    </w:p>
    <w:p w:rsidRDefault="0045653D" w:rsidP="0045653D" w:rsidR="0045653D">
      <w:pPr>
        <w:jc w:val="both"/>
        <w:rPr>
          <w:rFonts w:cs="Tahoma" w:hAnsi="Tahoma" w:ascii="Tahoma"/>
          <w:sz w:val="16"/>
          <w:szCs w:val="16"/>
          <w:lang w:val="pl-PL"/>
        </w:rPr>
      </w:pPr>
    </w:p>
    <w:p w:rsidRDefault="0045653D" w:rsidP="0045653D" w:rsidR="0045653D" w:rsidRPr="00323F16">
      <w:pPr>
        <w:jc w:val="both"/>
        <w:rPr>
          <w:rFonts w:cs="Tahoma" w:hAnsi="Tahoma" w:ascii="Tahoma"/>
          <w:sz w:val="16"/>
          <w:szCs w:val="16"/>
          <w:lang w:val="pl-PL"/>
        </w:rPr>
      </w:pPr>
    </w:p>
    <w:p w:rsidRDefault="0045653D" w:rsidP="0045653D" w:rsidR="0045653D" w:rsidRPr="00323F16">
      <w:pPr>
        <w:jc w:val="both"/>
        <w:rPr>
          <w:rFonts w:cs="Tahoma" w:hAnsi="Tahoma" w:ascii="Tahoma"/>
          <w:sz w:val="16"/>
          <w:szCs w:val="16"/>
          <w:lang w:val="pl-PL"/>
        </w:rPr>
      </w:pPr>
    </w:p>
    <w:p w:rsidRDefault="0045653D" w:rsidP="0045653D" w:rsidR="0045653D" w:rsidRPr="008629D3">
      <w:pPr>
        <w:rPr>
          <w:rFonts w:cs="Tahoma"/>
          <w:b/>
          <w:bCs/>
          <w:lang w:val="pl-PL"/>
        </w:rPr>
      </w:pPr>
      <w:r w:rsidRPr="008629D3">
        <w:rPr>
          <w:rFonts w:cs="Tahoma"/>
          <w:b/>
          <w:bCs/>
          <w:lang w:val="pl-PL"/>
        </w:rPr>
        <w:t>II. STANJE STEČAJNE MASE</w:t>
      </w:r>
    </w:p>
    <w:p w:rsidRDefault="00583BF4" w:rsidP="00583BF4" w:rsidR="00583BF4">
      <w:pPr>
        <w:spacing w:after="0"/>
        <w:jc w:val="both"/>
        <w:rPr>
          <w:rFonts w:cs="Tahoma"/>
          <w:b/>
          <w:bCs/>
          <w:sz w:val="24"/>
          <w:szCs w:val="24"/>
        </w:rPr>
      </w:pPr>
    </w:p>
    <w:p w:rsidRDefault="00583BF4" w:rsidP="00583BF4" w:rsidR="00583BF4" w:rsidRPr="008629D3">
      <w:pPr>
        <w:spacing w:after="0"/>
        <w:jc w:val="both"/>
        <w:rPr>
          <w:rFonts w:cs="Tahoma"/>
          <w:b/>
          <w:bCs/>
          <w:sz w:val="24"/>
          <w:szCs w:val="24"/>
        </w:rPr>
      </w:pPr>
      <w:r w:rsidRPr="008629D3">
        <w:rPr>
          <w:rFonts w:cs="Tahoma"/>
          <w:b/>
          <w:bCs/>
          <w:sz w:val="24"/>
          <w:szCs w:val="24"/>
        </w:rPr>
        <w:t>II.1. Unovčenje imovine stečajnog dužnika</w:t>
      </w:r>
    </w:p>
    <w:p w:rsidRDefault="0045653D" w:rsidP="0045653D" w:rsidR="0045653D" w:rsidRPr="008629D3">
      <w:pPr>
        <w:spacing w:after="0"/>
        <w:jc w:val="both"/>
        <w:rPr>
          <w:rFonts w:cs="Tahoma"/>
          <w:b/>
          <w:bCs/>
        </w:rPr>
      </w:pPr>
    </w:p>
    <w:p w:rsidRDefault="0045653D" w:rsidP="0045653D" w:rsidR="0045653D" w:rsidRPr="008629D3">
      <w:pPr>
        <w:spacing w:after="0"/>
        <w:jc w:val="both"/>
        <w:rPr>
          <w:rFonts w:cs="Tahoma"/>
          <w:b/>
          <w:bCs/>
          <w:sz w:val="24"/>
          <w:szCs w:val="24"/>
        </w:rPr>
      </w:pPr>
      <w:r w:rsidRPr="008629D3">
        <w:rPr>
          <w:rFonts w:cs="Tahoma"/>
          <w:b/>
          <w:bCs/>
          <w:sz w:val="24"/>
          <w:szCs w:val="24"/>
        </w:rPr>
        <w:t>II.1.2. Nekrenine</w:t>
      </w:r>
    </w:p>
    <w:p w:rsidRDefault="0045653D" w:rsidP="0045653D" w:rsidR="0045653D">
      <w:pPr>
        <w:spacing w:after="0"/>
        <w:jc w:val="both"/>
        <w:rPr>
          <w:rFonts w:cs="Tahoma"/>
          <w:bCs/>
          <w:sz w:val="24"/>
          <w:szCs w:val="24"/>
        </w:rPr>
      </w:pPr>
    </w:p>
    <w:p w:rsidRDefault="00583BF4" w:rsidP="00583BF4" w:rsidR="00583BF4" w:rsidRPr="008629D3">
      <w:pPr>
        <w:spacing w:after="0"/>
        <w:jc w:val="both"/>
        <w:rPr>
          <w:rFonts w:cs="Tahoma"/>
          <w:b/>
          <w:bCs/>
          <w:i/>
        </w:rPr>
      </w:pPr>
      <w:r w:rsidRPr="008629D3">
        <w:rPr>
          <w:rFonts w:cs="Tahoma"/>
          <w:b/>
          <w:bCs/>
          <w:i/>
        </w:rPr>
        <w:tab/>
        <w:t>U ovom stečajnom postupku</w:t>
      </w:r>
      <w:r>
        <w:rPr>
          <w:rFonts w:cs="Tahoma"/>
          <w:b/>
          <w:bCs/>
          <w:i/>
        </w:rPr>
        <w:t xml:space="preserve"> nije unovčena samo nekretnina u Zagrebu, koju u naravi čine tri zemljišta, odnosno oranice, koje su </w:t>
      </w:r>
      <w:r w:rsidRPr="0076091C">
        <w:rPr>
          <w:rFonts w:cs="Tahoma"/>
          <w:b/>
          <w:bCs/>
          <w:i/>
        </w:rPr>
        <w:t>povezan</w:t>
      </w:r>
      <w:r>
        <w:rPr>
          <w:rFonts w:cs="Tahoma"/>
          <w:b/>
          <w:bCs/>
          <w:i/>
        </w:rPr>
        <w:t>e</w:t>
      </w:r>
      <w:r w:rsidRPr="0076091C">
        <w:rPr>
          <w:rFonts w:cs="Tahoma"/>
          <w:b/>
          <w:bCs/>
          <w:i/>
        </w:rPr>
        <w:t xml:space="preserve"> i čine cjelinu ukupne površine </w:t>
      </w:r>
      <w:smartTag w:element="metricconverter" w:uri="urn:schemas-microsoft-com:office:smarttags">
        <w:smartTagPr>
          <w:attr w:val="5561 m2" w:name="ProductID"/>
        </w:smartTagPr>
        <w:r w:rsidRPr="0076091C">
          <w:rPr>
            <w:rFonts w:cs="Tahoma"/>
            <w:b/>
            <w:bCs/>
            <w:i/>
          </w:rPr>
          <w:t>5561 m</w:t>
        </w:r>
        <w:r w:rsidRPr="0076091C">
          <w:rPr>
            <w:rFonts w:cs="Tahoma"/>
            <w:b/>
            <w:bCs/>
            <w:i/>
            <w:vertAlign w:val="superscript"/>
          </w:rPr>
          <w:t>2</w:t>
        </w:r>
      </w:smartTag>
      <w:r>
        <w:rPr>
          <w:rFonts w:cs="Tahoma"/>
          <w:b/>
          <w:bCs/>
          <w:i/>
        </w:rPr>
        <w:t xml:space="preserve">. Kao što je već ranije izvješteno, razlog  nemogućnosti unovčenja gornje nekretnine leži u činjenici da, bez obzira da li će istu unovčavati stečajni dužnik ili razlučni vjerovnik, unovčenje će biti moguće tek nakon što  </w:t>
      </w:r>
      <w:r w:rsidRPr="008629D3">
        <w:rPr>
          <w:rFonts w:cs="Tahoma"/>
          <w:b/>
          <w:bCs/>
          <w:i/>
        </w:rPr>
        <w:t xml:space="preserve">Vrhovni sud RH </w:t>
      </w:r>
      <w:r>
        <w:rPr>
          <w:rFonts w:cs="Tahoma"/>
          <w:b/>
          <w:bCs/>
          <w:i/>
        </w:rPr>
        <w:t xml:space="preserve"> riješi pitanje sukoba nadležnosti, odnosno donese odluku koji je sud Općinski građanski ili  trgovački sud u Zagrebu, nadležan za postupanje u predmetnoj pravnoj stvari. Uvidom u spis utvrđeno je da takva sudska odluka nije još donešena. Tek nakon pravomoćn</w:t>
      </w:r>
      <w:r w:rsidR="000477DE">
        <w:rPr>
          <w:rFonts w:cs="Tahoma"/>
          <w:b/>
          <w:bCs/>
          <w:i/>
        </w:rPr>
        <w:t xml:space="preserve">osti </w:t>
      </w:r>
      <w:r>
        <w:rPr>
          <w:rFonts w:cs="Tahoma"/>
          <w:b/>
          <w:bCs/>
          <w:i/>
        </w:rPr>
        <w:t>donešene sudske odluke  biti će moguće daljnje postupanje.</w:t>
      </w:r>
    </w:p>
    <w:p w:rsidRDefault="00583BF4" w:rsidP="0045653D" w:rsidR="00583BF4" w:rsidRPr="008629D3">
      <w:pPr>
        <w:spacing w:after="0"/>
        <w:jc w:val="both"/>
        <w:rPr>
          <w:rFonts w:cs="Tahoma"/>
          <w:bCs/>
          <w:sz w:val="24"/>
          <w:szCs w:val="24"/>
        </w:rPr>
      </w:pPr>
    </w:p>
    <w:p w:rsidRDefault="0076091C" w:rsidP="0045653D" w:rsidR="0045653D" w:rsidRPr="008629D3">
      <w:pPr>
        <w:spacing w:after="0"/>
        <w:ind w:firstLine="720"/>
        <w:jc w:val="both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>S</w:t>
      </w:r>
      <w:r w:rsidR="0045653D" w:rsidRPr="008629D3">
        <w:rPr>
          <w:rFonts w:cs="Tahoma"/>
          <w:bCs/>
          <w:sz w:val="24"/>
          <w:szCs w:val="24"/>
        </w:rPr>
        <w:t>tečajni dužnik ima u vlasništvu nekretnine u Zagrebu (</w:t>
      </w:r>
      <w:r w:rsidR="0045653D" w:rsidRPr="008629D3">
        <w:rPr>
          <w:rFonts w:cs="Tahoma"/>
          <w:bCs/>
          <w:i/>
          <w:sz w:val="24"/>
          <w:szCs w:val="24"/>
        </w:rPr>
        <w:t>detaljni opis u nastavku izvješća</w:t>
      </w:r>
      <w:r w:rsidR="0045653D" w:rsidRPr="008629D3">
        <w:rPr>
          <w:rFonts w:cs="Tahoma"/>
          <w:bCs/>
          <w:sz w:val="24"/>
          <w:szCs w:val="24"/>
        </w:rPr>
        <w:t xml:space="preserve">).  U naravi su to tri zemljišta, odnosno oranice. Zemljišta su povezana i čine cjelinu ukupne površine </w:t>
      </w:r>
      <w:smartTag w:element="metricconverter" w:uri="urn:schemas-microsoft-com:office:smarttags">
        <w:smartTagPr>
          <w:attr w:val="5561 m2" w:name="ProductID"/>
        </w:smartTagPr>
        <w:r w:rsidR="0045653D" w:rsidRPr="008629D3">
          <w:rPr>
            <w:rFonts w:cs="Tahoma"/>
            <w:bCs/>
            <w:sz w:val="24"/>
            <w:szCs w:val="24"/>
          </w:rPr>
          <w:t>5561 m</w:t>
        </w:r>
        <w:r w:rsidR="0045653D" w:rsidRPr="008629D3">
          <w:rPr>
            <w:rFonts w:cs="Tahoma"/>
            <w:bCs/>
            <w:sz w:val="24"/>
            <w:szCs w:val="24"/>
            <w:vertAlign w:val="superscript"/>
          </w:rPr>
          <w:t>2</w:t>
        </w:r>
      </w:smartTag>
      <w:r w:rsidR="0045653D" w:rsidRPr="008629D3">
        <w:rPr>
          <w:rFonts w:cs="Tahoma"/>
          <w:bCs/>
          <w:sz w:val="24"/>
          <w:szCs w:val="24"/>
        </w:rPr>
        <w:t xml:space="preserve">. Na predmetnim nekretninama stečajni dužnik je namjeravao sagraditi prodajni salon. </w:t>
      </w:r>
    </w:p>
    <w:p w:rsidRDefault="0045653D" w:rsidP="0045653D" w:rsidR="0045653D" w:rsidRPr="003E06B7">
      <w:pPr>
        <w:spacing w:after="0"/>
        <w:jc w:val="both"/>
        <w:rPr>
          <w:rFonts w:cs="Tahoma"/>
          <w:bCs/>
          <w:sz w:val="16"/>
          <w:szCs w:val="16"/>
        </w:rPr>
      </w:pPr>
    </w:p>
    <w:p w:rsidRDefault="0045653D" w:rsidP="0045653D" w:rsidR="0045653D" w:rsidRPr="008629D3">
      <w:pPr>
        <w:spacing w:after="0"/>
        <w:ind w:firstLine="720"/>
        <w:jc w:val="both"/>
        <w:rPr>
          <w:rFonts w:cs="Tahoma"/>
          <w:sz w:val="24"/>
          <w:szCs w:val="24"/>
        </w:rPr>
      </w:pPr>
      <w:r w:rsidRPr="008629D3">
        <w:rPr>
          <w:rFonts w:cs="Tahoma"/>
          <w:bCs/>
          <w:sz w:val="24"/>
          <w:szCs w:val="24"/>
        </w:rPr>
        <w:t xml:space="preserve">Na nekretninama postoje tereti više razlučnih vjerovnika, a od strane razlučnog vjerovnika </w:t>
      </w:r>
      <w:r w:rsidRPr="008629D3">
        <w:rPr>
          <w:rFonts w:cs="Tahoma"/>
          <w:sz w:val="24"/>
          <w:szCs w:val="24"/>
        </w:rPr>
        <w:t xml:space="preserve">Erste &amp; Steiermäkische bank d.d. iz Rijeke, Jadranski trg 3A – </w:t>
      </w:r>
      <w:r w:rsidRPr="008629D3">
        <w:rPr>
          <w:rFonts w:cs="Tahoma"/>
          <w:i/>
          <w:sz w:val="24"/>
          <w:szCs w:val="24"/>
          <w:u w:val="single"/>
        </w:rPr>
        <w:t xml:space="preserve">sada  B2 KAPITAL </w:t>
      </w:r>
      <w:r w:rsidRPr="008629D3">
        <w:rPr>
          <w:rFonts w:cs="Tahoma"/>
          <w:i/>
          <w:sz w:val="24"/>
          <w:szCs w:val="24"/>
          <w:u w:val="single"/>
        </w:rPr>
        <w:lastRenderedPageBreak/>
        <w:t>d.o.o., Zagreb, Radnička 41, OIB: 57509775367</w:t>
      </w:r>
      <w:r w:rsidRPr="008629D3">
        <w:rPr>
          <w:rFonts w:cs="Tahoma"/>
          <w:sz w:val="24"/>
          <w:szCs w:val="24"/>
        </w:rPr>
        <w:t xml:space="preserve">, pokrenut  je ovršni postupak dana </w:t>
      </w:r>
      <w:smartTag w:element="date" w:uri="urn:schemas-microsoft-com:office:smarttags">
        <w:smartTagPr>
          <w:attr w:val="2013" w:name="Year"/>
          <w:attr w:val="12" w:name="Day"/>
          <w:attr w:val="4" w:name="Month"/>
          <w:attr w:val="trans" w:name="ls"/>
        </w:smartTagPr>
        <w:r w:rsidRPr="008629D3">
          <w:rPr>
            <w:rFonts w:cs="Tahoma"/>
            <w:sz w:val="24"/>
            <w:szCs w:val="24"/>
          </w:rPr>
          <w:t>12. travnja 2013</w:t>
        </w:r>
      </w:smartTag>
      <w:r w:rsidRPr="008629D3">
        <w:rPr>
          <w:rFonts w:cs="Tahoma"/>
          <w:sz w:val="24"/>
          <w:szCs w:val="24"/>
        </w:rPr>
        <w:t xml:space="preserve">. godine. </w:t>
      </w:r>
    </w:p>
    <w:p w:rsidRDefault="0045653D" w:rsidP="0045653D" w:rsidR="0045653D" w:rsidRPr="008629D3">
      <w:pPr>
        <w:spacing w:after="0"/>
        <w:ind w:firstLine="72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Kasnijim izmjenama zakonske regulative vezano za utvrđivanje stvarne nadležnosti dolazi do prekida ovršnog postupka, a cjelokupni predmet je na Vrhovnom sudu Republike Hrvatske. Daljnje postupanje sa predmetnim nekretninama ovisit će o rješidbi Vrhovnog suda Republike Hrvatske. </w:t>
      </w:r>
    </w:p>
    <w:p w:rsidRDefault="0045653D" w:rsidP="0045653D" w:rsidR="0045653D" w:rsidRPr="003E06B7">
      <w:pPr>
        <w:spacing w:after="0"/>
        <w:ind w:firstLine="720"/>
        <w:jc w:val="both"/>
        <w:rPr>
          <w:rFonts w:cs="Tahoma"/>
          <w:sz w:val="16"/>
          <w:szCs w:val="16"/>
        </w:rPr>
      </w:pPr>
    </w:p>
    <w:p w:rsidRDefault="0045653D" w:rsidP="0045653D" w:rsidR="0045653D" w:rsidRPr="008629D3">
      <w:pPr>
        <w:spacing w:after="0"/>
        <w:ind w:firstLine="720"/>
        <w:jc w:val="both"/>
        <w:rPr>
          <w:rFonts w:cs="Tahoma"/>
          <w:bCs/>
          <w:sz w:val="24"/>
          <w:szCs w:val="24"/>
        </w:rPr>
      </w:pPr>
      <w:r w:rsidRPr="008629D3">
        <w:rPr>
          <w:rFonts w:cs="Tahoma"/>
          <w:sz w:val="24"/>
          <w:szCs w:val="24"/>
        </w:rPr>
        <w:t>U nastavku dajemo detaljni opis i pravno stanje nekretnina:</w:t>
      </w:r>
    </w:p>
    <w:p w:rsidRDefault="0045653D" w:rsidP="0045653D" w:rsidR="0045653D">
      <w:pPr>
        <w:spacing w:after="0"/>
        <w:ind w:firstLine="720"/>
        <w:jc w:val="both"/>
        <w:rPr>
          <w:rFonts w:cs="Tahoma"/>
          <w:bCs/>
          <w:sz w:val="24"/>
          <w:szCs w:val="24"/>
        </w:rPr>
      </w:pPr>
    </w:p>
    <w:p w:rsidRDefault="003E06B7" w:rsidP="0045653D" w:rsidR="003E06B7" w:rsidRPr="008629D3">
      <w:pPr>
        <w:spacing w:after="0"/>
        <w:ind w:firstLine="720"/>
        <w:jc w:val="both"/>
        <w:rPr>
          <w:rFonts w:cs="Tahoma"/>
          <w:bCs/>
          <w:sz w:val="24"/>
          <w:szCs w:val="24"/>
        </w:rPr>
      </w:pPr>
    </w:p>
    <w:p w:rsidRDefault="0045653D" w:rsidP="0045653D" w:rsidR="0045653D" w:rsidRPr="008629D3">
      <w:pPr>
        <w:spacing w:after="0"/>
        <w:ind w:firstLine="720"/>
        <w:jc w:val="both"/>
        <w:rPr>
          <w:rFonts w:cs="Tahoma"/>
          <w:sz w:val="24"/>
          <w:szCs w:val="24"/>
        </w:rPr>
      </w:pPr>
      <w:r w:rsidRPr="008629D3">
        <w:rPr>
          <w:rFonts w:cs="Tahoma"/>
          <w:bCs/>
          <w:sz w:val="24"/>
          <w:szCs w:val="24"/>
        </w:rPr>
        <w:t xml:space="preserve"> </w:t>
      </w:r>
      <w:r w:rsidRPr="008629D3">
        <w:rPr>
          <w:rFonts w:cs="Tahoma"/>
          <w:bCs/>
          <w:sz w:val="24"/>
          <w:szCs w:val="24"/>
          <w:u w:val="single"/>
        </w:rPr>
        <w:t>Nekretnine u Zagrebu</w:t>
      </w:r>
    </w:p>
    <w:p w:rsidRDefault="0045653D" w:rsidP="0045653D" w:rsidR="0045653D" w:rsidRPr="003E06B7">
      <w:pPr>
        <w:spacing w:after="0"/>
        <w:jc w:val="both"/>
        <w:rPr>
          <w:rFonts w:cs="Tahoma"/>
          <w:bCs/>
          <w:sz w:val="16"/>
          <w:szCs w:val="16"/>
        </w:rPr>
      </w:pPr>
    </w:p>
    <w:tbl>
      <w:tblPr>
        <w:tblW w:type="auto" w:w="0"/>
        <w:tblLook w:val="01E0" w:noVBand="0" w:noHBand="0" w:lastColumn="1" w:firstColumn="1" w:lastRow="1" w:firstRow="1"/>
      </w:tblPr>
      <w:tblGrid>
        <w:gridCol w:w="828"/>
        <w:gridCol w:w="8460"/>
      </w:tblGrid>
      <w:tr w:rsidR="0045653D" w:rsidRPr="008629D3">
        <w:tc>
          <w:tcPr>
            <w:tcW w:type="dxa" w:w="828"/>
          </w:tcPr>
          <w:p w:rsidRDefault="0045653D" w:rsidP="0045653D" w:rsidR="0045653D" w:rsidRPr="008629D3">
            <w:pPr>
              <w:jc w:val="right"/>
              <w:rPr>
                <w:rFonts w:cs="Tahoma"/>
                <w:i/>
                <w:iCs/>
                <w:sz w:val="24"/>
                <w:szCs w:val="24"/>
              </w:rPr>
            </w:pPr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 1)</w:t>
            </w:r>
          </w:p>
        </w:tc>
        <w:tc>
          <w:tcPr>
            <w:tcW w:type="dxa" w:w="8460"/>
          </w:tcPr>
          <w:p w:rsidRDefault="0045653D" w:rsidP="0045653D" w:rsidR="0045653D" w:rsidRPr="008629D3">
            <w:pPr>
              <w:spacing w:after="0"/>
              <w:jc w:val="both"/>
              <w:rPr>
                <w:rFonts w:cs="Tahoma"/>
                <w:i/>
                <w:iCs/>
                <w:sz w:val="24"/>
                <w:szCs w:val="24"/>
              </w:rPr>
            </w:pPr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Zemljište – zk. ul. 151 ukupne površine </w:t>
            </w:r>
            <w:smartTag w:element="metricconverter" w:uri="urn:schemas-microsoft-com:office:smarttags">
              <w:smartTagPr>
                <w:attr w:val="1677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1677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,  oranica na k.č.br. 2939/1 površine </w:t>
            </w:r>
            <w:smartTag w:element="metricconverter" w:uri="urn:schemas-microsoft-com:office:smarttags">
              <w:smartTagPr>
                <w:attr w:val="1137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1137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 i  oranica na k.č.br. 2939/2 površine </w:t>
            </w:r>
            <w:smartTag w:element="metricconverter" w:uri="urn:schemas-microsoft-com:office:smarttags">
              <w:smartTagPr>
                <w:attr w:val="540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540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>, k.o. Blato Novo</w:t>
            </w:r>
            <w:r w:rsidRPr="008629D3">
              <w:rPr>
                <w:rFonts w:cs="Tahoma"/>
                <w:sz w:val="24"/>
                <w:szCs w:val="24"/>
              </w:rPr>
              <w:t>.</w:t>
            </w:r>
          </w:p>
        </w:tc>
      </w:tr>
    </w:tbl>
    <w:p w:rsidRDefault="0045653D" w:rsidP="0045653D" w:rsidR="0045653D" w:rsidRPr="003E06B7">
      <w:pPr>
        <w:spacing w:after="0"/>
        <w:jc w:val="both"/>
        <w:rPr>
          <w:rFonts w:cs="Tahoma"/>
          <w:sz w:val="16"/>
          <w:szCs w:val="16"/>
        </w:rPr>
      </w:pPr>
    </w:p>
    <w:p w:rsidRDefault="0045653D" w:rsidP="0045653D" w:rsidR="0045653D" w:rsidRPr="008629D3">
      <w:pPr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nekretnini je upisana zabilježba ovrhe Z-19246/13 temeljem Rješenja o ovrsi Općinskog građanskog suda u Zagrebu posl. br. Ovr-954/13 od </w:t>
      </w:r>
      <w:smartTag w:element="date" w:uri="urn:schemas-microsoft-com:office:smarttags">
        <w:smartTagPr>
          <w:attr w:val="2013" w:name="Year"/>
          <w:attr w:val="12" w:name="Day"/>
          <w:attr w:val="4" w:name="Month"/>
          <w:attr w:val="trans" w:name="ls"/>
        </w:smartTagPr>
        <w:r w:rsidRPr="008629D3">
          <w:rPr>
            <w:rFonts w:cs="Tahoma"/>
            <w:sz w:val="24"/>
            <w:szCs w:val="24"/>
          </w:rPr>
          <w:t>12. travnja 2013</w:t>
        </w:r>
      </w:smartTag>
      <w:r w:rsidRPr="008629D3">
        <w:rPr>
          <w:rFonts w:cs="Tahoma"/>
          <w:sz w:val="24"/>
          <w:szCs w:val="24"/>
        </w:rPr>
        <w:t>. godine utvrđenjem vrijednosti nekretnine, prodajom nekretnine i namirenjem ovrhovoditelja iz novčanog iznosa dobivenog prodajom nekretnine.</w:t>
      </w: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>Na nekretnini su upisani tereti u korist SOCIETE GENERALE-SPLITSKA BANKA d.d. Split i B2 KAPITAL d.o.o., Zagreb, Radnička 41, OIB: 57509775367 (prije ERSTE &amp; STEIERMÄRKISCHE BANK d.d. Rijeka).</w:t>
      </w:r>
    </w:p>
    <w:p w:rsidRDefault="0045653D" w:rsidP="0045653D" w:rsidR="0045653D" w:rsidRPr="008629D3">
      <w:pPr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Također je upisana predbilježba zaprimljena </w:t>
      </w:r>
      <w:smartTag w:element="date" w:uri="urn:schemas-microsoft-com:office:smarttags">
        <w:smartTagPr>
          <w:attr w:val="2012" w:name="Year"/>
          <w:attr w:val="04" w:name="Day"/>
          <w:attr w:val="10" w:name="Month"/>
          <w:attr w:val="trans" w:name="ls"/>
        </w:smartTagPr>
        <w:r w:rsidRPr="008629D3">
          <w:rPr>
            <w:rFonts w:cs="Tahoma"/>
            <w:sz w:val="24"/>
            <w:szCs w:val="24"/>
          </w:rPr>
          <w:t>04.10.2012.</w:t>
        </w:r>
      </w:smartTag>
      <w:r w:rsidRPr="008629D3">
        <w:rPr>
          <w:rFonts w:cs="Tahoma"/>
          <w:sz w:val="24"/>
          <w:szCs w:val="24"/>
        </w:rPr>
        <w:t xml:space="preserve"> broj Z-47442/12:</w:t>
      </w: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temelju sporazuma radi ustupanja reda prvenstva od </w:t>
      </w:r>
      <w:smartTag w:element="date" w:uri="urn:schemas-microsoft-com:office:smarttags">
        <w:smartTagPr>
          <w:attr w:val="2012" w:name="Year"/>
          <w:attr w:val="25" w:name="Day"/>
          <w:attr w:val="9" w:name="Month"/>
          <w:attr w:val="trans" w:name="ls"/>
        </w:smartTagPr>
        <w:r w:rsidRPr="008629D3">
          <w:rPr>
            <w:rFonts w:cs="Tahoma"/>
            <w:sz w:val="24"/>
            <w:szCs w:val="24"/>
          </w:rPr>
          <w:t>25. rujna 2012</w:t>
        </w:r>
      </w:smartTag>
      <w:r w:rsidRPr="008629D3">
        <w:rPr>
          <w:rFonts w:cs="Tahoma"/>
          <w:sz w:val="24"/>
          <w:szCs w:val="24"/>
        </w:rPr>
        <w:t xml:space="preserve">. godine i posebne punomoći od </w:t>
      </w:r>
      <w:smartTag w:element="date" w:uri="urn:schemas-microsoft-com:office:smarttags">
        <w:smartTagPr>
          <w:attr w:val="2012" w:name="Year"/>
          <w:attr w:val="25" w:name="Day"/>
          <w:attr w:val="9" w:name="Month"/>
          <w:attr w:val="trans" w:name="ls"/>
        </w:smartTagPr>
        <w:r w:rsidRPr="008629D3">
          <w:rPr>
            <w:rFonts w:cs="Tahoma"/>
            <w:sz w:val="24"/>
            <w:szCs w:val="24"/>
          </w:rPr>
          <w:t>25. rujna 2012</w:t>
        </w:r>
      </w:smartTag>
      <w:r w:rsidRPr="008629D3">
        <w:rPr>
          <w:rFonts w:cs="Tahoma"/>
          <w:sz w:val="24"/>
          <w:szCs w:val="24"/>
        </w:rPr>
        <w:t>. godine predbilježuje se ustup prvenstvenog reda koji imaju založna prava uknjižena u iznosu od 700.000,00 EUR, rješenjem posl.br. Z-37422/12 i u iznosu od 600.000,00 EUR, rješenjem posl.br. Z-37424/12, oba za korist Societe Generale - Splitske banke d.d. iz Splita, Ruđera Boškovića 16, OIB 69326397242, založnom pravu uknjiženom u iznosu od 3.066.000,00 EUR za korist Erste &amp; Steiermäkische bank d.d. iz Rijeke, Jadranski trg 3A, OIB 23057039320, rješenjem posl.br. Z-40414/12.</w:t>
      </w:r>
    </w:p>
    <w:p w:rsidRDefault="0045653D" w:rsidP="0045653D" w:rsidR="0045653D" w:rsidRPr="008629D3">
      <w:pPr>
        <w:spacing w:after="0"/>
        <w:jc w:val="both"/>
        <w:rPr>
          <w:rFonts w:cs="Tahoma"/>
          <w:b/>
          <w:bCs/>
          <w:sz w:val="24"/>
          <w:szCs w:val="24"/>
        </w:rPr>
      </w:pPr>
    </w:p>
    <w:p w:rsidRDefault="0045653D" w:rsidP="0045653D" w:rsidR="0045653D" w:rsidRPr="008629D3">
      <w:pPr>
        <w:spacing w:after="0"/>
        <w:jc w:val="both"/>
        <w:rPr>
          <w:rFonts w:cs="Tahoma"/>
          <w:b/>
          <w:bCs/>
          <w:sz w:val="24"/>
          <w:szCs w:val="24"/>
        </w:rPr>
      </w:pPr>
    </w:p>
    <w:tbl>
      <w:tblPr>
        <w:tblW w:type="auto" w:w="0"/>
        <w:tblLook w:val="01E0" w:noVBand="0" w:noHBand="0" w:lastColumn="1" w:firstColumn="1" w:lastRow="1" w:firstRow="1"/>
      </w:tblPr>
      <w:tblGrid>
        <w:gridCol w:w="828"/>
        <w:gridCol w:w="8460"/>
      </w:tblGrid>
      <w:tr w:rsidR="0045653D" w:rsidRPr="008629D3">
        <w:tc>
          <w:tcPr>
            <w:tcW w:type="dxa" w:w="828"/>
          </w:tcPr>
          <w:p w:rsidRDefault="0045653D" w:rsidP="0045653D" w:rsidR="0045653D" w:rsidRPr="008629D3">
            <w:pPr>
              <w:jc w:val="right"/>
              <w:rPr>
                <w:rFonts w:cs="Tahoma"/>
                <w:i/>
                <w:iCs/>
                <w:sz w:val="24"/>
                <w:szCs w:val="24"/>
              </w:rPr>
            </w:pPr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 2)</w:t>
            </w:r>
          </w:p>
        </w:tc>
        <w:tc>
          <w:tcPr>
            <w:tcW w:type="dxa" w:w="8460"/>
          </w:tcPr>
          <w:p w:rsidRDefault="0045653D" w:rsidP="0045653D" w:rsidR="0045653D" w:rsidRPr="008629D3">
            <w:pPr>
              <w:spacing w:after="0"/>
              <w:jc w:val="both"/>
              <w:rPr>
                <w:rFonts w:cs="Tahoma"/>
                <w:i/>
                <w:iCs/>
                <w:sz w:val="24"/>
                <w:szCs w:val="24"/>
              </w:rPr>
            </w:pPr>
            <w:r w:rsidRPr="008629D3">
              <w:rPr>
                <w:rFonts w:cs="Tahoma"/>
                <w:i/>
                <w:iCs/>
                <w:sz w:val="24"/>
                <w:szCs w:val="24"/>
              </w:rPr>
              <w:t>Zemljište – zk. ul. 50157 ukupne površine 1603 m</w:t>
            </w:r>
            <w:r w:rsidRPr="008629D3">
              <w:rPr>
                <w:rFonts w:cs="Tahoma"/>
                <w:i/>
                <w:iCs/>
                <w:sz w:val="24"/>
                <w:szCs w:val="24"/>
                <w:vertAlign w:val="superscript"/>
              </w:rPr>
              <w:t>2</w:t>
            </w:r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:  k.č.br. 2941 – JARUGA PRUD površine  </w:t>
            </w:r>
            <w:smartTag w:element="metricconverter" w:uri="urn:schemas-microsoft-com:office:smarttags">
              <w:smartTagPr>
                <w:attr w:val="325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325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>, 90 čhv, Pripis iz uloška 50149, k.č.br. 2942/1 -  oranica površine 974  m</w:t>
            </w:r>
            <w:r w:rsidRPr="008629D3">
              <w:rPr>
                <w:rFonts w:cs="Tahoma"/>
                <w:i/>
                <w:iCs/>
                <w:sz w:val="24"/>
                <w:szCs w:val="24"/>
                <w:vertAlign w:val="superscript"/>
              </w:rPr>
              <w:t>2</w:t>
            </w:r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,   k.č.br. 2942/2 - oranica površine </w:t>
            </w:r>
            <w:smartTag w:element="metricconverter" w:uri="urn:schemas-microsoft-com:office:smarttags">
              <w:smartTagPr>
                <w:attr w:val="304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304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 , k.o. Blato Novo.</w:t>
            </w:r>
          </w:p>
        </w:tc>
      </w:tr>
    </w:tbl>
    <w:p w:rsidRDefault="0045653D" w:rsidP="0045653D" w:rsidR="0045653D" w:rsidRPr="003E294F">
      <w:pPr>
        <w:spacing w:after="0"/>
        <w:ind w:left="360"/>
        <w:jc w:val="both"/>
        <w:rPr>
          <w:rFonts w:cs="Tahoma"/>
          <w:i/>
          <w:iCs/>
          <w:sz w:val="16"/>
          <w:szCs w:val="16"/>
        </w:rPr>
      </w:pP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nekretnini je upisana zabilježba ovrhe Z-19246/13 temeljem Rješenja o ovrsi Općinskog građanskog suda u Zagrebu posl. br. Ovr-954/13 od </w:t>
      </w:r>
      <w:smartTag w:element="date" w:uri="urn:schemas-microsoft-com:office:smarttags">
        <w:smartTagPr>
          <w:attr w:val="2013" w:name="Year"/>
          <w:attr w:val="12" w:name="Day"/>
          <w:attr w:val="4" w:name="Month"/>
          <w:attr w:val="trans" w:name="ls"/>
        </w:smartTagPr>
        <w:r w:rsidRPr="008629D3">
          <w:rPr>
            <w:rFonts w:cs="Tahoma"/>
            <w:sz w:val="24"/>
            <w:szCs w:val="24"/>
          </w:rPr>
          <w:t>12. travnja 2013</w:t>
        </w:r>
      </w:smartTag>
      <w:r w:rsidRPr="008629D3">
        <w:rPr>
          <w:rFonts w:cs="Tahoma"/>
          <w:sz w:val="24"/>
          <w:szCs w:val="24"/>
        </w:rPr>
        <w:t>., godine utvrđenjem vrijednosti nekretnine, prodajom nekretnine i namirenjem ovrhovoditelja iz novčanog iznosa dobivenog prodajom nekretnine.</w:t>
      </w: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>Na nekretnini su upisani tereti u korist SOCIETE GENERALE-SPLITSKA BANKA d.d. Split i B2 KAPITAL d.o.o., Zagreb, Radnička 41, OIB: 57509775367 (prije ERSTE &amp; STEIERMÄRKISCHE BANK d.d. Rijeka).</w:t>
      </w: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nekretnini je upisana predbilježba zaprimljena </w:t>
      </w:r>
      <w:smartTag w:element="date" w:uri="urn:schemas-microsoft-com:office:smarttags">
        <w:smartTagPr>
          <w:attr w:val="2012" w:name="Year"/>
          <w:attr w:val="04" w:name="Day"/>
          <w:attr w:val="10" w:name="Month"/>
          <w:attr w:val="trans" w:name="ls"/>
        </w:smartTagPr>
        <w:r w:rsidRPr="008629D3">
          <w:rPr>
            <w:rFonts w:cs="Tahoma"/>
            <w:sz w:val="24"/>
            <w:szCs w:val="24"/>
          </w:rPr>
          <w:t>04.10.2012.</w:t>
        </w:r>
      </w:smartTag>
      <w:r w:rsidRPr="008629D3">
        <w:rPr>
          <w:rFonts w:cs="Tahoma"/>
          <w:sz w:val="24"/>
          <w:szCs w:val="24"/>
        </w:rPr>
        <w:t xml:space="preserve"> broj Z-47442/12:</w:t>
      </w: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temelju sporazuma radi ustupanja reda prvenstva od </w:t>
      </w:r>
      <w:smartTag w:element="date" w:uri="urn:schemas-microsoft-com:office:smarttags">
        <w:smartTagPr>
          <w:attr w:val="2012" w:name="Year"/>
          <w:attr w:val="25" w:name="Day"/>
          <w:attr w:val="9" w:name="Month"/>
          <w:attr w:val="trans" w:name="ls"/>
        </w:smartTagPr>
        <w:r w:rsidRPr="008629D3">
          <w:rPr>
            <w:rFonts w:cs="Tahoma"/>
            <w:sz w:val="24"/>
            <w:szCs w:val="24"/>
          </w:rPr>
          <w:t>25. rujna 2012</w:t>
        </w:r>
      </w:smartTag>
      <w:r w:rsidRPr="008629D3">
        <w:rPr>
          <w:rFonts w:cs="Tahoma"/>
          <w:sz w:val="24"/>
          <w:szCs w:val="24"/>
        </w:rPr>
        <w:t xml:space="preserve">. godine i posebne punomoći od </w:t>
      </w:r>
      <w:smartTag w:element="date" w:uri="urn:schemas-microsoft-com:office:smarttags">
        <w:smartTagPr>
          <w:attr w:val="2012" w:name="Year"/>
          <w:attr w:val="25" w:name="Day"/>
          <w:attr w:val="9" w:name="Month"/>
          <w:attr w:val="trans" w:name="ls"/>
        </w:smartTagPr>
        <w:r w:rsidRPr="008629D3">
          <w:rPr>
            <w:rFonts w:cs="Tahoma"/>
            <w:sz w:val="24"/>
            <w:szCs w:val="24"/>
          </w:rPr>
          <w:t>25. rujna 2012</w:t>
        </w:r>
      </w:smartTag>
      <w:r w:rsidRPr="008629D3">
        <w:rPr>
          <w:rFonts w:cs="Tahoma"/>
          <w:sz w:val="24"/>
          <w:szCs w:val="24"/>
        </w:rPr>
        <w:t xml:space="preserve">. godine predbilježuje se ustup prvenstvenog reda koji imaju založna prava uknjižena u iznosu od 700.000,00 EUR, rješenjem posl.br. Z-37422/12 i u iznosu od 600.000,00 EUR, rješenjem posl.br. Z-37424/12, oba za korist Societe Generale - Splitske banke d.d. iz Splita, Ruđera Boškovića 16, OIB 69326397242, založnom pravu </w:t>
      </w:r>
      <w:r w:rsidRPr="008629D3">
        <w:rPr>
          <w:rFonts w:cs="Tahoma"/>
          <w:sz w:val="24"/>
          <w:szCs w:val="24"/>
        </w:rPr>
        <w:lastRenderedPageBreak/>
        <w:t>uknjiženom u iznosu od 3.066.000,00 EUR za korist Erste &amp; Steiermäkische bank d.d. iz Rijeke, Jadranski trg 3A, OIB 23057039320, rješenjem posl.br. Z-40414/12.</w:t>
      </w:r>
    </w:p>
    <w:tbl>
      <w:tblPr>
        <w:tblW w:type="auto" w:w="0"/>
        <w:tblLook w:val="01E0" w:noVBand="0" w:noHBand="0" w:lastColumn="1" w:firstColumn="1" w:lastRow="1" w:firstRow="1"/>
      </w:tblPr>
      <w:tblGrid>
        <w:gridCol w:w="828"/>
        <w:gridCol w:w="8460"/>
      </w:tblGrid>
      <w:tr w:rsidR="0045653D" w:rsidRPr="008629D3">
        <w:tc>
          <w:tcPr>
            <w:tcW w:type="dxa" w:w="828"/>
          </w:tcPr>
          <w:p w:rsidRDefault="0045653D" w:rsidP="0045653D" w:rsidR="0045653D" w:rsidRPr="008629D3">
            <w:pPr>
              <w:jc w:val="right"/>
              <w:rPr>
                <w:rFonts w:cs="Tahoma"/>
                <w:i/>
                <w:iCs/>
                <w:sz w:val="24"/>
                <w:szCs w:val="24"/>
              </w:rPr>
            </w:pPr>
            <w:r w:rsidRPr="008629D3">
              <w:rPr>
                <w:rFonts w:cs="Tahoma"/>
                <w:i/>
                <w:iCs/>
                <w:sz w:val="24"/>
                <w:szCs w:val="24"/>
              </w:rPr>
              <w:t>b 3)</w:t>
            </w:r>
          </w:p>
        </w:tc>
        <w:tc>
          <w:tcPr>
            <w:tcW w:type="dxa" w:w="8460"/>
          </w:tcPr>
          <w:p w:rsidRDefault="0045653D" w:rsidP="0045653D" w:rsidR="0045653D" w:rsidRPr="008629D3">
            <w:pPr>
              <w:spacing w:after="0"/>
              <w:jc w:val="both"/>
              <w:rPr>
                <w:rFonts w:cs="Tahoma"/>
                <w:i/>
                <w:iCs/>
                <w:sz w:val="24"/>
                <w:szCs w:val="24"/>
              </w:rPr>
            </w:pPr>
            <w:r w:rsidRPr="008629D3">
              <w:rPr>
                <w:rFonts w:cs="Tahoma"/>
                <w:i/>
                <w:iCs/>
                <w:sz w:val="24"/>
                <w:szCs w:val="24"/>
              </w:rPr>
              <w:t>Zemljište – zk. ul. 50156 ukupne površine 2281 m</w:t>
            </w:r>
            <w:r w:rsidRPr="008629D3">
              <w:rPr>
                <w:rFonts w:cs="Tahoma"/>
                <w:i/>
                <w:iCs/>
                <w:sz w:val="24"/>
                <w:szCs w:val="24"/>
                <w:vertAlign w:val="superscript"/>
              </w:rPr>
              <w:t>2</w:t>
            </w:r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:   k.č.br. 2895/1 – oranica površine </w:t>
            </w:r>
            <w:smartTag w:element="metricconverter" w:uri="urn:schemas-microsoft-com:office:smarttags">
              <w:smartTagPr>
                <w:attr w:val="1150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1150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, k.č.br. 2895/2 - oranica površine </w:t>
            </w:r>
            <w:smartTag w:element="metricconverter" w:uri="urn:schemas-microsoft-com:office:smarttags">
              <w:smartTagPr>
                <w:attr w:val="471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471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  i k.č.br. 2896 – JARUGA DOL  JAMA površine </w:t>
            </w:r>
            <w:smartTag w:element="metricconverter" w:uri="urn:schemas-microsoft-com:office:smarttags">
              <w:smartTagPr>
                <w:attr w:val="660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660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>, 183 čhv, k.o. Blato Novo.</w:t>
            </w:r>
          </w:p>
        </w:tc>
      </w:tr>
    </w:tbl>
    <w:p w:rsidRDefault="0045653D" w:rsidP="0045653D" w:rsidR="0045653D" w:rsidRPr="008629D3">
      <w:pPr>
        <w:spacing w:after="0"/>
        <w:ind w:left="360"/>
        <w:jc w:val="both"/>
        <w:rPr>
          <w:rFonts w:cs="Tahoma"/>
          <w:i/>
          <w:iCs/>
          <w:sz w:val="24"/>
          <w:szCs w:val="24"/>
        </w:rPr>
      </w:pP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nekretnini je upisana zabilježba ovrhe Z-19246/13 temeljem Rješenja o ovrsi Općinskog građanskog suda u Zagrebu posl. br. Ovr-954/13 od </w:t>
      </w:r>
      <w:smartTag w:element="date" w:uri="urn:schemas-microsoft-com:office:smarttags">
        <w:smartTagPr>
          <w:attr w:val="2013" w:name="Year"/>
          <w:attr w:val="12" w:name="Day"/>
          <w:attr w:val="4" w:name="Month"/>
          <w:attr w:val="trans" w:name="ls"/>
        </w:smartTagPr>
        <w:r w:rsidRPr="008629D3">
          <w:rPr>
            <w:rFonts w:cs="Tahoma"/>
            <w:sz w:val="24"/>
            <w:szCs w:val="24"/>
          </w:rPr>
          <w:t>12. travnja 2013</w:t>
        </w:r>
      </w:smartTag>
      <w:r w:rsidRPr="008629D3">
        <w:rPr>
          <w:rFonts w:cs="Tahoma"/>
          <w:sz w:val="24"/>
          <w:szCs w:val="24"/>
        </w:rPr>
        <w:t>., godine utvrđenjem vrijednosti nekretnine, prodajom nekretnine i namirenjem ovrhovoditelja iz novčanog iznosa dobivenog prodajom nekretnine.</w:t>
      </w: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>Na nekretnini su upisani tereti u korist SOCIETE GENERALE-SPLITSKA BANKA d.d. Split i  B2 KAPITAL d.o.o., Zagreb, Radnička 41, OIB: 57509775367 (prije ERSTE &amp; STEIERMÄRKISCHE BANK d.d. Rijeka).</w:t>
      </w: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</w:p>
    <w:p w:rsidRDefault="0045653D" w:rsidP="0045653D" w:rsidR="0045653D" w:rsidRPr="008629D3">
      <w:pPr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nekretnini je upisana predbilježba zaprimljena </w:t>
      </w:r>
      <w:smartTag w:element="date" w:uri="urn:schemas-microsoft-com:office:smarttags">
        <w:smartTagPr>
          <w:attr w:val="2012" w:name="Year"/>
          <w:attr w:val="04" w:name="Day"/>
          <w:attr w:val="10" w:name="Month"/>
          <w:attr w:val="trans" w:name="ls"/>
        </w:smartTagPr>
        <w:r w:rsidRPr="008629D3">
          <w:rPr>
            <w:rFonts w:cs="Tahoma"/>
            <w:sz w:val="24"/>
            <w:szCs w:val="24"/>
          </w:rPr>
          <w:t>04.10.2012.</w:t>
        </w:r>
      </w:smartTag>
      <w:r w:rsidRPr="008629D3">
        <w:rPr>
          <w:rFonts w:cs="Tahoma"/>
          <w:sz w:val="24"/>
          <w:szCs w:val="24"/>
        </w:rPr>
        <w:t xml:space="preserve"> broj Z-47442/12:</w:t>
      </w: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temelju sporazuma radi ustupanja reda prvenstva od </w:t>
      </w:r>
      <w:smartTag w:element="date" w:uri="urn:schemas-microsoft-com:office:smarttags">
        <w:smartTagPr>
          <w:attr w:val="2012" w:name="Year"/>
          <w:attr w:val="25" w:name="Day"/>
          <w:attr w:val="9" w:name="Month"/>
          <w:attr w:val="trans" w:name="ls"/>
        </w:smartTagPr>
        <w:r w:rsidRPr="008629D3">
          <w:rPr>
            <w:rFonts w:cs="Tahoma"/>
            <w:sz w:val="24"/>
            <w:szCs w:val="24"/>
          </w:rPr>
          <w:t>25. rujna 2012</w:t>
        </w:r>
      </w:smartTag>
      <w:r w:rsidRPr="008629D3">
        <w:rPr>
          <w:rFonts w:cs="Tahoma"/>
          <w:sz w:val="24"/>
          <w:szCs w:val="24"/>
        </w:rPr>
        <w:t xml:space="preserve">. godine i posebne punomoći od </w:t>
      </w:r>
      <w:smartTag w:element="date" w:uri="urn:schemas-microsoft-com:office:smarttags">
        <w:smartTagPr>
          <w:attr w:val="2012" w:name="Year"/>
          <w:attr w:val="25" w:name="Day"/>
          <w:attr w:val="9" w:name="Month"/>
          <w:attr w:val="trans" w:name="ls"/>
        </w:smartTagPr>
        <w:r w:rsidRPr="008629D3">
          <w:rPr>
            <w:rFonts w:cs="Tahoma"/>
            <w:sz w:val="24"/>
            <w:szCs w:val="24"/>
          </w:rPr>
          <w:t>25. rujna 2012</w:t>
        </w:r>
      </w:smartTag>
      <w:r w:rsidRPr="008629D3">
        <w:rPr>
          <w:rFonts w:cs="Tahoma"/>
          <w:sz w:val="24"/>
          <w:szCs w:val="24"/>
        </w:rPr>
        <w:t xml:space="preserve">. godine predbilježuje se ustup prvenstvenog reda koji imaju založna prava uknjižena u iznosu od 700.000,00 EUR, rješenjem posl.br. Z-37422/12 i u iznosu od 600.000,00 EUR, rješenjem posl.br. Z-37424/12, oba za korist Societe Generale - Splitske banke d.d. iz Splita, Ruđera Boškovića 16, OIB 69326397242, založnom pravu uknjiženom u iznosu od 3.066.000,00 EUR za korist </w:t>
      </w: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>Erste &amp; Steiermäkische bank d.d. iz Rijeke, Jadranski trg 3A, OIB 23057039320, rješenjem posl.br. Z-40414/12.</w:t>
      </w: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</w:p>
    <w:p w:rsidRDefault="0045653D" w:rsidP="0045653D" w:rsidR="0045653D" w:rsidRPr="008629D3">
      <w:pPr>
        <w:spacing w:after="0"/>
        <w:jc w:val="both"/>
        <w:rPr>
          <w:rFonts w:cs="Tahoma"/>
          <w:b/>
          <w:sz w:val="24"/>
          <w:szCs w:val="24"/>
        </w:rPr>
      </w:pPr>
    </w:p>
    <w:p w:rsidRDefault="0045653D" w:rsidP="0045653D" w:rsidR="0045653D" w:rsidRPr="008629D3">
      <w:pPr>
        <w:jc w:val="both"/>
        <w:rPr>
          <w:rFonts w:cs="Tahoma"/>
          <w:sz w:val="24"/>
          <w:szCs w:val="24"/>
        </w:rPr>
      </w:pPr>
    </w:p>
    <w:p w:rsidRDefault="0045653D" w:rsidP="0045653D" w:rsidR="0045653D" w:rsidRPr="008629D3">
      <w:pPr>
        <w:numPr>
          <w:ilvl w:val="0"/>
          <w:numId w:val="2"/>
        </w:numPr>
        <w:jc w:val="both"/>
        <w:rPr>
          <w:rFonts w:cs="Tahoma"/>
          <w:b/>
          <w:i/>
          <w:sz w:val="24"/>
          <w:szCs w:val="24"/>
        </w:rPr>
      </w:pPr>
      <w:r w:rsidRPr="008629D3">
        <w:rPr>
          <w:rFonts w:cs="Tahoma"/>
          <w:b/>
          <w:i/>
          <w:sz w:val="24"/>
          <w:szCs w:val="24"/>
        </w:rPr>
        <w:t>Kako je u točci II. ovog izvješća napomenuto, vezano uz gornje nekretnine nije došlo ni do kakvih promjena glede sudskog postupanja,  pa stoga ponavljamo  pregled iz prošlog izvješća:</w:t>
      </w: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</w:p>
    <w:p w:rsidRDefault="0045653D" w:rsidP="0045653D" w:rsidR="0045653D" w:rsidRPr="00F710BF">
      <w:pPr>
        <w:spacing w:after="0"/>
        <w:jc w:val="both"/>
        <w:rPr>
          <w:rFonts w:cs="Tahoma"/>
          <w:sz w:val="16"/>
          <w:szCs w:val="16"/>
        </w:rPr>
      </w:pPr>
    </w:p>
    <w:p w:rsidRDefault="0045653D" w:rsidP="0045653D" w:rsidR="0045653D" w:rsidRPr="008629D3">
      <w:pPr>
        <w:spacing w:after="0"/>
        <w:ind w:firstLine="72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Rješenjem Općinskog suda u Zgrebu poslovni broj  Ovr-954/13 od </w:t>
      </w:r>
      <w:smartTag w:element="date" w:uri="urn:schemas-microsoft-com:office:smarttags">
        <w:smartTagPr>
          <w:attr w:val="2013" w:name="Year"/>
          <w:attr w:val="12" w:name="Day"/>
          <w:attr w:val="4" w:name="Month"/>
          <w:attr w:val="trans" w:name="ls"/>
        </w:smartTagPr>
        <w:r w:rsidRPr="008629D3">
          <w:rPr>
            <w:rFonts w:cs="Tahoma"/>
            <w:sz w:val="24"/>
            <w:szCs w:val="24"/>
          </w:rPr>
          <w:t>12. travnja 2013</w:t>
        </w:r>
      </w:smartTag>
      <w:r w:rsidRPr="008629D3">
        <w:rPr>
          <w:rFonts w:cs="Tahoma"/>
          <w:sz w:val="24"/>
          <w:szCs w:val="24"/>
        </w:rPr>
        <w:t>. godine pokrenut je ovršni postupak radi utvrđenjem vrijednosti nekretnine, prodajom nekretnine i namirenjem ovrhovoditelja iz novčanog iznosa dobivenog prodajom nekretnine ovrhovoditelja ERSTE &amp; STEIERMÄRKISCHE BANK d.d. Rijeka, a sada B2 KAPITAL d.o.o., Zagreb, Radnička 41, OIB: 57509775367.</w:t>
      </w:r>
    </w:p>
    <w:p w:rsidRDefault="0045653D" w:rsidP="0045653D" w:rsidR="0045653D" w:rsidRPr="0076091C">
      <w:pPr>
        <w:spacing w:after="0"/>
        <w:jc w:val="both"/>
        <w:rPr>
          <w:rFonts w:cs="Tahoma"/>
          <w:b/>
          <w:i/>
          <w:sz w:val="24"/>
          <w:szCs w:val="24"/>
          <w:u w:val="single"/>
        </w:rPr>
      </w:pPr>
      <w:r w:rsidRPr="0076091C">
        <w:rPr>
          <w:rFonts w:cs="Tahoma"/>
          <w:b/>
          <w:i/>
          <w:sz w:val="24"/>
          <w:szCs w:val="24"/>
          <w:u w:val="single"/>
        </w:rPr>
        <w:t xml:space="preserve">Gore navedeni ovrhovoditelj je ustrajao na vođenju ovršnog postupka i nije htio prihvatiti prijedlog stečajnog upravitelja da se nekretnina prodaje u stečajnom postupku. </w:t>
      </w:r>
    </w:p>
    <w:p w:rsidRDefault="0045653D" w:rsidP="0045653D" w:rsidR="0045653D" w:rsidRPr="003E294F">
      <w:pPr>
        <w:spacing w:after="0"/>
        <w:jc w:val="both"/>
        <w:rPr>
          <w:rFonts w:cs="Tahoma"/>
          <w:sz w:val="16"/>
          <w:szCs w:val="16"/>
        </w:rPr>
      </w:pPr>
    </w:p>
    <w:p w:rsidRDefault="0045653D" w:rsidP="0045653D" w:rsidR="0045653D" w:rsidRPr="008629D3">
      <w:pPr>
        <w:spacing w:after="0"/>
        <w:ind w:firstLine="72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Nakon stupanja na snagu Stečajnog zakona </w:t>
      </w:r>
      <w:smartTag w:element="date" w:uri="urn:schemas-microsoft-com:office:smarttags">
        <w:smartTagPr>
          <w:attr w:val="2015" w:name="Year"/>
          <w:attr w:val="01" w:name="Day"/>
          <w:attr w:val="9" w:name="Month"/>
          <w:attr w:val="trans" w:name="ls"/>
        </w:smartTagPr>
        <w:r w:rsidRPr="008629D3">
          <w:rPr>
            <w:rFonts w:cs="Tahoma"/>
            <w:sz w:val="24"/>
            <w:szCs w:val="24"/>
          </w:rPr>
          <w:t>01. rujna 2015</w:t>
        </w:r>
      </w:smartTag>
      <w:r w:rsidRPr="008629D3">
        <w:rPr>
          <w:rFonts w:cs="Tahoma"/>
          <w:sz w:val="24"/>
          <w:szCs w:val="24"/>
        </w:rPr>
        <w:t xml:space="preserve">. godine, a vezano na odredbu čl. </w:t>
      </w:r>
      <w:smartTag w:element="metricconverter" w:uri="urn:schemas-microsoft-com:office:smarttags">
        <w:smartTagPr>
          <w:attr w:val="169. st" w:name="ProductID"/>
        </w:smartTagPr>
        <w:r w:rsidRPr="008629D3">
          <w:rPr>
            <w:rFonts w:cs="Tahoma"/>
            <w:sz w:val="24"/>
            <w:szCs w:val="24"/>
          </w:rPr>
          <w:t>169. st</w:t>
        </w:r>
      </w:smartTag>
      <w:r w:rsidRPr="008629D3">
        <w:rPr>
          <w:rFonts w:cs="Tahoma"/>
          <w:sz w:val="24"/>
          <w:szCs w:val="24"/>
        </w:rPr>
        <w:t xml:space="preserve">. 5. navedenoga zakona, Općinski sud u Novom Zagrebu </w:t>
      </w:r>
      <w:smartTag w:element="date" w:uri="urn:schemas-microsoft-com:office:smarttags">
        <w:smartTagPr>
          <w:attr w:val="2016" w:name="Year"/>
          <w:attr w:val="27" w:name="Day"/>
          <w:attr w:val="1" w:name="Month"/>
          <w:attr w:val="trans" w:name="ls"/>
        </w:smartTagPr>
        <w:r w:rsidRPr="008629D3">
          <w:rPr>
            <w:rFonts w:cs="Tahoma"/>
            <w:sz w:val="24"/>
            <w:szCs w:val="24"/>
          </w:rPr>
          <w:t>27. siječnja 2016</w:t>
        </w:r>
      </w:smartTag>
      <w:r w:rsidRPr="008629D3">
        <w:rPr>
          <w:rFonts w:cs="Tahoma"/>
          <w:sz w:val="24"/>
          <w:szCs w:val="24"/>
        </w:rPr>
        <w:t xml:space="preserve">. godine donosi Rješenje   poslovni broj Ovr-6583/15-38. (raniji broj Ovr-954/13), kojim se oglašava stvarno nenadležnim za daljnje postupanje i nakon pravomoćnosti tog rješenja spis je ustupio Trgovačkom sudu u Zagrebu smatrajući da je potonji sud nadležan za rješavanje, a vezano uz gore navedeno na odredbu čl. </w:t>
      </w:r>
      <w:smartTag w:element="metricconverter" w:uri="urn:schemas-microsoft-com:office:smarttags">
        <w:smartTagPr>
          <w:attr w:val="169. st" w:name="ProductID"/>
        </w:smartTagPr>
        <w:r w:rsidRPr="008629D3">
          <w:rPr>
            <w:rFonts w:cs="Tahoma"/>
            <w:sz w:val="24"/>
            <w:szCs w:val="24"/>
          </w:rPr>
          <w:t>169. st</w:t>
        </w:r>
      </w:smartTag>
      <w:r w:rsidRPr="008629D3">
        <w:rPr>
          <w:rFonts w:cs="Tahoma"/>
          <w:sz w:val="24"/>
          <w:szCs w:val="24"/>
        </w:rPr>
        <w:t xml:space="preserve">. 6. i 7. Stečajnog zakona (NN 71/15). </w:t>
      </w: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  <w:smartTag w:element="date" w:uri="urn:schemas-microsoft-com:office:smarttags">
        <w:smartTagPr>
          <w:attr w:val="2016" w:name="Year"/>
          <w:attr w:val="16" w:name="Day"/>
          <w:attr w:val="5" w:name="Month"/>
          <w:attr w:val="trans" w:name="ls"/>
        </w:smartTagPr>
        <w:r w:rsidRPr="008629D3">
          <w:rPr>
            <w:rFonts w:cs="Tahoma"/>
            <w:sz w:val="24"/>
            <w:szCs w:val="24"/>
          </w:rPr>
          <w:t>16. svibnja 2016</w:t>
        </w:r>
      </w:smartTag>
      <w:r w:rsidRPr="008629D3">
        <w:rPr>
          <w:rFonts w:cs="Tahoma"/>
          <w:sz w:val="24"/>
          <w:szCs w:val="24"/>
        </w:rPr>
        <w:t xml:space="preserve">. godine  Trgovački sud u Zagrebu dostavlja predmet  Vrhovnom sudu Republike Hrvatske radi rješavanja sukoba nadležnosti. Trgovački sud u Zagrebu u svom podnesku navodi da drži da su u navedenom predmetu radnje ovrhe započele prije stupanja </w:t>
      </w:r>
      <w:r w:rsidRPr="008629D3">
        <w:rPr>
          <w:rFonts w:cs="Tahoma"/>
          <w:sz w:val="24"/>
          <w:szCs w:val="24"/>
        </w:rPr>
        <w:lastRenderedPageBreak/>
        <w:t xml:space="preserve">na snagu Stečajnoga zakona (NN 71/15) to jest prije </w:t>
      </w:r>
      <w:smartTag w:element="date" w:uri="urn:schemas-microsoft-com:office:smarttags">
        <w:smartTagPr>
          <w:attr w:val="2015" w:name="Year"/>
          <w:attr w:val="01" w:name="Day"/>
          <w:attr w:val="9" w:name="Month"/>
          <w:attr w:val="trans" w:name="ls"/>
        </w:smartTagPr>
        <w:r w:rsidRPr="008629D3">
          <w:rPr>
            <w:rFonts w:cs="Tahoma"/>
            <w:sz w:val="24"/>
            <w:szCs w:val="24"/>
          </w:rPr>
          <w:t>01. rujna 2015</w:t>
        </w:r>
      </w:smartTag>
      <w:r w:rsidRPr="008629D3">
        <w:rPr>
          <w:rFonts w:cs="Tahoma"/>
          <w:sz w:val="24"/>
          <w:szCs w:val="24"/>
        </w:rPr>
        <w:t xml:space="preserve">. godine, te proizlazi da se u ovom slučaju sukladno odredbi čl. </w:t>
      </w:r>
      <w:smartTag w:element="metricconverter" w:uri="urn:schemas-microsoft-com:office:smarttags">
        <w:smartTagPr>
          <w:attr w:val="441. st" w:name="ProductID"/>
        </w:smartTagPr>
        <w:r w:rsidRPr="008629D3">
          <w:rPr>
            <w:rFonts w:cs="Tahoma"/>
            <w:sz w:val="24"/>
            <w:szCs w:val="24"/>
          </w:rPr>
          <w:t>441. st</w:t>
        </w:r>
      </w:smartTag>
      <w:r w:rsidRPr="008629D3">
        <w:rPr>
          <w:rFonts w:cs="Tahoma"/>
          <w:sz w:val="24"/>
          <w:szCs w:val="24"/>
        </w:rPr>
        <w:t xml:space="preserve">. 2. Stečajnog zakona ne primjenjuju odredbe čl. </w:t>
      </w:r>
      <w:smartTag w:element="metricconverter" w:uri="urn:schemas-microsoft-com:office:smarttags">
        <w:smartTagPr>
          <w:attr w:val="169. st" w:name="ProductID"/>
        </w:smartTagPr>
        <w:r w:rsidRPr="008629D3">
          <w:rPr>
            <w:rFonts w:cs="Tahoma"/>
            <w:sz w:val="24"/>
            <w:szCs w:val="24"/>
          </w:rPr>
          <w:t>169. st</w:t>
        </w:r>
      </w:smartTag>
      <w:r w:rsidRPr="008629D3">
        <w:rPr>
          <w:rFonts w:cs="Tahoma"/>
          <w:sz w:val="24"/>
          <w:szCs w:val="24"/>
        </w:rPr>
        <w:t>. 5-8.  Stečajnog a zakona.</w:t>
      </w: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>Sud smatra da nije nadležan za postupanje u ovoj pravnoj stvari pozivajući se da već postoji rješidba Vrhovnog suda u ovakvoj situaciji. Vrhovni sud Republike Hrvatske do sada nije riješio gornji  predmet.</w:t>
      </w:r>
    </w:p>
    <w:p w:rsidRDefault="0045653D" w:rsidP="0045653D" w:rsidR="0045653D" w:rsidRPr="00F710BF">
      <w:pPr>
        <w:rPr>
          <w:rFonts w:cs="Tahoma"/>
          <w:sz w:val="16"/>
          <w:szCs w:val="16"/>
          <w:lang w:val="pl-PL"/>
        </w:rPr>
      </w:pPr>
    </w:p>
    <w:p w:rsidRDefault="0045653D" w:rsidP="0045653D" w:rsidR="0045653D" w:rsidRPr="008629D3">
      <w:pPr>
        <w:ind w:firstLine="720"/>
        <w:jc w:val="both"/>
        <w:rPr>
          <w:rFonts w:cs="Tahoma"/>
          <w:b/>
          <w:i/>
          <w:sz w:val="24"/>
          <w:szCs w:val="24"/>
          <w:lang w:val="pl-PL"/>
        </w:rPr>
      </w:pPr>
      <w:r w:rsidRPr="008629D3">
        <w:rPr>
          <w:rFonts w:cs="Tahoma"/>
          <w:b/>
          <w:i/>
          <w:sz w:val="24"/>
          <w:szCs w:val="24"/>
          <w:u w:val="single"/>
          <w:lang w:val="pl-PL"/>
        </w:rPr>
        <w:t>Kako nije došlo, kao što je navedeno, ni do kakvih promjen</w:t>
      </w:r>
      <w:r w:rsidR="000477DE">
        <w:rPr>
          <w:rFonts w:cs="Tahoma"/>
          <w:b/>
          <w:i/>
          <w:sz w:val="24"/>
          <w:szCs w:val="24"/>
          <w:u w:val="single"/>
          <w:lang w:val="pl-PL"/>
        </w:rPr>
        <w:t>a</w:t>
      </w:r>
      <w:r w:rsidR="007522EB">
        <w:rPr>
          <w:rFonts w:cs="Tahoma"/>
          <w:b/>
          <w:i/>
          <w:sz w:val="24"/>
          <w:szCs w:val="24"/>
          <w:u w:val="single"/>
          <w:lang w:val="pl-PL"/>
        </w:rPr>
        <w:t xml:space="preserve"> u odnosu na prethodno izvješće, </w:t>
      </w:r>
      <w:r w:rsidRPr="008629D3">
        <w:rPr>
          <w:rFonts w:cs="Tahoma"/>
          <w:b/>
          <w:i/>
          <w:sz w:val="24"/>
          <w:szCs w:val="24"/>
          <w:u w:val="single"/>
          <w:lang w:val="pl-PL"/>
        </w:rPr>
        <w:t xml:space="preserve"> zaključujemo kao i prethodno da daljnje postupanje sa predmetnim nekretninama nije moguće dok Vrhovni sud Republike Hrvatske, kao pr</w:t>
      </w:r>
      <w:r w:rsidR="00B14E47">
        <w:rPr>
          <w:rFonts w:cs="Tahoma"/>
          <w:b/>
          <w:i/>
          <w:sz w:val="24"/>
          <w:szCs w:val="24"/>
          <w:u w:val="single"/>
          <w:lang w:val="pl-PL"/>
        </w:rPr>
        <w:t>ethodno pitanje,  ne donese svoju odluku</w:t>
      </w:r>
      <w:r w:rsidRPr="008629D3">
        <w:rPr>
          <w:rFonts w:cs="Tahoma"/>
          <w:b/>
          <w:i/>
          <w:sz w:val="24"/>
          <w:szCs w:val="24"/>
          <w:lang w:val="pl-PL"/>
        </w:rPr>
        <w:t>.</w:t>
      </w:r>
    </w:p>
    <w:p w:rsidRDefault="0045653D" w:rsidP="0045653D" w:rsidR="0045653D" w:rsidRPr="008629D3">
      <w:pPr>
        <w:ind w:left="360"/>
        <w:rPr>
          <w:rFonts w:cs="Tahoma"/>
          <w:sz w:val="24"/>
          <w:szCs w:val="24"/>
          <w:lang w:val="pl-PL"/>
        </w:rPr>
      </w:pPr>
    </w:p>
    <w:p w:rsidRDefault="0045653D" w:rsidP="0045653D" w:rsidR="0045653D" w:rsidRPr="008629D3">
      <w:pPr>
        <w:ind w:left="360"/>
        <w:rPr>
          <w:rFonts w:cs="Tahoma"/>
          <w:sz w:val="24"/>
          <w:szCs w:val="24"/>
          <w:lang w:val="pl-PL"/>
        </w:rPr>
      </w:pPr>
    </w:p>
    <w:p w:rsidRDefault="0045653D" w:rsidP="0045653D" w:rsidR="0045653D" w:rsidRPr="008629D3">
      <w:pPr>
        <w:tabs>
          <w:tab w:pos="720" w:val="left"/>
        </w:tabs>
        <w:ind w:left="540"/>
        <w:rPr>
          <w:rFonts w:cs="Tahoma"/>
          <w:b/>
          <w:bCs/>
          <w:sz w:val="24"/>
          <w:szCs w:val="24"/>
        </w:rPr>
      </w:pPr>
      <w:r w:rsidRPr="008629D3">
        <w:rPr>
          <w:rFonts w:cs="Tahoma"/>
          <w:b/>
          <w:bCs/>
          <w:sz w:val="24"/>
          <w:szCs w:val="24"/>
        </w:rPr>
        <w:t>PRIJEDLOZI STEČAJNOG UPRAVITELJA</w:t>
      </w:r>
    </w:p>
    <w:p w:rsidRDefault="0045653D" w:rsidP="0045653D" w:rsidR="0045653D" w:rsidRPr="00F710BF">
      <w:pPr>
        <w:rPr>
          <w:rFonts w:cs="Tahoma"/>
          <w:sz w:val="16"/>
          <w:szCs w:val="16"/>
          <w:lang w:val="pl-PL"/>
        </w:rPr>
      </w:pPr>
    </w:p>
    <w:p w:rsidRDefault="0045653D" w:rsidP="0045653D" w:rsidR="0045653D" w:rsidRPr="008629D3">
      <w:pPr>
        <w:rPr>
          <w:rFonts w:cs="Tahoma"/>
          <w:sz w:val="24"/>
          <w:szCs w:val="24"/>
          <w:lang w:val="pl-PL"/>
        </w:rPr>
      </w:pPr>
      <w:r w:rsidRPr="008629D3">
        <w:rPr>
          <w:rFonts w:cs="Tahoma"/>
          <w:sz w:val="24"/>
          <w:szCs w:val="24"/>
          <w:lang w:val="pl-PL"/>
        </w:rPr>
        <w:t xml:space="preserve">Shodno svemu iznesenome u ovome izvješću stečajni upravitelj </w:t>
      </w:r>
    </w:p>
    <w:p w:rsidRDefault="0045653D" w:rsidP="0045653D" w:rsidR="0045653D" w:rsidRPr="008629D3">
      <w:pPr>
        <w:jc w:val="center"/>
        <w:rPr>
          <w:rFonts w:cs="Tahoma"/>
          <w:i/>
          <w:iCs/>
          <w:sz w:val="24"/>
          <w:szCs w:val="24"/>
          <w:lang w:val="pl-PL"/>
        </w:rPr>
      </w:pPr>
      <w:r w:rsidRPr="008629D3">
        <w:rPr>
          <w:rFonts w:cs="Tahoma"/>
          <w:i/>
          <w:iCs/>
          <w:sz w:val="24"/>
          <w:szCs w:val="24"/>
          <w:lang w:val="pl-PL"/>
        </w:rPr>
        <w:t>p r e d l a ž e</w:t>
      </w:r>
    </w:p>
    <w:p w:rsidRDefault="0045653D" w:rsidP="0045653D" w:rsidR="0045653D" w:rsidRPr="008629D3">
      <w:pPr>
        <w:numPr>
          <w:ilvl w:val="0"/>
          <w:numId w:val="1"/>
        </w:numPr>
        <w:tabs>
          <w:tab w:pos="720" w:val="clear"/>
        </w:tabs>
        <w:jc w:val="both"/>
        <w:rPr>
          <w:rFonts w:cs="Tahoma"/>
        </w:rPr>
      </w:pPr>
      <w:r w:rsidRPr="008629D3">
        <w:rPr>
          <w:rFonts w:cs="Tahoma"/>
        </w:rPr>
        <w:t xml:space="preserve">da stečajni sudac primi na znanje sve radnje koje je stečajni upravitelj poduzeo u razdoblju od </w:t>
      </w:r>
      <w:smartTag w:element="date" w:uri="urn:schemas-microsoft-com:office:smarttags">
        <w:smartTagPr>
          <w:attr w:val="2017" w:name="Year"/>
          <w:attr w:val="18" w:name="Day"/>
          <w:attr w:val="03" w:name="Month"/>
          <w:attr w:val="trans" w:name="ls"/>
        </w:smartTagPr>
        <w:r w:rsidRPr="008629D3">
          <w:rPr>
            <w:rFonts w:cs="Tahoma"/>
          </w:rPr>
          <w:t>18.</w:t>
        </w:r>
        <w:r w:rsidR="008629D3">
          <w:rPr>
            <w:rFonts w:cs="Tahoma"/>
          </w:rPr>
          <w:t>03</w:t>
        </w:r>
        <w:r w:rsidRPr="008629D3">
          <w:rPr>
            <w:rFonts w:cs="Tahoma"/>
          </w:rPr>
          <w:t>.201</w:t>
        </w:r>
        <w:r w:rsidR="008629D3">
          <w:rPr>
            <w:rFonts w:cs="Tahoma"/>
          </w:rPr>
          <w:t>7</w:t>
        </w:r>
        <w:r w:rsidRPr="008629D3">
          <w:rPr>
            <w:rFonts w:cs="Tahoma"/>
          </w:rPr>
          <w:t>.</w:t>
        </w:r>
      </w:smartTag>
      <w:r w:rsidRPr="008629D3">
        <w:rPr>
          <w:rFonts w:cs="Tahoma"/>
        </w:rPr>
        <w:t xml:space="preserve"> g.  do </w:t>
      </w:r>
      <w:smartTag w:element="date" w:uri="urn:schemas-microsoft-com:office:smarttags">
        <w:smartTagPr>
          <w:attr w:val="2017" w:name="Year"/>
          <w:attr w:val="19" w:name="Day"/>
          <w:attr w:val="06" w:name="Month"/>
          <w:attr w:val="trans" w:name="ls"/>
        </w:smartTagPr>
        <w:r w:rsidRPr="008629D3">
          <w:rPr>
            <w:rFonts w:cs="Tahoma"/>
          </w:rPr>
          <w:t>1</w:t>
        </w:r>
        <w:r w:rsidR="0076091C">
          <w:rPr>
            <w:rFonts w:cs="Tahoma"/>
          </w:rPr>
          <w:t>9</w:t>
        </w:r>
        <w:r w:rsidRPr="008629D3">
          <w:rPr>
            <w:rFonts w:cs="Tahoma"/>
          </w:rPr>
          <w:t>.0</w:t>
        </w:r>
        <w:r w:rsidR="008629D3">
          <w:rPr>
            <w:rFonts w:cs="Tahoma"/>
          </w:rPr>
          <w:t>6</w:t>
        </w:r>
        <w:r w:rsidRPr="008629D3">
          <w:rPr>
            <w:rFonts w:cs="Tahoma"/>
          </w:rPr>
          <w:t>.2017.</w:t>
        </w:r>
      </w:smartTag>
      <w:r w:rsidRPr="008629D3">
        <w:rPr>
          <w:rFonts w:cs="Tahoma"/>
        </w:rPr>
        <w:t>g.</w:t>
      </w:r>
    </w:p>
    <w:p w:rsidRDefault="0045653D" w:rsidP="0045653D" w:rsidR="0045653D" w:rsidRPr="008629D3">
      <w:pPr>
        <w:ind w:left="360"/>
        <w:rPr>
          <w:rFonts w:cs="Tahoma"/>
          <w:lang w:val="pl-PL"/>
        </w:rPr>
      </w:pPr>
    </w:p>
    <w:p w:rsidRDefault="0045653D" w:rsidP="0045653D" w:rsidR="0045653D" w:rsidRPr="008629D3">
      <w:pPr>
        <w:spacing w:after="0"/>
        <w:ind w:firstLine="360"/>
        <w:rPr>
          <w:rFonts w:cs="Tahoma"/>
          <w:lang w:val="pl-PL"/>
        </w:rPr>
      </w:pPr>
      <w:r w:rsidRPr="008629D3">
        <w:rPr>
          <w:rFonts w:cs="Tahoma"/>
          <w:lang w:val="pl-PL"/>
        </w:rPr>
        <w:t xml:space="preserve">    Mjesto i datum: </w:t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  <w:t xml:space="preserve">          Stečajni upravitelj:</w:t>
      </w:r>
    </w:p>
    <w:p w:rsidRDefault="0045653D" w:rsidP="0045653D" w:rsidR="0045653D" w:rsidRPr="006A0E8A">
      <w:pPr>
        <w:spacing w:after="0"/>
        <w:ind w:firstLine="360"/>
        <w:rPr>
          <w:rFonts w:cs="Tahoma"/>
          <w:sz w:val="16"/>
          <w:szCs w:val="16"/>
          <w:lang w:val="pl-PL"/>
        </w:rPr>
      </w:pPr>
    </w:p>
    <w:p w:rsidRDefault="0045653D" w:rsidP="0045653D" w:rsidR="0045653D" w:rsidRPr="008629D3">
      <w:r w:rsidRPr="008629D3">
        <w:rPr>
          <w:rFonts w:cs="Tahoma"/>
          <w:lang w:val="pl-PL"/>
        </w:rPr>
        <w:t xml:space="preserve">Zagreb, </w:t>
      </w:r>
      <w:smartTag w:element="date" w:uri="urn:schemas-microsoft-com:office:smarttags">
        <w:smartTagPr>
          <w:attr w:val="2017" w:name="Year"/>
          <w:attr w:val="19" w:name="Day"/>
          <w:attr w:val="7" w:name="Month"/>
          <w:attr w:val="trans" w:name="ls"/>
        </w:smartTagPr>
        <w:r w:rsidRPr="008629D3">
          <w:rPr>
            <w:rFonts w:cs="Tahoma"/>
            <w:lang w:val="pl-PL"/>
          </w:rPr>
          <w:t>1</w:t>
        </w:r>
        <w:r w:rsidR="0076091C">
          <w:rPr>
            <w:rFonts w:cs="Tahoma"/>
            <w:lang w:val="pl-PL"/>
          </w:rPr>
          <w:t>9</w:t>
        </w:r>
        <w:r w:rsidRPr="008629D3">
          <w:rPr>
            <w:rFonts w:cs="Tahoma"/>
            <w:lang w:val="pl-PL"/>
          </w:rPr>
          <w:t xml:space="preserve">. </w:t>
        </w:r>
        <w:r w:rsidR="008629D3">
          <w:rPr>
            <w:rFonts w:cs="Tahoma"/>
            <w:lang w:val="pl-PL"/>
          </w:rPr>
          <w:t>lipnja</w:t>
        </w:r>
        <w:r w:rsidRPr="008629D3">
          <w:rPr>
            <w:rFonts w:cs="Tahoma"/>
            <w:lang w:val="pl-PL"/>
          </w:rPr>
          <w:t xml:space="preserve"> 2017</w:t>
        </w:r>
      </w:smartTag>
      <w:r w:rsidRPr="008629D3">
        <w:rPr>
          <w:rFonts w:cs="Tahoma"/>
          <w:lang w:val="pl-PL"/>
        </w:rPr>
        <w:t>. godine</w:t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  <w:t xml:space="preserve">                      </w:t>
      </w:r>
      <w:r w:rsidR="006A0E8A">
        <w:rPr>
          <w:rFonts w:cs="Tahoma"/>
          <w:lang w:val="pl-PL"/>
        </w:rPr>
        <w:t xml:space="preserve">  </w:t>
      </w:r>
      <w:r w:rsidRPr="008629D3">
        <w:rPr>
          <w:rFonts w:cs="Tahoma"/>
          <w:lang w:val="pl-PL"/>
        </w:rPr>
        <w:t xml:space="preserve"> Miron Markičević</w:t>
      </w:r>
    </w:p>
    <w:p w:rsidRDefault="00942CBD" w:rsidR="00942CBD"/>
    <w:sectPr w:rsidSect="0045653D" w:rsidR="00942CBD">
      <w:footerReference w:type="even" r:id="rId9"/>
      <w:footerReference w:type="default" r:id="rId10"/>
      <w:pgSz w:h="16838" w:w="11906"/>
      <w:pgMar w:gutter="0" w:footer="708" w:header="708" w:left="1417" w:bottom="54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0A1B" w:rsidR="00130A1B">
      <w:r>
        <w:separator/>
      </w:r>
    </w:p>
  </w:endnote>
  <w:endnote w:id="0" w:type="continuationSeparator">
    <w:p w:rsidRDefault="00130A1B" w:rsidR="00130A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463" w:rsidP="0045653D" w:rsidR="00B4746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7463" w:rsidP="0045653D" w:rsidR="00B4746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463" w:rsidP="0045653D" w:rsidR="00B4746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29A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47463" w:rsidP="0045653D" w:rsidR="00B4746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0A1B" w:rsidR="00130A1B">
      <w:r>
        <w:separator/>
      </w:r>
    </w:p>
  </w:footnote>
  <w:footnote w:id="0" w:type="continuationSeparator">
    <w:p w:rsidRDefault="00130A1B" w:rsidR="00130A1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8099D"/>
    <w:multiLevelType w:val="hybridMultilevel"/>
    <w:tmpl w:val="7D3CEF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B0F10D6"/>
    <w:multiLevelType w:val="hybridMultilevel"/>
    <w:tmpl w:val="6A92CA74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53D"/>
    <w:rsid w:val="000477DE"/>
    <w:rsid w:val="000629A2"/>
    <w:rsid w:val="00130A1B"/>
    <w:rsid w:val="001C35DF"/>
    <w:rsid w:val="00290810"/>
    <w:rsid w:val="003E06B7"/>
    <w:rsid w:val="003E294F"/>
    <w:rsid w:val="0045653D"/>
    <w:rsid w:val="00583BF4"/>
    <w:rsid w:val="00622B45"/>
    <w:rsid w:val="006A0E8A"/>
    <w:rsid w:val="007522EB"/>
    <w:rsid w:val="0076091C"/>
    <w:rsid w:val="007D4720"/>
    <w:rsid w:val="008629D3"/>
    <w:rsid w:val="0089084E"/>
    <w:rsid w:val="008A3D2A"/>
    <w:rsid w:val="00942CBD"/>
    <w:rsid w:val="0096441B"/>
    <w:rsid w:val="009C0022"/>
    <w:rsid w:val="00AD729C"/>
    <w:rsid w:val="00B03FC6"/>
    <w:rsid w:val="00B14E47"/>
    <w:rsid w:val="00B24A63"/>
    <w:rsid w:val="00B47463"/>
    <w:rsid w:val="00C50E96"/>
    <w:rsid w:val="00EB6C3E"/>
    <w:rsid w:val="00F710BF"/>
    <w:rsid w:val="00FA5BA1"/>
    <w:rsid w:val="00FC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653D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5653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5653D"/>
  </w:style>
  <w:style w:styleId="Tekstrezerviranogmjesta" w:type="character">
    <w:name w:val="Placeholder Text"/>
    <w:basedOn w:val="Zadanifontodlomka"/>
    <w:uiPriority w:val="99"/>
    <w:semiHidden/>
    <w:rsid w:val="000629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9A2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9A2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9A2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9A2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5653D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5653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5653D"/>
  </w:style>
  <w:style w:styleId="Tekstrezerviranogmjesta" w:type="character">
    <w:name w:val="Placeholder Text"/>
    <w:basedOn w:val="Zadanifontodlomka"/>
    <w:uiPriority w:val="99"/>
    <w:semiHidden/>
    <w:rsid w:val="000629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9A2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9A2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9A2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9A2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St-7/2013-176</izvorni_sadrzaj>
    <derivirana_varijabla naziv="DomainObject.Oznaka_1">St-7/2013-176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2013.</izvorni_sadrzaj>
    <derivirana_varijabla naziv="DomainObject.Predmet.DatumOsnivanja_1">4.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St-7/2013</izvorni_sadrzaj>
    <derivirana_varijabla naziv="DomainObject.Predmet.OznakaBroj_1">St-7/2013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RENT GRUPA društvo s ograničenom odgovornošću za iznajmljivanje, promet nekretninama i trgovinu</izvorni_sadrzaj>
    <derivirana_varijabla naziv="DomainObject.Predmet.ProtustrankaFormated_1">  EURO RENT GRUPA društvo s ograničenom odgovornošću za iznajmljivanje, promet nekretninama i trgovinu</derivirana_varijabla>
  </DomainObject.Predmet.ProtustrankaFormated>
  <DomainObject.Predmet.ProtustrankaFormatedOIB>
    <izvorni_sadrzaj>  EURO RENT GRUPA društvo s ograničenom odgovornošću za iznajmljivanje, promet nekretninama i trgovinu, OIB 69093692560</izvorni_sadrzaj>
    <derivirana_varijabla naziv="DomainObject.Predmet.ProtustrankaFormatedOIB_1">  EURO RENT GRUPA društvo s ograničenom odgovornošću za iznajmljivanje, promet nekretninama i trgovinu, OIB 69093692560</derivirana_varijabla>
  </DomainObject.Predmet.ProtustrankaFormatedOIB>
  <DomainObject.Predmet.ProtustrankaFormatedWithAdress>
    <izvorni_sadrzaj> EURO RENT GRUPA društvo s ograničenom odgovornošću za iznajmljivanje, promet nekretninama i trgovinu, Samoborska cesta 93, 10000 Zagreb</izvorni_sadrzaj>
    <derivirana_varijabla naziv="DomainObject.Predmet.ProtustrankaFormatedWithAdress_1"> EURO RENT GRUPA društvo s ograničenom odgovornošću za iznajmljivanje, promet nekretninama i trgovinu, Samoborska cesta 93, 10000 Zagreb</derivirana_varijabla>
  </DomainObject.Predmet.ProtustrankaFormatedWithAdress>
  <DomainObject.Predmet.ProtustrankaFormatedWithAdressOIB>
    <izvorni_sadrzaj> EURO RENT GRUPA društvo s ograničenom odgovornošću za iznajmljivanje, promet nekretninama i trgovinu, OIB 69093692560, Samoborska cesta 93, 10000 Zagreb</izvorni_sadrzaj>
    <derivirana_varijabla naziv="DomainObject.Predmet.ProtustrankaFormatedWithAdressOIB_1"> EURO RENT GRUPA društvo s ograničenom odgovornošću za iznajmljivanje, promet nekretninama i trgovinu, OIB 69093692560, Samoborska cesta 93, 10000 Zagreb</derivirana_varijabla>
  </DomainObject.Predmet.ProtustrankaFormatedWithAdressOIB>
  <DomainObject.Predmet.ProtustrankaWithAdress>
    <izvorni_sadrzaj>EURO RENT GRUPA društvo s ograničenom odgovornošću za iznajmljivanje, promet nekretninama i trgovinu Samoborska cesta 93, 10000 Zagreb</izvorni_sadrzaj>
    <derivirana_varijabla naziv="DomainObject.Predmet.ProtustrankaWithAdress_1">EURO RENT GRUPA društvo s ograničenom odgovornošću za iznajmljivanje, promet nekretninama i trgovinu Samoborska cesta 93, 10000 Zagreb</derivirana_varijabla>
  </DomainObject.Predmet.ProtustrankaWithAdress>
  <DomainObject.Predmet.ProtustrankaWithAdressOIB>
    <izvorni_sadrzaj>EURO RENT GRUPA društvo s ograničenom odgovornošću za iznajmljivanje, promet nekretninama i trgovinu, OIB 69093692560, Samoborska cesta 93, 10000 Zagreb</izvorni_sadrzaj>
    <derivirana_varijabla naziv="DomainObject.Predmet.ProtustrankaWithAdressOIB_1">EURO RENT GRUPA društvo s ograničenom odgovornošću za iznajmljivanje, promet nekretninama i trgovinu, OIB 69093692560, Samoborska cesta 93, 10000 Zagreb</derivirana_varijabla>
  </DomainObject.Predmet.ProtustrankaWithAdressOIB>
  <DomainObject.Predmet.ProtustrankaNazivFormated>
    <izvorni_sadrzaj>EURO RENT GRUPA društvo s ograničenom odgovornošću za iznajmljivanje, promet nekretninama i trgovinu</izvorni_sadrzaj>
    <derivirana_varijabla naziv="DomainObject.Predmet.ProtustrankaNazivFormated_1">EURO RENT GRUPA društvo s ograničenom odgovornošću za iznajmljivanje, promet nekretninama i trgovinu</derivirana_varijabla>
  </DomainObject.Predmet.ProtustrankaNazivFormated>
  <DomainObject.Predmet.ProtustrankaNazivFormatedOIB>
    <izvorni_sadrzaj>EURO RENT GRUPA društvo s ograničenom odgovornošću za iznajmljivanje, promet nekretninama i trgovinu, OIB 69093692560</izvorni_sadrzaj>
    <derivirana_varijabla naziv="DomainObject.Predmet.ProtustrankaNazivFormatedOIB_1">EURO RENT GRUPA društvo s ograničenom odgovornošću za iznajmljivanje, promet nekretninama i trgovinu, OIB 69093692560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PONGRAČIĆ; HEP; HRT; Ivo Juričko</izvorni_sadrzaj>
    <derivirana_varijabla naziv="DomainObject.Predmet.StrankaFormated_1">  JADRANKA PONGRAČIĆ; HEP; HRT; Ivo Juričko</derivirana_varijabla>
  </DomainObject.Predmet.StrankaFormated>
  <DomainObject.Predmet.StrankaFormatedOIB>
    <izvorni_sadrzaj>  JADRANKA PONGRAČIĆ, OIB ; HEP; HRT, OIB 68419124305; Ivo Juričko, OIB 10729711266</izvorni_sadrzaj>
    <derivirana_varijabla naziv="DomainObject.Predmet.StrankaFormatedOIB_1">  JADRANKA PONGRAČIĆ, OIB ; HEP; HRT, OIB 68419124305; Ivo Juričko, OIB 10729711266</derivirana_varijabla>
  </DomainObject.Predmet.StrankaFormatedOIB>
  <DomainObject.Predmet.StrankaFormatedWithAdress>
    <izvorni_sadrzaj> JADRANKA PONGRAČIĆ, CVJETNA CESTA 9, 10000 Zagreb; HEP; HRT; Ivo Juričko, Jurja Šižgorića 7, 21000 Split</izvorni_sadrzaj>
    <derivirana_varijabla naziv="DomainObject.Predmet.StrankaFormatedWithAdress_1"> JADRANKA PONGRAČIĆ, CVJETNA CESTA 9, 10000 Zagreb; HEP; HRT; Ivo Juričko, Jurja Šižgorića 7, 21000 Split</derivirana_varijabla>
  </DomainObject.Predmet.StrankaFormatedWithAdress>
  <DomainObject.Predmet.StrankaFormatedWithAdressOIB>
    <izvorni_sadrzaj> JADRANKA PONGRAČIĆ, OIB , CVJETNA CESTA 9, 10000 Zagreb; HEP; HRT, OIB 68419124305; Ivo Juričko, OIB 10729711266, Jurja Šižgorića 7, 21000 Split</izvorni_sadrzaj>
    <derivirana_varijabla naziv="DomainObject.Predmet.StrankaFormatedWithAdressOIB_1"> JADRANKA PONGRAČIĆ, OIB , CVJETNA CESTA 9, 10000 Zagreb; HEP; HRT, OIB 68419124305; Ivo Juričko, OIB 10729711266, Jurja Šižgorića 7, 21000 Split</derivirana_varijabla>
  </DomainObject.Predmet.StrankaFormatedWithAdressOIB>
  <DomainObject.Predmet.StrankaWithAdress>
    <izvorni_sadrzaj>JADRANKA PONGRAČIĆ CVJETNA CESTA 9,10000 Zagreb,HEP ,HRT ,Ivo Juričko Jurja Šižgorića 7,21000 Split</izvorni_sadrzaj>
    <derivirana_varijabla naziv="DomainObject.Predmet.StrankaWithAdress_1">JADRANKA PONGRAČIĆ CVJETNA CESTA 9,10000 Zagreb,HEP ,HRT ,Ivo Juričko Jurja Šižgorića 7,21000 Split</derivirana_varijabla>
  </DomainObject.Predmet.StrankaWithAdress>
  <DomainObject.Predmet.StrankaWithAdressOIB>
    <izvorni_sadrzaj>JADRANKA PONGRAČIĆ, OIB , CVJETNA CESTA 9,10000 Zagreb,HEP,HRT, OIB 68419124305,Ivo Juričko, OIB 10729711266, Jurja Šižgorića 7,21000 Split</izvorni_sadrzaj>
    <derivirana_varijabla naziv="DomainObject.Predmet.StrankaWithAdressOIB_1">JADRANKA PONGRAČIĆ, OIB , CVJETNA CESTA 9,10000 Zagreb,HEP,HRT, OIB 68419124305,Ivo Juričko, OIB 10729711266, Jurja Šižgorića 7,21000 Split</derivirana_varijabla>
  </DomainObject.Predmet.StrankaWithAdressOIB>
  <DomainObject.Predmet.StrankaNazivFormated>
    <izvorni_sadrzaj>JADRANKA PONGRAČIĆ,HEP,HRT,Ivo Juričko</izvorni_sadrzaj>
    <derivirana_varijabla naziv="DomainObject.Predmet.StrankaNazivFormated_1">JADRANKA PONGRAČIĆ,HEP,HRT,Ivo Juričko</derivirana_varijabla>
  </DomainObject.Predmet.StrankaNazivFormated>
  <DomainObject.Predmet.StrankaNazivFormatedOIB>
    <izvorni_sadrzaj>JADRANKA PONGRAČIĆ, OIB ,HEP,HRT, OIB 68419124305,Ivo Juričko, OIB 10729711266</izvorni_sadrzaj>
    <derivirana_varijabla naziv="DomainObject.Predmet.StrankaNazivFormatedOIB_1">JADRANKA PONGRAČIĆ, OIB ,HEP,HRT, OIB 68419124305,Ivo Juričko, OIB 10729711266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JADRANKA PONGRAČIĆ</item>
      <item>HEP</item>
      <item>HRT</item>
      <item>Ivo Juričko</item>
    </izvorni_sadrzaj>
    <derivirana_varijabla naziv="DomainObject.Predmet.StrankaListFormated_1">
      <item>JADRANKA PONGRAČIĆ</item>
      <item>HEP</item>
      <item>HRT</item>
      <item>Ivo Juričko</item>
    </derivirana_varijabla>
  </DomainObject.Predmet.StrankaListFormated>
  <DomainObject.Predmet.StrankaListFormatedOIB>
    <izvorni_sadrzaj>
      <item>JADRANKA PONGRAČIĆ, OIB </item>
      <item>HEP</item>
      <item>HRT, OIB 68419124305</item>
      <item>Ivo Juričko, OIB 10729711266</item>
    </izvorni_sadrzaj>
    <derivirana_varijabla naziv="DomainObject.Predmet.StrankaListFormatedOIB_1">
      <item>JADRANKA PONGRAČIĆ, OIB </item>
      <item>HEP</item>
      <item>HRT, OIB 68419124305</item>
      <item>Ivo Juričko, OIB 10729711266</item>
    </derivirana_varijabla>
  </DomainObject.Predmet.StrankaListFormatedOIB>
  <DomainObject.Predmet.StrankaListFormatedWithAdress>
    <izvorni_sadrzaj>
      <item>JADRANKA PONGRAČIĆ, CVJETNA CESTA 9, 10000 Zagreb</item>
      <item>HEP</item>
      <item>HRT</item>
      <item>Ivo Juričko, Jurja Šižgorića 7, 21000 Split</item>
    </izvorni_sadrzaj>
    <derivirana_varijabla naziv="DomainObject.Predmet.StrankaListFormatedWithAdress_1">
      <item>JADRANKA PONGRAČIĆ, CVJETNA CESTA 9, 10000 Zagreb</item>
      <item>HEP</item>
      <item>HRT</item>
      <item>Ivo Juričko, Jurja Šižgorića 7, 21000 Split</item>
    </derivirana_varijabla>
  </DomainObject.Predmet.StrankaListFormatedWithAdress>
  <DomainObject.Predmet.StrankaListFormatedWithAdressOIB>
    <izvorni_sadrzaj>
      <item>JADRANKA PONGRAČIĆ, OIB , CVJETNA CESTA 9, 10000 Zagreb</item>
      <item>HEP</item>
      <item>HRT, OIB 68419124305</item>
      <item>Ivo Juričko, OIB 10729711266, Jurja Šižgorića 7, 21000 Split</item>
    </izvorni_sadrzaj>
    <derivirana_varijabla naziv="DomainObject.Predmet.StrankaListFormatedWithAdressOIB_1">
      <item>JADRANKA PONGRAČIĆ, OIB , CVJETNA CESTA 9, 10000 Zagreb</item>
      <item>HEP</item>
      <item>HRT, OIB 68419124305</item>
      <item>Ivo Juričko, OIB 10729711266, Jurja Šižgorića 7, 21000 Split</item>
    </derivirana_varijabla>
  </DomainObject.Predmet.StrankaListFormatedWithAdressOIB>
  <DomainObject.Predmet.StrankaListNazivFormated>
    <izvorni_sadrzaj>
      <item>JADRANKA PONGRAČIĆ</item>
      <item>HEP</item>
      <item>HRT</item>
      <item>Ivo Juričko</item>
    </izvorni_sadrzaj>
    <derivirana_varijabla naziv="DomainObject.Predmet.StrankaListNazivFormated_1">
      <item>JADRANKA PONGRAČIĆ</item>
      <item>HEP</item>
      <item>HRT</item>
      <item>Ivo Juričko</item>
    </derivirana_varijabla>
  </DomainObject.Predmet.StrankaListNazivFormated>
  <DomainObject.Predmet.StrankaListNazivFormatedOIB>
    <izvorni_sadrzaj>
      <item>JADRANKA PONGRAČIĆ, OIB </item>
      <item>HEP</item>
      <item>HRT, OIB 68419124305</item>
      <item>Ivo Juričko, OIB 10729711266</item>
    </izvorni_sadrzaj>
    <derivirana_varijabla naziv="DomainObject.Predmet.StrankaListNazivFormatedOIB_1">
      <item>JADRANKA PONGRAČIĆ, OIB </item>
      <item>HEP</item>
      <item>HRT, OIB 68419124305</item>
      <item>Ivo Juričko, OIB 10729711266</item>
    </derivirana_varijabla>
  </DomainObject.Predmet.StrankaListNazivFormatedOIB>
  <DomainObject.Predmet.ProtuStrankaListFormated>
    <izvorni_sadrzaj>
      <item>EURO RENT GRUPA društvo s ograničenom odgovornošću za iznajmljivanje, promet nekretninama i trgovinu</item>
    </izvorni_sadrzaj>
    <derivirana_varijabla naziv="DomainObject.Predmet.ProtuStrankaListFormated_1">
      <item>EURO RENT GRUPA društvo s ograničenom odgovornošću za iznajmljivanje, promet nekretninama i trgovinu</item>
    </derivirana_varijabla>
  </DomainObject.Predmet.ProtuStrankaListFormated>
  <DomainObject.Predmet.ProtuStrankaListFormatedOIB>
    <izvorni_sadrzaj>
      <item>EURO RENT GRUPA društvo s ograničenom odgovornošću za iznajmljivanje, promet nekretninama i trgovinu, OIB 69093692560</item>
    </izvorni_sadrzaj>
    <derivirana_varijabla naziv="DomainObject.Predmet.ProtuStrankaListFormatedOIB_1">
      <item>EURO RENT GRUPA društvo s ograničenom odgovornošću za iznajmljivanje, promet nekretninama i trgovinu, OIB 69093692560</item>
    </derivirana_varijabla>
  </DomainObject.Predmet.ProtuStrankaListFormatedOIB>
  <DomainObject.Predmet.ProtuStrankaListFormatedWithAdress>
    <izvorni_sadrzaj>
      <item>EURO RENT GRUPA društvo s ograničenom odgovornošću za iznajmljivanje, promet nekretninama i trgovinu, Samoborska cesta 93, 10000 Zagreb</item>
    </izvorni_sadrzaj>
    <derivirana_varijabla naziv="DomainObject.Predmet.ProtuStrankaListFormatedWithAdress_1">
      <item>EURO RENT GRUPA društvo s ograničenom odgovornošću za iznajmljivanje, promet nekretninama i trgovinu, Samoborska cesta 93, 10000 Zagreb</item>
    </derivirana_varijabla>
  </DomainObject.Predmet.ProtuStrankaListFormatedWithAdress>
  <DomainObject.Predmet.ProtuStrankaListFormatedWithAdressOIB>
    <izvorni_sadrzaj>
      <item>EURO RENT GRUPA društvo s ograničenom odgovornošću za iznajmljivanje, promet nekretninama i trgovinu, OIB 69093692560, Samoborska cesta 93, 10000 Zagreb</item>
    </izvorni_sadrzaj>
    <derivirana_varijabla naziv="DomainObject.Predmet.ProtuStrankaListFormatedWithAdressOIB_1">
      <item>EURO RENT GRUPA društvo s ograničenom odgovornošću za iznajmljivanje, promet nekretninama i trgovinu, OIB 69093692560, Samoborska cesta 93, 10000 Zagreb</item>
    </derivirana_varijabla>
  </DomainObject.Predmet.ProtuStrankaListFormatedWithAdressOIB>
  <DomainObject.Predmet.ProtuStrankaListNazivFormated>
    <izvorni_sadrzaj>
      <item>EURO RENT GRUPA društvo s ograničenom odgovornošću za iznajmljivanje, promet nekretninama i trgovinu</item>
    </izvorni_sadrzaj>
    <derivirana_varijabla naziv="DomainObject.Predmet.ProtuStrankaListNazivFormated_1">
      <item>EURO RENT GRUPA društvo s ograničenom odgovornošću za iznajmljivanje, promet nekretninama i trgovinu</item>
    </derivirana_varijabla>
  </DomainObject.Predmet.ProtuStrankaListNazivFormated>
  <DomainObject.Predmet.ProtuStrankaListNazivFormatedOIB>
    <izvorni_sadrzaj>
      <item>EURO RENT GRUPA društvo s ograničenom odgovornošću za iznajmljivanje, promet nekretninama i trgovinu, OIB 69093692560</item>
    </izvorni_sadrzaj>
    <derivirana_varijabla naziv="DomainObject.Predmet.ProtuStrankaListNazivFormatedOIB_1">
      <item>EURO RENT GRUPA društvo s ograničenom odgovornošću za iznajmljivanje, promet nekretninama i trgovinu, OIB 69093692560</item>
    </derivirana_varijabla>
  </DomainObject.Predmet.ProtuStrankaListNazivFormatedOIB>
  <DomainObject.Predmet.OstaliListFormated>
    <izvorni_sadrzaj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ODVJETNIČKO DRUŠTVO SARDELIĆ &amp; PARTNERI d.o.o.</item>
    </izvorni_sadrzaj>
    <derivirana_varijabla naziv="DomainObject.Predmet.OstaliListFormated_1"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ODVJETNIČKO DRUŠTVO SARDELIĆ &amp; PARTNERI d.o.o.</item>
    </derivirana_varijabla>
  </DomainObject.Predmet.OstaliListFormated>
  <DomainObject.Predmet.OstaliListFormatedOIB>
    <izvorni_sadrzaj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  <item>ODVJETNIČKO DRUŠTVO SARDELIĆ &amp; PARTNERI d.o.o., OIB 87180311181</item>
    </izvorni_sadrzaj>
    <derivirana_varijabla naziv="DomainObject.Predmet.OstaliListFormatedOIB_1"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  <item>ODVJETNIČKO DRUŠTVO SARDELIĆ &amp; PARTNERI d.o.o., OIB 87180311181</item>
    </derivirana_varijabla>
  </DomainObject.Predmet.OstaliListFormatedOIB>
  <DomainObject.Predmet.OstaliListFormatedWithAdress>
    <izvorni_sadrzaj>
      <item>FINA ZAGREB</item>
      <item>Erste &amp; Steiermarkische Bank d.d., Jadranski trg 3a, 51000 Rijeka</item>
      <item>Ministarstvo financija RH, Porezna uprava, Područni ured Zagreb, Av. Dubrovnik 32, 10000 Zagreb</item>
      <item>Miron Markičević, Kneza Borne 1, 10000 Zagreb</item>
      <item>SOCIETE GENERALE-SPLITSKA BANKA dioničko društvo, Ruđera Boškovića 16, 21000 Split</item>
      <item>EMA KALOGJERA JURANIĆ, Trg bana J. Jelačića 3, 10000 Zagreb</item>
      <item>ODVJETNIČKO DRUŠTVO SARDELIĆ &amp; PARTNERI d.o.o., Katančićeva 3, 10000 Zagreb</item>
    </izvorni_sadrzaj>
    <derivirana_varijabla naziv="DomainObject.Predmet.OstaliListFormatedWithAdress_1">
      <item>FINA ZAGREB</item>
      <item>Erste &amp; Steiermarkische Bank d.d., Jadranski trg 3a, 51000 Rijeka</item>
      <item>Ministarstvo financija RH, Porezna uprava, Područni ured Zagreb, Av. Dubrovnik 32, 10000 Zagreb</item>
      <item>Miron Markičević, Kneza Borne 1, 10000 Zagreb</item>
      <item>SOCIETE GENERALE-SPLITSKA BANKA dioničko društvo, Ruđera Boškovića 16, 21000 Split</item>
      <item>EMA KALOGJERA JURANIĆ, Trg bana J. Jelačića 3, 10000 Zagreb</item>
      <item>ODVJETNIČKO DRUŠTVO SARDELIĆ &amp; PARTNERI d.o.o., Katančićeva 3, 10000 Zagreb</item>
    </derivirana_varijabla>
  </DomainObject.Predmet.OstaliListFormatedWithAdress>
  <DomainObject.Predmet.OstaliListFormatedWithAdressOIB>
    <izvorni_sadrzaj>
      <item>FINA ZAGREB, OIB 85821130368</item>
      <item>Erste &amp; Steiermarkische Bank d.d., OIB 23057039320, Jadranski trg 3a, 51000 Rijeka</item>
      <item>Ministarstvo financija RH, Porezna uprava, Područni ured Zagreb, OIB 18683136487, Av. Dubrovnik 32, 10000 Zagreb</item>
      <item>Miron Markičević, OIB 52797062273, Kneza Borne 1, 10000 Zagreb</item>
      <item>SOCIETE GENERALE-SPLITSKA BANKA dioničko društvo, OIB 69326397242, Ruđera Boškovića 16, 21000 Split</item>
      <item>EMA KALOGJERA JURANIĆ, Trg bana J. Jelačića 3, 10000 Zagreb</item>
      <item>ODVJETNIČKO DRUŠTVO SARDELIĆ &amp; PARTNERI d.o.o., OIB 87180311181, Katančićeva 3, 10000 Zagreb</item>
    </izvorni_sadrzaj>
    <derivirana_varijabla naziv="DomainObject.Predmet.OstaliListFormatedWithAdressOIB_1">
      <item>FINA ZAGREB, OIB 85821130368</item>
      <item>Erste &amp; Steiermarkische Bank d.d., OIB 23057039320, Jadranski trg 3a, 51000 Rijeka</item>
      <item>Ministarstvo financija RH, Porezna uprava, Područni ured Zagreb, OIB 18683136487, Av. Dubrovnik 32, 10000 Zagreb</item>
      <item>Miron Markičević, OIB 52797062273, Kneza Borne 1, 10000 Zagreb</item>
      <item>SOCIETE GENERALE-SPLITSKA BANKA dioničko društvo, OIB 69326397242, Ruđera Boškovića 16, 21000 Split</item>
      <item>EMA KALOGJERA JURANIĆ, Trg bana J. Jelačića 3, 10000 Zagreb</item>
      <item>ODVJETNIČKO DRUŠTVO SARDELIĆ &amp; PARTNERI d.o.o., OIB 87180311181, Katančićeva 3, 10000 Zagreb</item>
    </derivirana_varijabla>
  </DomainObject.Predmet.OstaliListFormatedWithAdressOIB>
  <DomainObject.Predmet.OstaliListNazivFormated>
    <izvorni_sadrzaj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ODVJETNIČKO DRUŠTVO SARDELIĆ &amp; PARTNERI d.o.o.</item>
    </izvorni_sadrzaj>
    <derivirana_varijabla naziv="DomainObject.Predmet.OstaliListNazivFormated_1"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ODVJETNIČKO DRUŠTVO SARDELIĆ &amp; PARTNERI d.o.o.</item>
    </derivirana_varijabla>
  </DomainObject.Predmet.OstaliListNazivFormated>
  <DomainObject.Predmet.OstaliListNazivFormatedOIB>
    <izvorni_sadrzaj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  <item>ODVJETNIČKO DRUŠTVO SARDELIĆ &amp; PARTNERI d.o.o., OIB 87180311181</item>
    </izvorni_sadrzaj>
    <derivirana_varijabla naziv="DomainObject.Predmet.OstaliListNazivFormatedOIB_1"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  <item>ODVJETNIČKO DRUŠTVO SARDELIĆ &amp; PARTNERI d.o.o., OIB 87180311181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PONGRAČIĆ i dr.</izvorni_sadrzaj>
    <derivirana_varijabla naziv="DomainObject.Predmet.StrankaIDrugi_1">JADRANKA PONGRAČIĆ i dr.</derivirana_varijabla>
  </DomainObject.Predmet.StrankaIDrugi>
  <DomainObject.Predmet.ProtustrankaIDrugi>
    <izvorni_sadrzaj>EURO RENT GRUPA društvo s ograničenom odgovornošću za iznajmljivanje, promet nekretninama i trgovinu</izvorni_sadrzaj>
    <derivirana_varijabla naziv="DomainObject.Predmet.ProtustrankaIDrugi_1">EURO RENT GRUPA društvo s ograničenom odgovornošću za iznajmljivanje, promet nekretninama i trgovinu</derivirana_varijabla>
  </DomainObject.Predmet.ProtustrankaIDrugi>
  <DomainObject.Predmet.StrankaIDrugiAdressOIB>
    <izvorni_sadrzaj>JADRANKA PONGRAČIĆ, OIB , CVJETNA CESTA 9, 10000 Zagreb i dr.</izvorni_sadrzaj>
    <derivirana_varijabla naziv="DomainObject.Predmet.StrankaIDrugiAdressOIB_1">JADRANKA PONGRAČIĆ, OIB , CVJETNA CESTA 9, 10000 Zagreb i dr.</derivirana_varijabla>
  </DomainObject.Predmet.StrankaIDrugiAdressOIB>
  <DomainObject.Predmet.ProtustrankaIDrugiAdressOIB>
    <izvorni_sadrzaj>EURO RENT GRUPA društvo s ograničenom odgovornošću za iznajmljivanje, promet nekretninama i trgovinu, OIB 69093692560, Samoborska cesta 93, 10000 Zagreb</izvorni_sadrzaj>
    <derivirana_varijabla naziv="DomainObject.Predmet.ProtustrankaIDrugiAdressOIB_1">EURO RENT GRUPA društvo s ograničenom odgovornošću za iznajmljivanje, promet nekretninama i trgovinu, OIB 69093692560, Samoborska cesta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RENT GRUPA društvo s ograničenom odgovornošću za iznajmljivanje, promet nekretninama i trgovinu</item>
      <item>JADRANKA PONGRAČIĆ</item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HEP</item>
      <item>HRT</item>
      <item>Ivo Juričko</item>
      <item>ODVJETNIČKO DRUŠTVO SARDELIĆ &amp; PARTNERI d.o.o.</item>
    </izvorni_sadrzaj>
    <derivirana_varijabla naziv="DomainObject.Predmet.SudioniciListNaziv_1">
      <item>EURO RENT GRUPA društvo s ograničenom odgovornošću za iznajmljivanje, promet nekretninama i trgovinu</item>
      <item>JADRANKA PONGRAČIĆ</item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HEP</item>
      <item>HRT</item>
      <item>Ivo Juričko</item>
      <item>ODVJETNIČKO DRUŠTVO SARDELIĆ &amp; PARTNERI d.o.o.</item>
    </derivirana_varijabla>
  </DomainObject.Predmet.SudioniciListNaziv>
  <DomainObject.Predmet.SudioniciListAdressOIB>
    <izvorni_sadrzaj>
      <item>EURO RENT GRUPA društvo s ograničenom odgovornošću za iznajmljivanje, promet nekretninama i trgovinu, OIB 69093692560, Samoborska cesta 93,10000 Zagreb</item>
      <item>JADRANKA PONGRAČIĆ, OIB , CVJETNA CESTA 9,10000 Zagreb</item>
      <item>FINA ZAGREB, OIB 85821130368</item>
      <item>Erste &amp; Steiermarkische Bank d.d., OIB 23057039320, Jadranski trg 3a,51000 Rijeka</item>
      <item>Ministarstvo financija RH, Porezna uprava, Područni ured Zagreb, OIB 18683136487, Av. Dubrovnik 32,10000 Zagreb</item>
      <item>Miron Markičević, OIB 52797062273, Kneza Borne 1,10000 Zagreb</item>
      <item>SOCIETE GENERALE-SPLITSKA BANKA dioničko društvo, OIB 69326397242, Ruđera Boškovića 16,21000 Split</item>
      <item>EMA KALOGJERA JURANIĆ, Trg bana J. Jelačića 3,10000 Zagreb</item>
      <item>HEP</item>
      <item>HRT, OIB 68419124305</item>
      <item>Ivo Juričko, OIB 10729711266, Jurja Šižgorića 7,21000 Split</item>
      <item>ODVJETNIČKO DRUŠTVO SARDELIĆ &amp; PARTNERI d.o.o., OIB 87180311181, Katančićeva 3,10000 Zagreb</item>
    </izvorni_sadrzaj>
    <derivirana_varijabla naziv="DomainObject.Predmet.SudioniciListAdressOIB_1">
      <item>EURO RENT GRUPA društvo s ograničenom odgovornošću za iznajmljivanje, promet nekretninama i trgovinu, OIB 69093692560, Samoborska cesta 93,10000 Zagreb</item>
      <item>JADRANKA PONGRAČIĆ, OIB , CVJETNA CESTA 9,10000 Zagreb</item>
      <item>FINA ZAGREB, OIB 85821130368</item>
      <item>Erste &amp; Steiermarkische Bank d.d., OIB 23057039320, Jadranski trg 3a,51000 Rijeka</item>
      <item>Ministarstvo financija RH, Porezna uprava, Područni ured Zagreb, OIB 18683136487, Av. Dubrovnik 32,10000 Zagreb</item>
      <item>Miron Markičević, OIB 52797062273, Kneza Borne 1,10000 Zagreb</item>
      <item>SOCIETE GENERALE-SPLITSKA BANKA dioničko društvo, OIB 69326397242, Ruđera Boškovića 16,21000 Split</item>
      <item>EMA KALOGJERA JURANIĆ, Trg bana J. Jelačića 3,10000 Zagreb</item>
      <item>HEP</item>
      <item>HRT, OIB 68419124305</item>
      <item>Ivo Juričko, OIB 10729711266, Jurja Šižgorića 7,21000 Split</item>
      <item>ODVJETNIČKO DRUŠTVO SARDELIĆ &amp; PARTNERI d.o.o., OIB 87180311181, Katančićeva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69093692560</item>
      <item>, OIB </item>
      <item>, OIB 85821130368</item>
      <item>, OIB 23057039320</item>
      <item>, OIB 18683136487</item>
      <item>, OIB 52797062273</item>
      <item>, OIB 69326397242</item>
      <item>, OIB null</item>
      <item>, OIB null</item>
      <item>, OIB 68419124305</item>
      <item>, OIB 10729711266</item>
      <item>, OIB 87180311181</item>
    </izvorni_sadrzaj>
    <derivirana_varijabla naziv="DomainObject.Predmet.SudioniciListNazivOIB_1">
      <item>, OIB 69093692560</item>
      <item>, OIB </item>
      <item>, OIB 85821130368</item>
      <item>, OIB 23057039320</item>
      <item>, OIB 18683136487</item>
      <item>, OIB 52797062273</item>
      <item>, OIB 69326397242</item>
      <item>, OIB null</item>
      <item>, OIB null</item>
      <item>, OIB 68419124305</item>
      <item>, OIB 10729711266</item>
      <item>, OIB 87180311181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4</properties:Pages>
  <properties:Words>1335</properties:Words>
  <properties:Characters>7715</properties:Characters>
  <properties:Lines>169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9119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2017-06-26T12:07:00Z</dcterms:created>
  <dc:creator>nada</dc:creator>
  <cp:lastModifiedBy>Valentina Kranjčić</cp:lastModifiedBy>
  <cp:lastPrinted>2017-06-13T10:32:00Z</cp:lastPrinted>
  <dcterms:modified xmlns:xsi="http://www.w3.org/2001/XMLSchema-instance" xsi:type="dcterms:W3CDTF">2017-06-26T12:08:00Z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St-7/2013-176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