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69d83" w14:paraId="3069d83" w:rsidRDefault="00402136" w:rsidP="00402136" w:rsidR="00402136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02136" w:rsidP="00402136" w:rsidR="004021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PAZINU</w:t>
      </w:r>
    </w:p>
    <w:p w:rsidRDefault="00402136" w:rsidP="00402136" w:rsidR="004021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2136" w:rsidP="00402136" w:rsidR="004021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2136" w:rsidP="00402136" w:rsidR="004021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2136" w:rsidP="00402136" w:rsidR="004021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2136" w:rsidP="00402136" w:rsidR="004021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2136" w:rsidP="00402136" w:rsidR="004021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2136" w:rsidP="00402136" w:rsidR="00402136" w:rsidRPr="004021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02136">
        <w:rPr>
          <w:rFonts w:cs="Times New Roman" w:hAnsi="Times New Roman" w:ascii="Times New Roman"/>
          <w:sz w:val="24"/>
          <w:szCs w:val="24"/>
        </w:rPr>
        <w:t>Z AK LJ U Č A K</w:t>
      </w:r>
    </w:p>
    <w:p w:rsidRDefault="00402136" w:rsidP="00402136" w:rsidR="00402136" w:rsidRPr="0040213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02136" w:rsidP="00402136" w:rsidR="00402136" w:rsidRPr="004021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02136">
        <w:rPr>
          <w:rFonts w:cs="Times New Roman" w:hAnsi="Times New Roman" w:ascii="Times New Roman"/>
          <w:sz w:val="24"/>
          <w:szCs w:val="24"/>
        </w:rPr>
        <w:tab/>
        <w:t xml:space="preserve">Trgovački sud u Pazinu, po sutkinji Tijani Licul, u povodu prijedloga predlagatelja - dužnika  ORKAN ENERGIJA d.o.o. Medulin, Centar 282, OIB: 63767063559, zastupanom po punomoćniku Pavau Mrkonjiću, odvjetniku u Zagrebu, Ante Topića Mimare 24, </w:t>
      </w:r>
      <w:r w:rsidR="004334C0">
        <w:rPr>
          <w:rFonts w:cs="Times New Roman" w:hAnsi="Times New Roman" w:ascii="Times New Roman"/>
          <w:sz w:val="24"/>
          <w:szCs w:val="24"/>
        </w:rPr>
        <w:t>za</w:t>
      </w:r>
      <w:r w:rsidRPr="00402136">
        <w:rPr>
          <w:rFonts w:cs="Times New Roman" w:hAnsi="Times New Roman" w:ascii="Times New Roman"/>
          <w:sz w:val="24"/>
          <w:szCs w:val="24"/>
        </w:rPr>
        <w:t xml:space="preserve"> otvaranjem predstečajnog postupka,  </w:t>
      </w:r>
    </w:p>
    <w:p w:rsidRDefault="00402136" w:rsidP="00402136" w:rsidR="00402136" w:rsidRPr="0040213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02136" w:rsidP="00402136" w:rsidR="00402136" w:rsidRPr="004021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02136">
        <w:rPr>
          <w:rFonts w:cs="Times New Roman" w:hAnsi="Times New Roman" w:ascii="Times New Roman"/>
          <w:sz w:val="24"/>
          <w:szCs w:val="24"/>
        </w:rPr>
        <w:t>z a k lj u č i o   j e</w:t>
      </w:r>
    </w:p>
    <w:p w:rsidRDefault="00402136" w:rsidP="004334C0" w:rsidR="00402136" w:rsidRPr="004021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02136" w:rsidP="004334C0" w:rsidR="00FC5358" w:rsidRPr="00402136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402136">
        <w:rPr>
          <w:rFonts w:cs="Times New Roman" w:hAnsi="Times New Roman" w:ascii="Times New Roman"/>
          <w:sz w:val="24"/>
          <w:szCs w:val="24"/>
        </w:rPr>
        <w:t>Temeljem čl. 11. st. 3. Stečajnog zakona (Narodne novine broj 71/15, 104/17) nalaže se predlagatelju – dužniku ORKAN ENERGIJA d.o.o. Medulin, Centar 282, OIB: 63767063559, da u roku od 3 dana od dana dostave ovog zaključka dostavi sudu:</w:t>
      </w:r>
    </w:p>
    <w:p w:rsidRDefault="004334C0" w:rsidP="004334C0" w:rsidR="00402136" w:rsidRPr="004334C0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402136" w:rsidRPr="004334C0">
        <w:rPr>
          <w:rFonts w:cs="Times New Roman" w:hAnsi="Times New Roman" w:ascii="Times New Roman"/>
          <w:sz w:val="24"/>
          <w:szCs w:val="24"/>
        </w:rPr>
        <w:t xml:space="preserve">ugovor o prodaji električne energije na 14 godina sa kupcem HROTA </w:t>
      </w:r>
    </w:p>
    <w:p w:rsidRDefault="004334C0" w:rsidP="004334C0" w:rsidR="00402136" w:rsidRPr="004334C0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402136" w:rsidRPr="004334C0">
        <w:rPr>
          <w:rFonts w:cs="Times New Roman" w:hAnsi="Times New Roman" w:ascii="Times New Roman"/>
          <w:sz w:val="24"/>
          <w:szCs w:val="24"/>
        </w:rPr>
        <w:t>ugovor o prodaji briketa i peleta sa kupcem PETROL d.d. Ljubljana</w:t>
      </w:r>
    </w:p>
    <w:p w:rsidRDefault="004334C0" w:rsidP="004334C0" w:rsidR="00402136" w:rsidRPr="004334C0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402136" w:rsidRPr="004334C0">
        <w:rPr>
          <w:rFonts w:cs="Times New Roman" w:hAnsi="Times New Roman" w:ascii="Times New Roman"/>
          <w:sz w:val="24"/>
          <w:szCs w:val="24"/>
        </w:rPr>
        <w:t>ugovor o prodaji sjecke sa kupcem HALOPESEK v. Franci Kušelj</w:t>
      </w:r>
    </w:p>
    <w:p w:rsidRDefault="004334C0" w:rsidP="004334C0" w:rsidR="00402136" w:rsidRPr="004334C0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402136" w:rsidRPr="004334C0">
        <w:rPr>
          <w:rFonts w:cs="Times New Roman" w:hAnsi="Times New Roman" w:ascii="Times New Roman"/>
          <w:sz w:val="24"/>
          <w:szCs w:val="24"/>
        </w:rPr>
        <w:t>kao i druge značajnije ugovore koje ima sklopljene sa kupcima, a koji nisu posebno spomenuti u Planu financijskog i operativnog restrukturiranja</w:t>
      </w:r>
      <w:r w:rsidR="00A05C33">
        <w:rPr>
          <w:rFonts w:cs="Times New Roman" w:hAnsi="Times New Roman" w:ascii="Times New Roman"/>
          <w:sz w:val="24"/>
          <w:szCs w:val="24"/>
        </w:rPr>
        <w:t>.</w:t>
      </w:r>
    </w:p>
    <w:p w:rsidRDefault="00402136" w:rsidP="00402136" w:rsidR="00402136" w:rsidRPr="0040213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02136" w:rsidP="00402136" w:rsidR="00402136" w:rsidRPr="004021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02136">
        <w:rPr>
          <w:rFonts w:cs="Times New Roman" w:hAnsi="Times New Roman" w:ascii="Times New Roman"/>
          <w:sz w:val="24"/>
          <w:szCs w:val="24"/>
        </w:rPr>
        <w:t>U Pazinu, 0</w:t>
      </w:r>
      <w:r w:rsidR="00DF4644">
        <w:rPr>
          <w:rFonts w:cs="Times New Roman" w:hAnsi="Times New Roman" w:ascii="Times New Roman"/>
          <w:sz w:val="24"/>
          <w:szCs w:val="24"/>
        </w:rPr>
        <w:t>7</w:t>
      </w:r>
      <w:r w:rsidRPr="00402136">
        <w:rPr>
          <w:rFonts w:cs="Times New Roman" w:hAnsi="Times New Roman" w:ascii="Times New Roman"/>
          <w:sz w:val="24"/>
          <w:szCs w:val="24"/>
        </w:rPr>
        <w:t>. ožujka 2018. godine.</w:t>
      </w:r>
    </w:p>
    <w:p w:rsidRDefault="00402136" w:rsidP="00402136" w:rsidR="00402136" w:rsidRPr="0040213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02136" w:rsidP="00402136" w:rsidR="00402136" w:rsidRPr="00402136">
      <w:pPr>
        <w:spacing w:lineRule="auto" w:line="240" w:after="0"/>
        <w:ind w:firstLine="708" w:left="5664"/>
        <w:rPr>
          <w:rFonts w:cs="Times New Roman" w:hAnsi="Times New Roman" w:ascii="Times New Roman"/>
          <w:sz w:val="24"/>
          <w:szCs w:val="24"/>
        </w:rPr>
      </w:pPr>
      <w:r w:rsidRPr="00402136">
        <w:rPr>
          <w:rFonts w:cs="Times New Roman" w:hAnsi="Times New Roman" w:ascii="Times New Roman"/>
          <w:sz w:val="24"/>
          <w:szCs w:val="24"/>
        </w:rPr>
        <w:t>Sutkinja:</w:t>
      </w:r>
    </w:p>
    <w:p w:rsidRDefault="00402136" w:rsidP="00402136" w:rsidR="00402136" w:rsidRPr="00402136">
      <w:pPr>
        <w:spacing w:lineRule="auto" w:line="240" w:after="0"/>
        <w:ind w:firstLine="708" w:left="5664"/>
        <w:rPr>
          <w:rFonts w:cs="Times New Roman" w:hAnsi="Times New Roman" w:ascii="Times New Roman"/>
          <w:sz w:val="24"/>
          <w:szCs w:val="24"/>
        </w:rPr>
      </w:pPr>
      <w:r w:rsidRPr="00402136">
        <w:rPr>
          <w:rFonts w:cs="Times New Roman" w:hAnsi="Times New Roman" w:ascii="Times New Roman"/>
          <w:sz w:val="24"/>
          <w:szCs w:val="24"/>
        </w:rPr>
        <w:t>Tijana Licul</w:t>
      </w:r>
      <w:r w:rsidR="00DF4644">
        <w:rPr>
          <w:rFonts w:cs="Times New Roman" w:hAnsi="Times New Roman" w:ascii="Times New Roman"/>
          <w:sz w:val="24"/>
          <w:szCs w:val="24"/>
        </w:rPr>
        <w:t>, v.r.</w:t>
      </w:r>
    </w:p>
    <w:p w:rsidRDefault="00402136" w:rsidP="00402136" w:rsidR="00402136" w:rsidRPr="0040213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02136" w:rsidP="00402136" w:rsidR="00402136" w:rsidRPr="0040213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02136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402136" w:rsidP="00402136" w:rsidR="00402136" w:rsidRPr="00402136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402136">
        <w:rPr>
          <w:rFonts w:cs="Times New Roman" w:hAnsi="Times New Roman" w:ascii="Times New Roman"/>
          <w:sz w:val="24"/>
          <w:szCs w:val="24"/>
        </w:rPr>
        <w:t>Protiv zaključka nije dopušten pravni lijek.</w:t>
      </w:r>
    </w:p>
    <w:p w:rsidRDefault="00402136" w:rsidP="00402136" w:rsidR="0040213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02136" w:rsidP="00402136" w:rsidR="00402136" w:rsidRPr="0040213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02136" w:rsidP="00402136" w:rsidR="00402136" w:rsidRPr="0040213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02136">
        <w:rPr>
          <w:rFonts w:cs="Times New Roman" w:hAnsi="Times New Roman" w:ascii="Times New Roman"/>
          <w:sz w:val="24"/>
          <w:szCs w:val="24"/>
        </w:rPr>
        <w:t>DNA:</w:t>
      </w:r>
    </w:p>
    <w:p w:rsidRDefault="00402136" w:rsidP="00402136" w:rsidR="00402136" w:rsidRPr="00402136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02136">
        <w:rPr>
          <w:rFonts w:cs="Times New Roman" w:hAnsi="Times New Roman" w:ascii="Times New Roman"/>
          <w:sz w:val="24"/>
          <w:szCs w:val="24"/>
        </w:rPr>
        <w:t>e-oglasna ploča</w:t>
      </w:r>
    </w:p>
    <w:p w:rsidRDefault="00402136" w:rsidP="00402136" w:rsidR="00402136" w:rsidRPr="00402136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02136">
        <w:rPr>
          <w:rFonts w:cs="Times New Roman" w:hAnsi="Times New Roman" w:ascii="Times New Roman"/>
          <w:sz w:val="24"/>
          <w:szCs w:val="24"/>
        </w:rPr>
        <w:t>predlagatelju – dužniku: e-mailom</w:t>
      </w:r>
    </w:p>
    <w:p w:rsidRDefault="00402136" w:rsidP="00402136" w:rsidR="00402136" w:rsidRPr="0040213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02136" w:rsidRPr="0040213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F14" w:rsidP="00402136" w:rsidR="00F63F14">
      <w:pPr>
        <w:spacing w:lineRule="auto" w:line="240" w:after="0"/>
      </w:pPr>
      <w:r>
        <w:separator/>
      </w:r>
    </w:p>
  </w:endnote>
  <w:endnote w:id="0" w:type="continuationSeparator">
    <w:p w:rsidRDefault="00F63F14" w:rsidP="00402136" w:rsidR="00F63F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F14" w:rsidP="00402136" w:rsidR="00F63F14">
      <w:pPr>
        <w:spacing w:lineRule="auto" w:line="240" w:after="0"/>
      </w:pPr>
      <w:r>
        <w:separator/>
      </w:r>
    </w:p>
  </w:footnote>
  <w:footnote w:id="0" w:type="continuationSeparator">
    <w:p w:rsidRDefault="00F63F14" w:rsidP="00402136" w:rsidR="00F63F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4644" w:rsidP="00402136" w:rsidR="00402136" w:rsidRPr="00402136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broj: 4 St-58/18-2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0317A"/>
    <w:multiLevelType w:val="hybridMultilevel"/>
    <w:tmpl w:val="E21CF038"/>
    <w:lvl w:tplc="367A33A6" w:ilvl="0">
      <w:numFmt w:val="bullet"/>
      <w:lvlText w:val="-"/>
      <w:lvlJc w:val="left"/>
      <w:pPr>
        <w:ind w:hanging="360" w:left="106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2136"/>
    <w:rsid w:val="00402136"/>
    <w:rsid w:val="004334C0"/>
    <w:rsid w:val="0047068F"/>
    <w:rsid w:val="00566DC0"/>
    <w:rsid w:val="006275AD"/>
    <w:rsid w:val="00A05C33"/>
    <w:rsid w:val="00DF4644"/>
    <w:rsid w:val="00F63F14"/>
    <w:rsid w:val="00FC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0213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0213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02136"/>
  </w:style>
  <w:style w:styleId="Podnoje" w:type="paragraph">
    <w:name w:val="footer"/>
    <w:basedOn w:val="Normal"/>
    <w:link w:val="PodnojeChar"/>
    <w:uiPriority w:val="99"/>
    <w:unhideWhenUsed/>
    <w:rsid w:val="0040213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02136"/>
  </w:style>
  <w:style w:styleId="Tekstrezerviranogmjesta" w:type="character">
    <w:name w:val="Placeholder Text"/>
    <w:basedOn w:val="Zadanifontodlomka"/>
    <w:uiPriority w:val="99"/>
    <w:semiHidden/>
    <w:rsid w:val="00DF46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6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64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6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6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0213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0213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02136"/>
  </w:style>
  <w:style w:styleId="Podnoje" w:type="paragraph">
    <w:name w:val="footer"/>
    <w:basedOn w:val="Normal"/>
    <w:link w:val="PodnojeChar"/>
    <w:uiPriority w:val="99"/>
    <w:unhideWhenUsed/>
    <w:rsid w:val="0040213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02136"/>
  </w:style>
  <w:style w:styleId="Tekstrezerviranogmjesta" w:type="character">
    <w:name w:val="Placeholder Text"/>
    <w:basedOn w:val="Zadanifontodlomka"/>
    <w:uiPriority w:val="99"/>
    <w:semiHidden/>
    <w:rsid w:val="00DF46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6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64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6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6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St-58/2018</izvorni_sadrzaj>
    <derivirana_varijabla naziv="DomainObject.Predmet.OznakaBroj_1">St-58/2018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ORKAN ENERGIJA d.o.o. MEDULIN</izvorni_sadrzaj>
    <derivirana_varijabla naziv="DomainObject.Predmet.ProtustrankaFormated_1">  ORKAN ENERGIJA d.o.o. MEDULIN</derivirana_varijabla>
  </DomainObject.Predmet.ProtustrankaFormated>
  <DomainObject.Predmet.ProtustrankaFormatedOIB>
    <izvorni_sadrzaj>  ORKAN ENERGIJA d.o.o. MEDULIN, OIB 63767063559</izvorni_sadrzaj>
    <derivirana_varijabla naziv="DomainObject.Predmet.ProtustrankaFormatedOIB_1">  ORKAN ENERGIJA d.o.o. MEDULIN, OIB 63767063559</derivirana_varijabla>
  </DomainObject.Predmet.ProtustrankaFormatedOIB>
  <DomainObject.Predmet.ProtustrankaFormatedWithAdress>
    <izvorni_sadrzaj> ORKAN ENERGIJA d.o.o. MEDULIN, Centar 282, 52100 Medulin</izvorni_sadrzaj>
    <derivirana_varijabla naziv="DomainObject.Predmet.ProtustrankaFormatedWithAdress_1"> ORKAN ENERGIJA d.o.o. MEDULIN, Centar 282, 52100 Medulin</derivirana_varijabla>
  </DomainObject.Predmet.ProtustrankaFormatedWithAdress>
  <DomainObject.Predmet.ProtustrankaFormatedWithAdressOIB>
    <izvorni_sadrzaj> ORKAN ENERGIJA d.o.o. MEDULIN, OIB 63767063559, Centar 282, 52100 Medulin</izvorni_sadrzaj>
    <derivirana_varijabla naziv="DomainObject.Predmet.ProtustrankaFormatedWithAdressOIB_1"> ORKAN ENERGIJA d.o.o. MEDULIN, OIB 63767063559, Centar 282, 52100 Medulin</derivirana_varijabla>
  </DomainObject.Predmet.ProtustrankaFormatedWithAdressOIB>
  <DomainObject.Predmet.ProtustrankaWithAdress>
    <izvorni_sadrzaj>ORKAN ENERGIJA d.o.o. MEDULIN Centar 282, 52100 Medulin</izvorni_sadrzaj>
    <derivirana_varijabla naziv="DomainObject.Predmet.ProtustrankaWithAdress_1">ORKAN ENERGIJA d.o.o. MEDULIN Centar 282, 52100 Medulin</derivirana_varijabla>
  </DomainObject.Predmet.ProtustrankaWithAdress>
  <DomainObject.Predmet.ProtustrankaWithAdressOIB>
    <izvorni_sadrzaj>ORKAN ENERGIJA d.o.o. MEDULIN, OIB 63767063559, Centar 282, 52100 Medulin</izvorni_sadrzaj>
    <derivirana_varijabla naziv="DomainObject.Predmet.ProtustrankaWithAdressOIB_1">ORKAN ENERGIJA d.o.o. MEDULIN, OIB 63767063559, Centar 282, 52100 Medulin</derivirana_varijabla>
  </DomainObject.Predmet.ProtustrankaWithAdressOIB>
  <DomainObject.Predmet.ProtustrankaNazivFormated>
    <izvorni_sadrzaj>ORKAN ENERGIJA d.o.o. MEDULIN</izvorni_sadrzaj>
    <derivirana_varijabla naziv="DomainObject.Predmet.ProtustrankaNazivFormated_1">ORKAN ENERGIJA d.o.o. MEDULIN</derivirana_varijabla>
  </DomainObject.Predmet.ProtustrankaNazivFormated>
  <DomainObject.Predmet.ProtustrankaNazivFormatedOIB>
    <izvorni_sadrzaj>ORKAN ENERGIJA d.o.o. MEDULIN, OIB 63767063559</izvorni_sadrzaj>
    <derivirana_varijabla naziv="DomainObject.Predmet.ProtustrankaNazivFormatedOIB_1">ORKAN ENERGIJA d.o.o. MEDULIN, OIB 63767063559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ORKAN ENERGIJA d.o.o. MEDULIN</izvorni_sadrzaj>
    <derivirana_varijabla naziv="DomainObject.Predmet.StrankaFormated_1">  ORKAN ENERGIJA d.o.o. MEDULIN</derivirana_varijabla>
  </DomainObject.Predmet.StrankaFormated>
  <DomainObject.Predmet.StrankaFormatedOIB>
    <izvorni_sadrzaj>  ORKAN ENERGIJA d.o.o. MEDULIN, OIB 63767063559</izvorni_sadrzaj>
    <derivirana_varijabla naziv="DomainObject.Predmet.StrankaFormatedOIB_1">  ORKAN ENERGIJA d.o.o. MEDULIN, OIB 63767063559</derivirana_varijabla>
  </DomainObject.Predmet.StrankaFormatedOIB>
  <DomainObject.Predmet.StrankaFormatedWithAdress>
    <izvorni_sadrzaj> ORKAN ENERGIJA d.o.o. MEDULIN, Centar 282, 52100 Medulin</izvorni_sadrzaj>
    <derivirana_varijabla naziv="DomainObject.Predmet.StrankaFormatedWithAdress_1"> ORKAN ENERGIJA d.o.o. MEDULIN, Centar 282, 52100 Medulin</derivirana_varijabla>
  </DomainObject.Predmet.StrankaFormatedWithAdress>
  <DomainObject.Predmet.StrankaFormatedWithAdressOIB>
    <izvorni_sadrzaj> ORKAN ENERGIJA d.o.o. MEDULIN, OIB 63767063559, Centar 282, 52100 Medulin</izvorni_sadrzaj>
    <derivirana_varijabla naziv="DomainObject.Predmet.StrankaFormatedWithAdressOIB_1"> ORKAN ENERGIJA d.o.o. MEDULIN, OIB 63767063559, Centar 282, 52100 Medulin</derivirana_varijabla>
  </DomainObject.Predmet.StrankaFormatedWithAdressOIB>
  <DomainObject.Predmet.StrankaWithAdress>
    <izvorni_sadrzaj>ORKAN ENERGIJA d.o.o. MEDULIN Centar 282,52100 Medulin</izvorni_sadrzaj>
    <derivirana_varijabla naziv="DomainObject.Predmet.StrankaWithAdress_1">ORKAN ENERGIJA d.o.o. MEDULIN Centar 282,52100 Medulin</derivirana_varijabla>
  </DomainObject.Predmet.StrankaWithAdress>
  <DomainObject.Predmet.StrankaWithAdressOIB>
    <izvorni_sadrzaj>ORKAN ENERGIJA d.o.o. MEDULIN, OIB 63767063559, Centar 282,52100 Medulin</izvorni_sadrzaj>
    <derivirana_varijabla naziv="DomainObject.Predmet.StrankaWithAdressOIB_1">ORKAN ENERGIJA d.o.o. MEDULIN, OIB 63767063559, Centar 282,52100 Medulin</derivirana_varijabla>
  </DomainObject.Predmet.StrankaWithAdressOIB>
  <DomainObject.Predmet.StrankaNazivFormated>
    <izvorni_sadrzaj>ORKAN ENERGIJA d.o.o. MEDULIN</izvorni_sadrzaj>
    <derivirana_varijabla naziv="DomainObject.Predmet.StrankaNazivFormated_1">ORKAN ENERGIJA d.o.o. MEDULIN</derivirana_varijabla>
  </DomainObject.Predmet.StrankaNazivFormated>
  <DomainObject.Predmet.StrankaNazivFormatedOIB>
    <izvorni_sadrzaj>ORKAN ENERGIJA d.o.o. MEDULIN, OIB 63767063559</izvorni_sadrzaj>
    <derivirana_varijabla naziv="DomainObject.Predmet.StrankaNazivFormatedOIB_1">ORKAN ENERGIJA d.o.o. MEDULIN, OIB 63767063559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ORKAN ENERGIJA d.o.o. MEDULIN</item>
    </izvorni_sadrzaj>
    <derivirana_varijabla naziv="DomainObject.Predmet.StrankaListFormated_1">
      <item>ORKAN ENERGIJA d.o.o. MEDULIN</item>
    </derivirana_varijabla>
  </DomainObject.Predmet.StrankaListFormated>
  <DomainObject.Predmet.StrankaListFormatedOIB>
    <izvorni_sadrzaj>
      <item>ORKAN ENERGIJA d.o.o. MEDULIN, OIB 63767063559</item>
    </izvorni_sadrzaj>
    <derivirana_varijabla naziv="DomainObject.Predmet.StrankaListFormatedOIB_1">
      <item>ORKAN ENERGIJA d.o.o. MEDULIN, OIB 63767063559</item>
    </derivirana_varijabla>
  </DomainObject.Predmet.StrankaListFormatedOIB>
  <DomainObject.Predmet.StrankaListFormatedWithAdress>
    <izvorni_sadrzaj>
      <item>ORKAN ENERGIJA d.o.o. MEDULIN, Centar 282, 52100 Medulin</item>
    </izvorni_sadrzaj>
    <derivirana_varijabla naziv="DomainObject.Predmet.StrankaListFormatedWithAdress_1">
      <item>ORKAN ENERGIJA d.o.o. MEDULIN, Centar 282, 52100 Medulin</item>
    </derivirana_varijabla>
  </DomainObject.Predmet.StrankaListFormatedWithAdress>
  <DomainObject.Predmet.StrankaListFormatedWithAdressOIB>
    <izvorni_sadrzaj>
      <item>ORKAN ENERGIJA d.o.o. MEDULIN, OIB 63767063559, Centar 282, 52100 Medulin</item>
    </izvorni_sadrzaj>
    <derivirana_varijabla naziv="DomainObject.Predmet.StrankaListFormatedWithAdressOIB_1">
      <item>ORKAN ENERGIJA d.o.o. MEDULIN, OIB 63767063559, Centar 282, 52100 Medulin</item>
    </derivirana_varijabla>
  </DomainObject.Predmet.StrankaListFormatedWithAdressOIB>
  <DomainObject.Predmet.StrankaListNazivFormated>
    <izvorni_sadrzaj>
      <item>ORKAN ENERGIJA d.o.o. MEDULIN</item>
    </izvorni_sadrzaj>
    <derivirana_varijabla naziv="DomainObject.Predmet.StrankaListNazivFormated_1">
      <item>ORKAN ENERGIJA d.o.o. MEDULIN</item>
    </derivirana_varijabla>
  </DomainObject.Predmet.StrankaListNazivFormated>
  <DomainObject.Predmet.StrankaListNazivFormatedOIB>
    <izvorni_sadrzaj>
      <item>ORKAN ENERGIJA d.o.o. MEDULIN, OIB 63767063559</item>
    </izvorni_sadrzaj>
    <derivirana_varijabla naziv="DomainObject.Predmet.StrankaListNazivFormatedOIB_1">
      <item>ORKAN ENERGIJA d.o.o. MEDULIN, OIB 63767063559</item>
    </derivirana_varijabla>
  </DomainObject.Predmet.StrankaListNazivFormatedOIB>
  <DomainObject.Predmet.ProtuStrankaListFormated>
    <izvorni_sadrzaj>
      <item>ORKAN ENERGIJA d.o.o. MEDULIN</item>
    </izvorni_sadrzaj>
    <derivirana_varijabla naziv="DomainObject.Predmet.ProtuStrankaListFormated_1">
      <item>ORKAN ENERGIJA d.o.o. MEDULIN</item>
    </derivirana_varijabla>
  </DomainObject.Predmet.ProtuStrankaListFormated>
  <DomainObject.Predmet.ProtuStrankaListFormatedOIB>
    <izvorni_sadrzaj>
      <item>ORKAN ENERGIJA d.o.o. MEDULIN, OIB 63767063559</item>
    </izvorni_sadrzaj>
    <derivirana_varijabla naziv="DomainObject.Predmet.ProtuStrankaListFormatedOIB_1">
      <item>ORKAN ENERGIJA d.o.o. MEDULIN, OIB 63767063559</item>
    </derivirana_varijabla>
  </DomainObject.Predmet.ProtuStrankaListFormatedOIB>
  <DomainObject.Predmet.ProtuStrankaListFormatedWithAdress>
    <izvorni_sadrzaj>
      <item>ORKAN ENERGIJA d.o.o. MEDULIN, Centar 282, 52100 Medulin</item>
    </izvorni_sadrzaj>
    <derivirana_varijabla naziv="DomainObject.Predmet.ProtuStrankaListFormatedWithAdress_1">
      <item>ORKAN ENERGIJA d.o.o. MEDULIN, Centar 282, 52100 Medulin</item>
    </derivirana_varijabla>
  </DomainObject.Predmet.ProtuStrankaListFormatedWithAdress>
  <DomainObject.Predmet.ProtuStrankaListFormatedWithAdressOIB>
    <izvorni_sadrzaj>
      <item>ORKAN ENERGIJA d.o.o. MEDULIN, OIB 63767063559, Centar 282, 52100 Medulin</item>
    </izvorni_sadrzaj>
    <derivirana_varijabla naziv="DomainObject.Predmet.ProtuStrankaListFormatedWithAdressOIB_1">
      <item>ORKAN ENERGIJA d.o.o. MEDULIN, OIB 63767063559, Centar 282, 52100 Medulin</item>
    </derivirana_varijabla>
  </DomainObject.Predmet.ProtuStrankaListFormatedWithAdressOIB>
  <DomainObject.Predmet.ProtuStrankaListNazivFormated>
    <izvorni_sadrzaj>
      <item>ORKAN ENERGIJA d.o.o. MEDULIN</item>
    </izvorni_sadrzaj>
    <derivirana_varijabla naziv="DomainObject.Predmet.ProtuStrankaListNazivFormated_1">
      <item>ORKAN ENERGIJA d.o.o. MEDULIN</item>
    </derivirana_varijabla>
  </DomainObject.Predmet.ProtuStrankaListNazivFormated>
  <DomainObject.Predmet.ProtuStrankaListNazivFormatedOIB>
    <izvorni_sadrzaj>
      <item>ORKAN ENERGIJA d.o.o. MEDULIN, OIB 63767063559</item>
    </izvorni_sadrzaj>
    <derivirana_varijabla naziv="DomainObject.Predmet.ProtuStrankaListNazivFormatedOIB_1">
      <item>ORKAN ENERGIJA d.o.o. MEDULIN, OIB 63767063559</item>
    </derivirana_varijabla>
  </DomainObject.Predmet.ProtuStrankaListNazivFormatedOIB>
  <DomainObject.Predmet.OstaliListFormated>
    <izvorni_sadrzaj>
      <item>Odvj. Pavao Mrkonjić</item>
    </izvorni_sadrzaj>
    <derivirana_varijabla naziv="DomainObject.Predmet.OstaliListFormated_1">
      <item>Odvj. Pavao Mrkonjić</item>
    </derivirana_varijabla>
  </DomainObject.Predmet.OstaliListFormated>
  <DomainObject.Predmet.OstaliListFormatedOIB>
    <izvorni_sadrzaj>
      <item>Odvj. Pavao Mrkonjić</item>
    </izvorni_sadrzaj>
    <derivirana_varijabla naziv="DomainObject.Predmet.OstaliListFormatedOIB_1">
      <item>Odvj. Pavao Mrkonjić</item>
    </derivirana_varijabla>
  </DomainObject.Predmet.OstaliListFormatedOIB>
  <DomainObject.Predmet.OstaliListFormatedWithAdress>
    <izvorni_sadrzaj>
      <item>Odvj. Pavao Mrkonjić, Ante Topić Mimare24, 10000 Zagreb</item>
    </izvorni_sadrzaj>
    <derivirana_varijabla naziv="DomainObject.Predmet.OstaliListFormatedWithAdress_1">
      <item>Odvj. Pavao Mrkonjić, Ante Topić Mimare24, 10000 Zagreb</item>
    </derivirana_varijabla>
  </DomainObject.Predmet.OstaliListFormatedWithAdress>
  <DomainObject.Predmet.OstaliListFormatedWithAdressOIB>
    <izvorni_sadrzaj>
      <item>Odvj. Pavao Mrkonjić, Ante Topić Mimare24, 10000 Zagreb</item>
    </izvorni_sadrzaj>
    <derivirana_varijabla naziv="DomainObject.Predmet.OstaliListFormatedWithAdressOIB_1">
      <item>Odvj. Pavao Mrkonjić, Ante Topić Mimare24, 10000 Zagreb</item>
    </derivirana_varijabla>
  </DomainObject.Predmet.OstaliListFormatedWithAdressOIB>
  <DomainObject.Predmet.OstaliListNazivFormated>
    <izvorni_sadrzaj>
      <item>Odvj. Pavao Mrkonjić</item>
    </izvorni_sadrzaj>
    <derivirana_varijabla naziv="DomainObject.Predmet.OstaliListNazivFormated_1">
      <item>Odvj. Pavao Mrkonjić</item>
    </derivirana_varijabla>
  </DomainObject.Predmet.OstaliListNazivFormated>
  <DomainObject.Predmet.OstaliListNazivFormatedOIB>
    <izvorni_sadrzaj>
      <item>Odvj. Pavao Mrkonjić</item>
    </izvorni_sadrzaj>
    <derivirana_varijabla naziv="DomainObject.Predmet.OstaliListNazivFormatedOIB_1">
      <item>Odvj. 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ORKAN ENERGIJA d.o.o. MEDULIN</izvorni_sadrzaj>
    <derivirana_varijabla naziv="DomainObject.Predmet.StrankaIDrugi_1">ORKAN ENERGIJA d.o.o. MEDULIN</derivirana_varijabla>
  </DomainObject.Predmet.StrankaIDrugi>
  <DomainObject.Predmet.ProtustrankaIDrugi>
    <izvorni_sadrzaj>ORKAN ENERGIJA d.o.o. MEDULIN</izvorni_sadrzaj>
    <derivirana_varijabla naziv="DomainObject.Predmet.ProtustrankaIDrugi_1">ORKAN ENERGIJA d.o.o. MEDULIN</derivirana_varijabla>
  </DomainObject.Predmet.ProtustrankaIDrugi>
  <DomainObject.Predmet.StrankaIDrugiAdressOIB>
    <izvorni_sadrzaj>ORKAN ENERGIJA d.o.o. MEDULIN, OIB 63767063559, Centar 282, 52100 Medulin</izvorni_sadrzaj>
    <derivirana_varijabla naziv="DomainObject.Predmet.StrankaIDrugiAdressOIB_1">ORKAN ENERGIJA d.o.o. MEDULIN, OIB 63767063559, Centar 282, 52100 Medulin</derivirana_varijabla>
  </DomainObject.Predmet.StrankaIDrugiAdressOIB>
  <DomainObject.Predmet.ProtustrankaIDrugiAdressOIB>
    <izvorni_sadrzaj>ORKAN ENERGIJA d.o.o. MEDULIN, OIB 63767063559, Centar 282, 52100 Medulin</izvorni_sadrzaj>
    <derivirana_varijabla naziv="DomainObject.Predmet.ProtustrankaIDrugiAdressOIB_1">ORKAN ENERGIJA d.o.o. MEDULIN, OIB 63767063559, Centar 282,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ORKAN ENERGIJA d.o.o. MEDULIN</item>
      <item>Odvj. Pavao Mrkonjić</item>
      <item>ORKAN ENERGIJA d.o.o. MEDULIN</item>
    </izvorni_sadrzaj>
    <derivirana_varijabla naziv="DomainObject.Predmet.SudioniciListNaziv_1">
      <item>ORKAN ENERGIJA d.o.o. MEDULIN</item>
      <item>Odvj. Pavao Mrkonjić</item>
      <item>ORKAN ENERGIJA d.o.o. MEDULIN</item>
    </derivirana_varijabla>
  </DomainObject.Predmet.SudioniciListNaziv>
  <DomainObject.Predmet.SudioniciListAdressOIB>
    <izvorni_sadrzaj>
      <item>ORKAN ENERGIJA d.o.o. MEDULIN, OIB 63767063559, Centar 282,52100 Medulin</item>
      <item>Odvj. Pavao Mrkonjić, Ante Topić Mimare24,10000 Zagreb</item>
      <item>ORKAN ENERGIJA d.o.o. MEDULIN, OIB 63767063559, Centar 282,52100 Medulin</item>
    </izvorni_sadrzaj>
    <derivirana_varijabla naziv="DomainObject.Predmet.SudioniciListAdressOIB_1">
      <item>ORKAN ENERGIJA d.o.o. MEDULIN, OIB 63767063559, Centar 282,52100 Medulin</item>
      <item>Odvj. Pavao Mrkonjić, Ante Topić Mimare24,10000 Zagreb</item>
      <item>ORKAN ENERGIJA d.o.o. MEDULIN, OIB 63767063559, Centar 282,52100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63767063559</item>
      <item>, OIB null</item>
      <item>, OIB 63767063559</item>
    </izvorni_sadrzaj>
    <derivirana_varijabla naziv="DomainObject.Predmet.SudioniciListNazivOIB_1">
      <item>, OIB 63767063559</item>
      <item>, OIB null</item>
      <item>, OIB 63767063559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950</properties:Characters>
  <properties:Lines>38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2018-03-06T12:00:00Z</dcterms:created>
  <dc:creator>Kristina Pauletić</dc:creator>
  <cp:lastModifiedBy>Sanja Prodan</cp:lastModifiedBy>
  <cp:lastPrinted>2018-03-07T11:29:00Z</cp:lastPrinted>
  <dcterms:modified xmlns:xsi="http://www.w3.org/2001/XMLSchema-instance" xsi:type="dcterms:W3CDTF">2018-03-07T11:29:00Z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(st5818, orkan energija.docx)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