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5aa0" w14:paraId="c705aa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46A6A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39670464653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stečajnom sucu Tereziji Goreta, u skraćenom stečajnom postupku nad dužnikom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37475480037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37475480037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10.30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Vencel Čuljak iz Osijeka, Plješevička 16E, OIB: 60951188779.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37475480037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POTICANJE KREATIVNOSTI KOD DJECE I MLADIH "MATTIAZZI"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Šibenika, Kralja Zvonimira 92, OIB: </w:t>
      </w:r>
      <w:r w:rsidR="009E40B7" w:rsidRP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37475480037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9E40B7">
        <w:rPr>
          <w:rFonts w:cs="Times New Roman" w:eastAsia="Times New Roman" w:hAnsi="Times New Roman" w:ascii="Times New Roman"/>
          <w:sz w:val="24"/>
          <w:szCs w:val="24"/>
          <w:lang w:eastAsia="hr-HR"/>
        </w:rPr>
        <w:t>477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22A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83123F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64E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6EB" w:rsidP="00345FCD" w:rsidR="00AF56EB">
      <w:pPr>
        <w:spacing w:lineRule="auto" w:line="240" w:after="0"/>
      </w:pPr>
      <w:r>
        <w:separator/>
      </w:r>
    </w:p>
  </w:endnote>
  <w:endnote w:id="0" w:type="continuationSeparator">
    <w:p w:rsidRDefault="00AF56EB" w:rsidP="00345FCD" w:rsidR="00AF56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6EB" w:rsidP="00345FCD" w:rsidR="00AF56EB">
      <w:pPr>
        <w:spacing w:lineRule="auto" w:line="240" w:after="0"/>
      </w:pPr>
      <w:r>
        <w:separator/>
      </w:r>
    </w:p>
  </w:footnote>
  <w:footnote w:id="0" w:type="continuationSeparator">
    <w:p w:rsidRDefault="00AF56EB" w:rsidP="00345FCD" w:rsidR="00AF56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A64EA">
      <w:rPr>
        <w:noProof/>
      </w:rPr>
      <w:t>2</w:t>
    </w:r>
    <w:r>
      <w:fldChar w:fldCharType="end"/>
    </w:r>
    <w:r>
      <w:t xml:space="preserve">                            </w:t>
    </w:r>
    <w:r w:rsidR="00B22AFB">
      <w:t xml:space="preserve">                        9 St-</w:t>
    </w:r>
    <w:r w:rsidR="00446A6A">
      <w:t>477</w:t>
    </w:r>
    <w:r>
      <w:t>/15</w:t>
    </w:r>
  </w:p>
  <w:p w:rsidRDefault="003A64E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949A3"/>
    <w:rsid w:val="002C1AEF"/>
    <w:rsid w:val="00345FCD"/>
    <w:rsid w:val="003A64EA"/>
    <w:rsid w:val="00446A6A"/>
    <w:rsid w:val="00575278"/>
    <w:rsid w:val="005862E4"/>
    <w:rsid w:val="007A2200"/>
    <w:rsid w:val="007F555B"/>
    <w:rsid w:val="0083123F"/>
    <w:rsid w:val="008433F1"/>
    <w:rsid w:val="00933D9C"/>
    <w:rsid w:val="00962C2C"/>
    <w:rsid w:val="009E218F"/>
    <w:rsid w:val="009E40B7"/>
    <w:rsid w:val="00A3376C"/>
    <w:rsid w:val="00AF56EB"/>
    <w:rsid w:val="00B22AFB"/>
    <w:rsid w:val="00D01556"/>
    <w:rsid w:val="00ED487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A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4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4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4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4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A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4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KOD DJECE I MLADIH "MATTIAZZI"</izvorni_sadrzaj>
    <derivirana_varijabla naziv="DomainObject.Predmet.ProtustrankaFormated_1">  UDRUGA ZA POTICANJE KREATIVNOSTI KOD DJECE I MLADIH "MATTIAZZI"</derivirana_varijabla>
  </DomainObject.Predmet.ProtustrankaFormated>
  <DomainObject.Predmet.ProtustrankaFormatedOIB>
    <izvorni_sadrzaj>  UDRUGA ZA POTICANJE KREATIVNOSTI KOD DJECE I MLADIH "MATTIAZZI", OIB 37475480037</izvorni_sadrzaj>
    <derivirana_varijabla naziv="DomainObject.Predmet.ProtustrankaFormatedOIB_1">  UDRUGA ZA POTICANJE KREATIVNOSTI KOD DJECE I MLADIH "MATTIAZZI", OIB 37475480037</derivirana_varijabla>
  </DomainObject.Predmet.ProtustrankaFormatedOIB>
  <DomainObject.Predmet.ProtustrankaFormatedWithAdress>
    <izvorni_sadrzaj> UDRUGA ZA POTICANJE KREATIVNOSTI KOD DJECE I MLADIH "MATTIAZZI", Kralja Zvonimira 92, 22000 Šibenik</izvorni_sadrzaj>
    <derivirana_varijabla naziv="DomainObject.Predmet.ProtustrankaFormatedWithAdress_1"> UDRUGA ZA POTICANJE KREATIVNOSTI KOD DJECE I MLADIH "MATTIAZZI", Kralja Zvonimira 92, 22000 Šibenik</derivirana_varijabla>
  </DomainObject.Predmet.ProtustrankaFormatedWithAdress>
  <DomainObject.Predmet.ProtustrankaFormatedWithAdressOIB>
    <izvorni_sadrzaj> UDRUGA ZA POTICANJE KREATIVNOSTI KOD DJECE I MLADIH "MATTIAZZI", OIB 37475480037, Kralja Zvonimira 92, 22000 Šibenik</izvorni_sadrzaj>
    <derivirana_varijabla naziv="DomainObject.Predmet.ProtustrankaFormatedWithAdressOIB_1"> UDRUGA ZA POTICANJE KREATIVNOSTI KOD DJECE I MLADIH "MATTIAZZI", OIB 37475480037, Kralja Zvonimira 92, 22000 Šibenik</derivirana_varijabla>
  </DomainObject.Predmet.ProtustrankaFormatedWithAdressOIB>
  <DomainObject.Predmet.ProtustrankaWithAdress>
    <izvorni_sadrzaj>UDRUGA ZA POTICANJE KREATIVNOSTI KOD DJECE I MLADIH "MATTIAZZI" Kralja Zvonimira 92, 22000 Šibenik</izvorni_sadrzaj>
    <derivirana_varijabla naziv="DomainObject.Predmet.ProtustrankaWithAdress_1">UDRUGA ZA POTICANJE KREATIVNOSTI KOD DJECE I MLADIH "MATTIAZZI" Kralja Zvonimira 92, 22000 Šibenik</derivirana_varijabla>
  </DomainObject.Predmet.ProtustrankaWithAdress>
  <DomainObject.Predmet.ProtustrankaWithAdressOIB>
    <izvorni_sadrzaj>UDRUGA ZA POTICANJE KREATIVNOSTI KOD DJECE I MLADIH "MATTIAZZI", OIB 37475480037, Kralja Zvonimira 92, 22000 Šibenik</izvorni_sadrzaj>
    <derivirana_varijabla naziv="DomainObject.Predmet.ProtustrankaWithAdressOIB_1">UDRUGA ZA POTICANJE KREATIVNOSTI KOD DJECE I MLADIH "MATTIAZZI", OIB 37475480037, Kralja Zvonimira 92, 22000 Šibenik</derivirana_varijabla>
  </DomainObject.Predmet.ProtustrankaWithAdressOIB>
  <DomainObject.Predmet.ProtustrankaNazivFormated>
    <izvorni_sadrzaj>UDRUGA ZA POTICANJE KREATIVNOSTI KOD DJECE I MLADIH "MATTIAZZI"</izvorni_sadrzaj>
    <derivirana_varijabla naziv="DomainObject.Predmet.ProtustrankaNazivFormated_1">UDRUGA ZA POTICANJE KREATIVNOSTI KOD DJECE I MLADIH "MATTIAZZI"</derivirana_varijabla>
  </DomainObject.Predmet.ProtustrankaNazivFormated>
  <DomainObject.Predmet.ProtustrankaNazivFormatedOIB>
    <izvorni_sadrzaj>UDRUGA ZA POTICANJE KREATIVNOSTI KOD DJECE I MLADIH "MATTIAZZI", OIB 37475480037</izvorni_sadrzaj>
    <derivirana_varijabla naziv="DomainObject.Predmet.ProtustrankaNazivFormatedOIB_1">UDRUGA ZA POTICANJE KREATIVNOSTI KOD DJECE I MLADIH "MATTIAZZI", OIB 37475480037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Maruna 1, 22000 Šibenik</izvorni_sadrzaj>
    <derivirana_varijabla naziv="DomainObject.Predmet.StrankaFormatedWithAdress_1"> FINA - Podružnica Šibenik, Perivoj L. Maruna 1, 22000 Šibenik</derivirana_varijabla>
  </DomainObject.Predmet.StrankaFormatedWithAdress>
  <DomainObject.Predmet.StrankaFormatedWithAdressOIB>
    <izvorni_sadrzaj> FINA - Podružnica Šibenik, OIB 85821130368, Perivoj L. Maruna 1, 22000 Šibenik</izvorni_sadrzaj>
    <derivirana_varijabla naziv="DomainObject.Predmet.StrankaFormatedWithAdressOIB_1"> FINA - Podružnica Šibenik, OIB 85821130368, Perivoj L. Maruna 1, 22000 Šibenik</derivirana_varijabla>
  </DomainObject.Predmet.StrankaFormatedWithAdressOIB>
  <DomainObject.Predmet.StrankaWithAdress>
    <izvorni_sadrzaj>FINA - Podružnica Šibenik Perivoj L. Maruna 1,22000 Šibenik</izvorni_sadrzaj>
    <derivirana_varijabla naziv="DomainObject.Predmet.StrankaWithAdress_1">FINA - Podružnica Šibenik Perivoj L. Maruna 1,22000 Šibenik</derivirana_varijabla>
  </DomainObject.Predmet.StrankaWithAdress>
  <DomainObject.Predmet.StrankaWithAdressOIB>
    <izvorni_sadrzaj>FINA - Podružnica Šibenik, OIB 85821130368, Perivoj L. Maruna 1,22000 Šibenik</izvorni_sadrzaj>
    <derivirana_varijabla naziv="DomainObject.Predmet.StrankaWithAdressOIB_1">FINA - Podružnica Šibenik, OIB 85821130368, Perivoj L.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Maruna 1, 22000 Šibenik</item>
    </izvorni_sadrzaj>
    <derivirana_varijabla naziv="DomainObject.Predmet.StrankaListFormatedWithAdress_1">
      <item>FINA - Podružnica Šibenik, Perivoj L. Maruna 1, 22000 Šibenik</item>
    </derivirana_varijabla>
  </DomainObject.Predmet.StrankaListFormatedWithAdress>
  <DomainObject.Predmet.StrankaListFormatedWithAdressOIB>
    <izvorni_sadrzaj>
      <item>FINA - Podružnica Šibenik, OIB 85821130368, Perivoj L. Maruna 1, 22000 Šibenik</item>
    </izvorni_sadrzaj>
    <derivirana_varijabla naziv="DomainObject.Predmet.StrankaListFormatedWithAdressOIB_1">
      <item>FINA - Podružnica Šibenik, OIB 85821130368, Perivoj L.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POTICANJE KREATIVNOSTI KOD DJECE I MLADIH "MATTIAZZI"</item>
    </izvorni_sadrzaj>
    <derivirana_varijabla naziv="DomainObject.Predmet.ProtuStrankaListFormated_1">
      <item>UDRUGA ZA POTICANJE KREATIVNOSTI KOD DJECE I MLADIH "MATTIAZZI"</item>
    </derivirana_varijabla>
  </DomainObject.Predmet.ProtuStrankaListFormated>
  <DomainObject.Predmet.ProtuStrankaListFormatedOIB>
    <izvorni_sadrzaj>
      <item>UDRUGA ZA POTICANJE KREATIVNOSTI KOD DJECE I MLADIH "MATTIAZZI", OIB 37475480037</item>
    </izvorni_sadrzaj>
    <derivirana_varijabla naziv="DomainObject.Predmet.ProtuStrankaListFormatedOIB_1">
      <item>UDRUGA ZA POTICANJE KREATIVNOSTI KOD DJECE I MLADIH "MATTIAZZI", OIB 37475480037</item>
    </derivirana_varijabla>
  </DomainObject.Predmet.ProtuStrankaListFormatedOIB>
  <DomainObject.Predmet.ProtuStrankaListFormatedWithAdress>
    <izvorni_sadrzaj>
      <item>UDRUGA ZA POTICANJE KREATIVNOSTI KOD DJECE I MLADIH "MATTIAZZI", Kralja Zvonimira 92, 22000 Šibenik</item>
    </izvorni_sadrzaj>
    <derivirana_varijabla naziv="DomainObject.Predmet.ProtuStrankaListFormatedWithAdress_1">
      <item>UDRUGA ZA POTICANJE KREATIVNOSTI KOD DJECE I MLADIH "MATTIAZZI", Kralja Zvonimira 92, 22000 Šibenik</item>
    </derivirana_varijabla>
  </DomainObject.Predmet.ProtuStrankaListFormatedWithAdress>
  <DomainObject.Predmet.ProtuStrankaListFormatedWithAdressOIB>
    <izvorni_sadrzaj>
      <item>UDRUGA ZA POTICANJE KREATIVNOSTI KOD DJECE I MLADIH "MATTIAZZI", OIB 37475480037, Kralja Zvonimira 92, 22000 Šibenik</item>
    </izvorni_sadrzaj>
    <derivirana_varijabla naziv="DomainObject.Predmet.ProtuStrankaListFormatedWithAdressOIB_1">
      <item>UDRUGA ZA POTICANJE KREATIVNOSTI KOD DJECE I MLADIH "MATTIAZZI", OIB 37475480037, Kralja Zvonimira 92, 22000 Šibenik</item>
    </derivirana_varijabla>
  </DomainObject.Predmet.ProtuStrankaListFormatedWithAdressOIB>
  <DomainObject.Predmet.ProtuStrankaListNazivFormated>
    <izvorni_sadrzaj>
      <item>UDRUGA ZA POTICANJE KREATIVNOSTI KOD DJECE I MLADIH "MATTIAZZI"</item>
    </izvorni_sadrzaj>
    <derivirana_varijabla naziv="DomainObject.Predmet.ProtuStrankaListNazivFormated_1">
      <item>UDRUGA ZA POTICANJE KREATIVNOSTI KOD DJECE I MLADIH "MATTIAZZI"</item>
    </derivirana_varijabla>
  </DomainObject.Predmet.ProtuStrankaListNazivFormated>
  <DomainObject.Predmet.ProtuStrankaListNazivFormatedOIB>
    <izvorni_sadrzaj>
      <item>UDRUGA ZA POTICANJE KREATIVNOSTI KOD DJECE I MLADIH "MATTIAZZI", OIB 37475480037</item>
    </izvorni_sadrzaj>
    <derivirana_varijabla naziv="DomainObject.Predmet.ProtuStrankaListNazivFormatedOIB_1">
      <item>UDRUGA ZA POTICANJE KREATIVNOSTI KOD DJECE I MLADIH "MATTIAZZI", OIB 37475480037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POTICANJE KREATIVNOSTI KOD DJECE I MLADIH "MATTIAZZI"</izvorni_sadrzaj>
    <derivirana_varijabla naziv="DomainObject.Predmet.ProtustrankaIDrugi_1">UDRUGA ZA POTICANJE KREATIVNOSTI KOD DJECE I MLADIH "MATTIAZZI"</derivirana_varijabla>
  </DomainObject.Predmet.ProtustrankaIDrugi>
  <DomainObject.Predmet.StrankaIDrugiAdressOIB>
    <izvorni_sadrzaj>FINA - Podružnica Šibenik, OIB 85821130368, Perivoj L. Maruna 1, 22000 Šibenik</izvorni_sadrzaj>
    <derivirana_varijabla naziv="DomainObject.Predmet.StrankaIDrugiAdressOIB_1">FINA - Podružnica Šibenik, OIB 85821130368, Perivoj L. Maruna 1, 22000 Šibenik</derivirana_varijabla>
  </DomainObject.Predmet.StrankaIDrugiAdressOIB>
  <DomainObject.Predmet.ProtustrankaIDrugiAdressOIB>
    <izvorni_sadrzaj>UDRUGA ZA POTICANJE KREATIVNOSTI KOD DJECE I MLADIH "MATTIAZZI", OIB 37475480037, Kralja Zvonimira 92, 22000 Šibenik</izvorni_sadrzaj>
    <derivirana_varijabla naziv="DomainObject.Predmet.ProtustrankaIDrugiAdressOIB_1">UDRUGA ZA POTICANJE KREATIVNOSTI KOD DJECE I MLADIH "MATTIAZZI", OIB 37475480037, Kralja Zvonimira 92,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POTICANJE KREATIVNOSTI KOD DJECE I MLADIH "MATTIAZZI"</item>
    </izvorni_sadrzaj>
    <derivirana_varijabla naziv="DomainObject.Predmet.SudioniciListNaziv_1">
      <item>FINA - Podružnica Šibenik</item>
      <item>UDRUGA ZA POTICANJE KREATIVNOSTI KOD DJECE I MLADIH "MATTIAZZI"</item>
    </derivirana_varijabla>
  </DomainObject.Predmet.SudioniciListNaziv>
  <DomainObject.Predmet.SudioniciListAdressOIB>
    <izvorni_sadrzaj>
      <item>FINA - Podružnica Šibenik, OIB 85821130368, Perivoj L. Maruna 1,22000 Šibenik</item>
      <item>UDRUGA ZA POTICANJE KREATIVNOSTI KOD DJECE I MLADIH "MATTIAZZI", OIB 37475480037, Kralja Zvonimira 92,22000 Šibenik</item>
    </izvorni_sadrzaj>
    <derivirana_varijabla naziv="DomainObject.Predmet.SudioniciListAdressOIB_1">
      <item>FINA - Podružnica Šibenik, OIB 85821130368, Perivoj L. Maruna 1,22000 Šibenik</item>
      <item>UDRUGA ZA POTICANJE KREATIVNOSTI KOD DJECE I MLADIH "MATTIAZZI", OIB 37475480037, Kralja Zvonimira 92,22000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37475480037</item>
    </izvorni_sadrzaj>
    <derivirana_varijabla naziv="DomainObject.Predmet.SudioniciListNazivOIB_1">
      <item>, OIB 85821130368</item>
      <item>, OIB 37475480037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2697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2016-02-23T09:11:00Z</dcterms:created>
  <dc:creator>Joško Livaković</dc:creator>
  <cp:lastModifiedBy>Marina Gulin</cp:lastModifiedBy>
  <cp:lastPrinted>2016-02-03T11:01:00Z</cp:lastPrinted>
  <dcterms:modified xmlns:xsi="http://www.w3.org/2001/XMLSchema-instance" xsi:type="dcterms:W3CDTF">2016-02-23T09:13:00Z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