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4ec3" w14:paraId="a894ec3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86136">
        <w:rPr>
          <w:color w:val="000000"/>
        </w:rPr>
        <w:t>TABARIS d.o.o. Pujanke 22, Split, OIB: 14107982397</w:t>
      </w:r>
      <w:r w:rsidR="005A4641">
        <w:rPr>
          <w:lang w:val="hr-HR"/>
        </w:rPr>
        <w:t xml:space="preserve">, dana </w:t>
      </w:r>
      <w:r w:rsidR="00CF6D2A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486136">
        <w:rPr>
          <w:color w:val="000000"/>
        </w:rPr>
        <w:t>TABARIS d.o.o. Pujanke 22, Split, OIB: 14107982397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486136">
        <w:rPr>
          <w:color w:val="000000"/>
        </w:rPr>
        <w:t>TABARIS d.o.o. Pujanke 22, Split, OIB: 14107982397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CF6D2A">
        <w:rPr>
          <w:lang w:val="hr-HR"/>
        </w:rPr>
        <w:t>,</w:t>
      </w:r>
      <w:r>
        <w:rPr>
          <w:lang w:val="hr-HR"/>
        </w:rPr>
        <w:t xml:space="preserve"> dakle</w:t>
      </w:r>
      <w:r w:rsidR="00CF6D2A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F6D2A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CF6" w:rsidP="003734BE" w:rsidR="002A4CF6">
      <w:r>
        <w:separator/>
      </w:r>
    </w:p>
  </w:endnote>
  <w:endnote w:id="0" w:type="continuationSeparator">
    <w:p w:rsidRDefault="002A4CF6" w:rsidP="003734BE" w:rsidR="002A4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CF6" w:rsidP="003734BE" w:rsidR="002A4CF6">
      <w:r>
        <w:separator/>
      </w:r>
    </w:p>
  </w:footnote>
  <w:footnote w:id="0" w:type="continuationSeparator">
    <w:p w:rsidRDefault="002A4CF6" w:rsidP="003734BE" w:rsidR="002A4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E53C8" w:rsidRPr="00AE53C8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486136">
      <w:t>469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486136">
      <w:t>469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2AEB"/>
    <w:rsid w:val="000666DB"/>
    <w:rsid w:val="00092A4A"/>
    <w:rsid w:val="00094B4F"/>
    <w:rsid w:val="000D668C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A4CF6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86136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7D69A0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AE53C8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CF6D2A"/>
    <w:rsid w:val="00D230DD"/>
    <w:rsid w:val="00D4027A"/>
    <w:rsid w:val="00D4418F"/>
    <w:rsid w:val="00D47B51"/>
    <w:rsid w:val="00D6076B"/>
    <w:rsid w:val="00D74C99"/>
    <w:rsid w:val="00D74CEE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TABARIS društvo s ograničenom odgovornošću export-import, trgovina na veliko i malo, poslovne usluge i marketing</izvorni_sadrzaj>
    <derivirana_varijabla naziv="DomainObject.Predmet.ProtustrankaFormated_1">  TABARIS društvo s ograničenom odgovornošću export-import, trgovina na veliko i malo, poslovne usluge i marketing</derivirana_varijabla>
  </DomainObject.Predmet.ProtustrankaFormated>
  <DomainObject.Predmet.ProtustrankaFormatedOIB>
    <izvorni_sadrzaj>  TABARIS društvo s ograničenom odgovornošću export-import, trgovina na veliko i malo, poslovne usluge i marketing, OIB 14107982397</izvorni_sadrzaj>
    <derivirana_varijabla naziv="DomainObject.Predmet.ProtustrankaFormatedOIB_1">  TABARIS društvo s ograničenom odgovornošću export-import, trgovina na veliko i malo, poslovne usluge i marketing, OIB 14107982397</derivirana_varijabla>
  </DomainObject.Predmet.ProtustrankaFormatedOIB>
  <DomainObject.Predmet.ProtustrankaFormatedWithAdress>
    <izvorni_sadrzaj> TABARIS društvo s ograničenom odgovornošću export-import, trgovina na veliko i malo, poslovne usluge i marketing, Pujanke 22, 21000 Split</izvorni_sadrzaj>
    <derivirana_varijabla naziv="DomainObject.Predmet.ProtustrankaFormatedWithAdress_1"> TABARIS društvo s ograničenom odgovornošću export-import, trgovina na veliko i malo, poslovne usluge i marketing, Pujanke 22, 21000 Split</derivirana_varijabla>
  </DomainObject.Predmet.ProtustrankaFormatedWithAdress>
  <DomainObject.Predmet.ProtustrankaFormatedWithAdressOIB>
    <izvorni_sadrzaj> TABARIS društvo s ograničenom odgovornošću export-import, trgovina na veliko i malo, poslovne usluge i marketing, OIB 14107982397, Pujanke 22, 21000 Split</izvorni_sadrzaj>
    <derivirana_varijabla naziv="DomainObject.Predmet.ProtustrankaFormatedWithAdressOIB_1"> TABARIS društvo s ograničenom odgovornošću export-import, trgovina na veliko i malo, poslovne usluge i marketing, OIB 14107982397, Pujanke 22, 21000 Split</derivirana_varijabla>
  </DomainObject.Predmet.ProtustrankaFormatedWithAdressOIB>
  <DomainObject.Predmet.ProtustrankaWithAdress>
    <izvorni_sadrzaj>TABARIS društvo s ograničenom odgovornošću export-import, trgovina na veliko i malo, poslovne usluge i marketing Pujanke 22, 21000 Split</izvorni_sadrzaj>
    <derivirana_varijabla naziv="DomainObject.Predmet.ProtustrankaWithAdress_1">TABARIS društvo s ograničenom odgovornošću export-import, trgovina na veliko i malo, poslovne usluge i marketing Pujanke 22, 21000 Split</derivirana_varijabla>
  </DomainObject.Predmet.ProtustrankaWithAdress>
  <DomainObject.Predmet.ProtustrankaWithAdressOIB>
    <izvorni_sadrzaj>TABARIS društvo s ograničenom odgovornošću export-import, trgovina na veliko i malo, poslovne usluge i marketing, OIB 14107982397, Pujanke 22, 21000 Split</izvorni_sadrzaj>
    <derivirana_varijabla naziv="DomainObject.Predmet.ProtustrankaWithAdressOIB_1">TABARIS društvo s ograničenom odgovornošću export-import, trgovina na veliko i malo, poslovne usluge i marketing, OIB 14107982397, Pujanke 22, 21000 Split</derivirana_varijabla>
  </DomainObject.Predmet.ProtustrankaWithAdressOIB>
  <DomainObject.Predmet.ProtustrankaNazivFormated>
    <izvorni_sadrzaj>TABARIS društvo s ograničenom odgovornošću export-import, trgovina na veliko i malo, poslovne usluge i marketing</izvorni_sadrzaj>
    <derivirana_varijabla naziv="DomainObject.Predmet.ProtustrankaNazivFormated_1">TABARIS društvo s ograničenom odgovornošću export-import, trgovina na veliko i malo, poslovne usluge i marketing</derivirana_varijabla>
  </DomainObject.Predmet.ProtustrankaNazivFormated>
  <DomainObject.Predmet.ProtustrankaNazivFormatedOIB>
    <izvorni_sadrzaj>TABARIS društvo s ograničenom odgovornošću export-import, trgovina na veliko i malo, poslovne usluge i marketing, OIB 14107982397</izvorni_sadrzaj>
    <derivirana_varijabla naziv="DomainObject.Predmet.ProtustrankaNazivFormatedOIB_1">TABARIS društvo s ograničenom odgovornošću export-import, trgovina na veliko i malo, poslovne usluge i marketing, OIB 14107982397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84850.54</izvorni_sadrzaj>
    <derivirana_varijabla naziv="DomainObject.Predmet.TrenutnaVrijednost_1">84850.54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TABARIS društvo s ograničenom odgovornošću export-import, trgovina na veliko i malo, poslovne usluge i marketing</item>
    </izvorni_sadrzaj>
    <derivirana_varijabla naziv="DomainObject.Predmet.ProtuStrankaListFormated_1">
      <item>TABARIS društvo s ograničenom odgovornošću export-import, trgovina na veliko i malo, poslovne usluge i marketing</item>
    </derivirana_varijabla>
  </DomainObject.Predmet.ProtuStrankaListFormated>
  <DomainObject.Predmet.ProtuStrankaListFormatedOIB>
    <izvorni_sadrzaj>
      <item>TABARIS društvo s ograničenom odgovornošću export-import, trgovina na veliko i malo, poslovne usluge i marketing, OIB 14107982397</item>
    </izvorni_sadrzaj>
    <derivirana_varijabla naziv="DomainObject.Predmet.ProtuStrankaListFormatedOIB_1">
      <item>TABARIS društvo s ograničenom odgovornošću export-import, trgovina na veliko i malo, poslovne usluge i marketing, OIB 14107982397</item>
    </derivirana_varijabla>
  </DomainObject.Predmet.ProtuStrankaListFormatedOIB>
  <DomainObject.Predmet.ProtuStrankaListFormatedWithAdress>
    <izvorni_sadrzaj>
      <item>TABARIS društvo s ograničenom odgovornošću export-import, trgovina na veliko i malo, poslovne usluge i marketing, Pujanke 22, 21000 Split</item>
    </izvorni_sadrzaj>
    <derivirana_varijabla naziv="DomainObject.Predmet.ProtuStrankaListFormatedWithAdress_1">
      <item>TABARIS društvo s ograničenom odgovornošću export-import, trgovina na veliko i malo, poslovne usluge i marketing, Pujanke 22, 21000 Split</item>
    </derivirana_varijabla>
  </DomainObject.Predmet.ProtuStrankaListFormatedWithAdress>
  <DomainObject.Predmet.ProtuStrankaListFormatedWithAdressOIB>
    <izvorni_sadrzaj>
      <item>TABARIS društvo s ograničenom odgovornošću export-import, trgovina na veliko i malo, poslovne usluge i marketing, OIB 14107982397, Pujanke 22, 21000 Split</item>
    </izvorni_sadrzaj>
    <derivirana_varijabla naziv="DomainObject.Predmet.ProtuStrankaListFormatedWithAdressOIB_1">
      <item>TABARIS društvo s ograničenom odgovornošću export-import, trgovina na veliko i malo, poslovne usluge i marketing, OIB 14107982397, Pujanke 22, 21000 Split</item>
    </derivirana_varijabla>
  </DomainObject.Predmet.ProtuStrankaListFormatedWithAdressOIB>
  <DomainObject.Predmet.ProtuStrankaListNazivFormated>
    <izvorni_sadrzaj>
      <item>TABARIS društvo s ograničenom odgovornošću export-import, trgovina na veliko i malo, poslovne usluge i marketing</item>
    </izvorni_sadrzaj>
    <derivirana_varijabla naziv="DomainObject.Predmet.ProtuStrankaListNazivFormated_1">
      <item>TABARIS društvo s ograničenom odgovornošću export-import, trgovina na veliko i malo, poslovne usluge i marketing</item>
    </derivirana_varijabla>
  </DomainObject.Predmet.ProtuStrankaListNazivFormated>
  <DomainObject.Predmet.ProtuStrankaListNazivFormatedOIB>
    <izvorni_sadrzaj>
      <item>TABARIS društvo s ograničenom odgovornošću export-import, trgovina na veliko i malo, poslovne usluge i marketing, OIB 14107982397</item>
    </izvorni_sadrzaj>
    <derivirana_varijabla naziv="DomainObject.Predmet.ProtuStrankaListNazivFormatedOIB_1">
      <item>TABARIS društvo s ograničenom odgovornošću export-import, trgovina na veliko i malo, poslovne usluge i marketing, OIB 14107982397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TABARIS društvo s ograničenom odgovornošću export-import, trgovina na veliko i malo, poslovne usluge i marketing</izvorni_sadrzaj>
    <derivirana_varijabla naziv="DomainObject.Predmet.ProtustrankaIDrugi_1">TABARIS društvo s ograničenom odgovornošću export-import, trgovina na veliko i malo, poslovne usluge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TABARIS društvo s ograničenom odgovornošću export-import, trgovina na veliko i malo, poslovne usluge i marketing, OIB 14107982397, Pujanke 22, 21000 Split</izvorni_sadrzaj>
    <derivirana_varijabla naziv="DomainObject.Predmet.ProtustrankaIDrugiAdressOIB_1">TABARIS društvo s ograničenom odgovornošću export-import, trgovina na veliko i malo, poslovne usluge i marketing, OIB 14107982397, Pujanke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TABARIS društvo s ograničenom odgovornošću export-import, trgovina na veliko i malo, poslovne usluge i marketing</item>
    </izvorni_sadrzaj>
    <derivirana_varijabla naziv="DomainObject.Predmet.SudioniciListNaziv_1">
      <item>FINANCIJSKA AGENCIJA, RC SPLIT</item>
      <item>TABARIS društvo s ograničenom odgovornošću export-import, trgovina na veliko i malo, poslovne usluge i marketing</item>
    </derivirana_varijabla>
  </DomainObject.Predmet.SudioniciListNaziv>
  <DomainObject.Predmet.SudioniciListAdressOIB>
    <izvorni_sadrzaj>
      <item>FINANCIJSKA AGENCIJA, RC SPLIT, OIB 85821130368, Mažuranićevo šetalište 24 b,21000 Split</item>
      <item>TABARIS društvo s ograničenom odgovornošću export-import, trgovina na veliko i malo, poslovne usluge i marketing, OIB 14107982397, Pujanke 22,21000 Split</item>
    </izvorni_sadrzaj>
    <derivirana_varijabla naziv="DomainObject.Predmet.SudioniciListAdressOIB_1">
      <item>FINANCIJSKA AGENCIJA, RC SPLIT, OIB 85821130368, Mažuranićevo šetalište 24 b,21000 Split</item>
      <item>TABARIS društvo s ograničenom odgovornošću export-import, trgovina na veliko i malo, poslovne usluge i marketing, OIB 14107982397, Pujanke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14107982397</item>
    </izvorni_sadrzaj>
    <derivirana_varijabla naziv="DomainObject.Predmet.SudioniciListNazivOIB_1">
      <item>, OIB 85821130368</item>
      <item>, OIB 14107982397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EA3DB-17F5-411D-951B-F864BA7CF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3888</properties:Characters>
  <properties:Lines>96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2015-12-21T11:45:00Z</dcterms:created>
  <dc:creator>wsadmin</dc:creator>
  <cp:lastModifiedBy>Katarina Mikulić</cp:lastModifiedBy>
  <cp:lastPrinted>2015-12-22T08:12:00Z</cp:lastPrinted>
  <dcterms:modified xmlns:xsi="http://www.w3.org/2001/XMLSchema-instance" xsi:type="dcterms:W3CDTF">2016-01-04T12:51:00Z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