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8572" w14:paraId="ee68572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455DFF">
        <w:t>3632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455DFF">
        <w:t>632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55DFF">
        <w:t>TRGOVINA GRAMA d.o.o., OIB 72907337539, Karlovac, Jakšići 13</w:t>
      </w:r>
      <w:r w:rsidR="00F354E7">
        <w:t>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55DFF">
        <w:t>31.671,49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1A1B"/>
    <w:rsid w:val="00072BA6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3A5B81"/>
    <w:rsid w:val="003B781D"/>
    <w:rsid w:val="0041371D"/>
    <w:rsid w:val="00430051"/>
    <w:rsid w:val="0044075B"/>
    <w:rsid w:val="00455DFF"/>
    <w:rsid w:val="00456920"/>
    <w:rsid w:val="00457D5D"/>
    <w:rsid w:val="004B4B7E"/>
    <w:rsid w:val="00524D3D"/>
    <w:rsid w:val="005E554B"/>
    <w:rsid w:val="006156D0"/>
    <w:rsid w:val="0064498B"/>
    <w:rsid w:val="006B0D79"/>
    <w:rsid w:val="00726015"/>
    <w:rsid w:val="007D6D1C"/>
    <w:rsid w:val="008C31DE"/>
    <w:rsid w:val="009A248B"/>
    <w:rsid w:val="00AF31FC"/>
    <w:rsid w:val="00B00AAF"/>
    <w:rsid w:val="00BC1013"/>
    <w:rsid w:val="00BC1743"/>
    <w:rsid w:val="00C445F4"/>
    <w:rsid w:val="00D660C0"/>
    <w:rsid w:val="00D970B2"/>
    <w:rsid w:val="00DA574C"/>
    <w:rsid w:val="00EB6112"/>
    <w:rsid w:val="00F354E7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3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3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3632</izvorni_sadrzaj>
    <derivirana_varijabla naziv="DomainObject.Predmet.Broj_1">3632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St-3632/2015</izvorni_sadrzaj>
    <derivirana_varijabla naziv="DomainObject.Predmet.OznakaBroj_1">St-3632/2015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Grama d.o.o. zastupanog po punomoćniku Nevenka Maras</izvorni_sadrzaj>
    <derivirana_varijabla naziv="DomainObject.Predmet.ProtustrankaFormated_1">  Trgovina Grama d.o.o. zastupanog po punomoćniku Nevenka Maras</derivirana_varijabla>
  </DomainObject.Predmet.ProtustrankaFormated>
  <DomainObject.Predmet.ProtustrankaFormatedOIB>
    <izvorni_sadrzaj>  Trgovina Grama d.o.o., OIB 72907337539 zastupanog po punomoćniku Nevenka Maras</izvorni_sadrzaj>
    <derivirana_varijabla naziv="DomainObject.Predmet.ProtustrankaFormatedOIB_1">  Trgovina Grama d.o.o., OIB 72907337539 zastupanog po punomoćniku Nevenka Maras</derivirana_varijabla>
  </DomainObject.Predmet.ProtustrankaFormatedOIB>
  <DomainObject.Predmet.ProtustrankaFormatedWithAdress>
    <izvorni_sadrzaj> Trgovina Grama d.o.o., Jakšići 13, 47000 Karlovac zastupanog po punomoćniku Nevenka Maras</izvorni_sadrzaj>
    <derivirana_varijabla naziv="DomainObject.Predmet.ProtustrankaFormatedWithAdress_1"> Trgovina Grama d.o.o., Jakšići 13, 47000 Karlovac zastupanog po punomoćniku Nevenka Maras</derivirana_varijabla>
  </DomainObject.Predmet.ProtustrankaFormatedWithAdress>
  <DomainObject.Predmet.ProtustrankaFormatedWithAdressOIB>
    <izvorni_sadrzaj> Trgovina Grama d.o.o., OIB 72907337539, Jakšići 13, 47000 Karlovac zastupanog po punomoćniku Nevenka Maras</izvorni_sadrzaj>
    <derivirana_varijabla naziv="DomainObject.Predmet.ProtustrankaFormatedWithAdressOIB_1"> Trgovina Grama d.o.o., OIB 72907337539, Jakšići 13, 47000 Karlovac zastupanog po punomoćniku Nevenka Maras</derivirana_varijabla>
  </DomainObject.Predmet.ProtustrankaFormatedWithAdressOIB>
  <DomainObject.Predmet.ProtustrankaWithAdress>
    <izvorni_sadrzaj>Trgovina Grama d.o.o. Jakšići 13, 47000 Karlovac</izvorni_sadrzaj>
    <derivirana_varijabla naziv="DomainObject.Predmet.ProtustrankaWithAdress_1">Trgovina Grama d.o.o. Jakšići 13, 47000 Karlovac</derivirana_varijabla>
  </DomainObject.Predmet.ProtustrankaWithAdress>
  <DomainObject.Predmet.ProtustrankaWithAdressOIB>
    <izvorni_sadrzaj>Trgovina Grama d.o.o., OIB 72907337539, Jakšići 13, 47000 Karlovac</izvorni_sadrzaj>
    <derivirana_varijabla naziv="DomainObject.Predmet.ProtustrankaWithAdressOIB_1">Trgovina Grama d.o.o., OIB 72907337539, Jakšići 13, 47000 Karlovac</derivirana_varijabla>
  </DomainObject.Predmet.ProtustrankaWithAdressOIB>
  <DomainObject.Predmet.ProtustrankaNazivFormated>
    <izvorni_sadrzaj>Trgovina Grama d.o.o.</izvorni_sadrzaj>
    <derivirana_varijabla naziv="DomainObject.Predmet.ProtustrankaNazivFormated_1">Trgovina Grama d.o.o.</derivirana_varijabla>
  </DomainObject.Predmet.ProtustrankaNazivFormated>
  <DomainObject.Predmet.ProtustrankaNazivFormatedOIB>
    <izvorni_sadrzaj>Trgovina Grama d.o.o., OIB 72907337539</izvorni_sadrzaj>
    <derivirana_varijabla naziv="DomainObject.Predmet.ProtustrankaNazivFormatedOIB_1">Trgovina Grama d.o.o., OIB 72907337539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</izvorni_sadrzaj>
    <derivirana_varijabla naziv="DomainObject.Predmet.StrankaFormatedWithAdress_1"> FINA Regionalni centar Zagreb Podružnica Karlovac</derivirana_varijabla>
  </DomainObject.Predmet.StrankaFormatedWithAdress>
  <DomainObject.Predmet.StrankaFormatedWithAdressOIB>
    <izvorni_sadrzaj> FINA Regionalni centar Zagreb Podružnica Karlovac, OIB 85821130368</izvorni_sadrzaj>
    <derivirana_varijabla naziv="DomainObject.Predmet.StrankaFormatedWithAdressOIB_1"> FINA Regionalni centar Zagreb Podružnica Karlovac, OIB 85821130368</derivirana_varijabla>
  </DomainObject.Predmet.StrankaFormatedWithAdressOIB>
  <DomainObject.Predmet.StrankaWithAdress>
    <izvorni_sadrzaj>FINA Regionalni centar Zagreb Podružnica Karlovac </izvorni_sadrzaj>
    <derivirana_varijabla naziv="DomainObject.Predmet.StrankaWithAdress_1">FINA Regionalni centar Zagreb Podružnica Karlovac </derivirana_varijabla>
  </DomainObject.Predmet.StrankaWithAdress>
  <DomainObject.Predmet.StrankaWithAdressOIB>
    <izvorni_sadrzaj>FINA Regionalni centar Zagreb Podružnica Karlovac, OIB 85821130368</izvorni_sadrzaj>
    <derivirana_varijabla naziv="DomainObject.Predmet.StrankaWithAdressOIB_1">FINA Regionalni centar Zagreb Podružnica Karlovac, OIB 85821130368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</item>
    </izvorni_sadrzaj>
    <derivirana_varijabla naziv="DomainObject.Predmet.StrankaListFormatedWithAdress_1">
      <item>FINA Regionalni centar Zagreb Podružnica Karlovac</item>
    </derivirana_varijabla>
  </DomainObject.Predmet.StrankaListFormatedWithAdress>
  <DomainObject.Predmet.StrankaListFormatedWithAdressOIB>
    <izvorni_sadrzaj>
      <item>FINA Regionalni centar Zagreb Podružnica Karlovac, OIB 85821130368</item>
    </izvorni_sadrzaj>
    <derivirana_varijabla naziv="DomainObject.Predmet.StrankaListFormatedWithAdressOIB_1">
      <item>FINA Regionalni centar Zagreb Podružnica Karlovac, OIB 85821130368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Trgovina Grama d.o.o. zastupanog po punomoćniku Nevenka Maras</item>
    </izvorni_sadrzaj>
    <derivirana_varijabla naziv="DomainObject.Predmet.ProtuStrankaListFormated_1">
      <item>Trgovina Grama d.o.o. zastupanog po punomoćniku Nevenka Maras</item>
    </derivirana_varijabla>
  </DomainObject.Predmet.ProtuStrankaListFormated>
  <DomainObject.Predmet.ProtuStrankaListFormatedOIB>
    <izvorni_sadrzaj>
      <item>Trgovina Grama d.o.o., OIB 72907337539 zastupanog po punomoćniku Nevenka Maras</item>
    </izvorni_sadrzaj>
    <derivirana_varijabla naziv="DomainObject.Predmet.ProtuStrankaListFormatedOIB_1">
      <item>Trgovina Grama d.o.o., OIB 72907337539 zastupanog po punomoćniku Nevenka Maras</item>
    </derivirana_varijabla>
  </DomainObject.Predmet.ProtuStrankaListFormatedOIB>
  <DomainObject.Predmet.ProtuStrankaListFormatedWithAdress>
    <izvorni_sadrzaj>
      <item>Trgovina Grama d.o.o., Jakšići 13, 47000 Karlovac zastupanog po punomoćniku Nevenka Maras</item>
    </izvorni_sadrzaj>
    <derivirana_varijabla naziv="DomainObject.Predmet.ProtuStrankaListFormatedWithAdress_1">
      <item>Trgovina Grama d.o.o., Jakšići 13, 47000 Karlovac zastupanog po punomoćniku Nevenka Maras</item>
    </derivirana_varijabla>
  </DomainObject.Predmet.ProtuStrankaListFormatedWithAdress>
  <DomainObject.Predmet.ProtuStrankaListFormatedWithAdressOIB>
    <izvorni_sadrzaj>
      <item>Trgovina Grama d.o.o., OIB 72907337539, Jakšići 13, 47000 Karlovac zastupanog po punomoćniku Nevenka Maras</item>
    </izvorni_sadrzaj>
    <derivirana_varijabla naziv="DomainObject.Predmet.ProtuStrankaListFormatedWithAdressOIB_1">
      <item>Trgovina Grama d.o.o., OIB 72907337539, Jakšići 13, 47000 Karlovac zastupanog po punomoćniku Nevenka Maras</item>
    </derivirana_varijabla>
  </DomainObject.Predmet.ProtuStrankaListFormatedWithAdressOIB>
  <DomainObject.Predmet.ProtuStrankaListNazivFormated>
    <izvorni_sadrzaj>
      <item>Trgovina Grama d.o.o.</item>
    </izvorni_sadrzaj>
    <derivirana_varijabla naziv="DomainObject.Predmet.ProtuStrankaListNazivFormated_1">
      <item>Trgovina Grama d.o.o.</item>
    </derivirana_varijabla>
  </DomainObject.Predmet.ProtuStrankaListNazivFormated>
  <DomainObject.Predmet.ProtuStrankaListNazivFormatedOIB>
    <izvorni_sadrzaj>
      <item>Trgovina Grama d.o.o., OIB 72907337539</item>
    </izvorni_sadrzaj>
    <derivirana_varijabla naziv="DomainObject.Predmet.ProtuStrankaListNazivFormatedOIB_1">
      <item>Trgovina Grama d.o.o., OIB 72907337539</item>
    </derivirana_varijabla>
  </DomainObject.Predmet.ProtuStrankaListNazivFormatedOIB>
  <DomainObject.Predmet.OstaliListFormated>
    <izvorni_sadrzaj>
      <item>Nevenka Maras punomoćnik sudionika u postupku Trgovina Grama d.o.o.</item>
    </izvorni_sadrzaj>
    <derivirana_varijabla naziv="DomainObject.Predmet.OstaliListFormated_1">
      <item>Nevenka Maras punomoćnik sudionika u postupku Trgovina Grama d.o.o.</item>
    </derivirana_varijabla>
  </DomainObject.Predmet.OstaliListFormated>
  <DomainObject.Predmet.OstaliListFormatedOIB>
    <izvorni_sadrzaj>
      <item>Nevenka Maras, OIB 86506470132 punomoćnik sudionika u postupku Trgovina Grama d.o.o.</item>
    </izvorni_sadrzaj>
    <derivirana_varijabla naziv="DomainObject.Predmet.OstaliListFormatedOIB_1">
      <item>Nevenka Maras, OIB 86506470132 punomoćnik sudionika u postupku Trgovina Grama d.o.o.</item>
    </derivirana_varijabla>
  </DomainObject.Predmet.OstaliListFormatedOIB>
  <DomainObject.Predmet.OstaliListFormatedWithAdress>
    <izvorni_sadrzaj>
      <item>Nevenka Maras, Jakšići 13, 47000 Karlovac punomoćnik sudionika u postupku Trgovina Grama d.o.o.</item>
    </izvorni_sadrzaj>
    <derivirana_varijabla naziv="DomainObject.Predmet.OstaliListFormatedWithAdress_1">
      <item>Nevenka Maras, Jakšići 13, 47000 Karlovac punomoćnik sudionika u postupku Trgovina Grama d.o.o.</item>
    </derivirana_varijabla>
  </DomainObject.Predmet.OstaliListFormatedWithAdress>
  <DomainObject.Predmet.OstaliListFormatedWithAdressOIB>
    <izvorni_sadrzaj>
      <item>Nevenka Maras, OIB 86506470132, Jakšići 13, 47000 Karlovac punomoćnik sudionika u postupku Trgovina Grama d.o.o.</item>
    </izvorni_sadrzaj>
    <derivirana_varijabla naziv="DomainObject.Predmet.OstaliListFormatedWithAdressOIB_1">
      <item>Nevenka Maras, OIB 86506470132, Jakšići 13, 47000 Karlovac punomoćnik sudionika u postupku Trgovina Grama d.o.o.</item>
    </derivirana_varijabla>
  </DomainObject.Predmet.OstaliListFormatedWithAdressOIB>
  <DomainObject.Predmet.OstaliListNazivFormated>
    <izvorni_sadrzaj>
      <item>Nevenka Maras</item>
    </izvorni_sadrzaj>
    <derivirana_varijabla naziv="DomainObject.Predmet.OstaliListNazivFormated_1">
      <item>Nevenka Maras</item>
    </derivirana_varijabla>
  </DomainObject.Predmet.OstaliListNazivFormated>
  <DomainObject.Predmet.OstaliListNazivFormatedOIB>
    <izvorni_sadrzaj>
      <item>Nevenka Maras, OIB 86506470132</item>
    </izvorni_sadrzaj>
    <derivirana_varijabla naziv="DomainObject.Predmet.OstaliListNazivFormatedOIB_1">
      <item>Nevenka Maras, OIB 86506470132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Trgovina Grama d.o.o.</izvorni_sadrzaj>
    <derivirana_varijabla naziv="DomainObject.Predmet.ProtustrankaIDrugi_1">Trgovina Grama d.o.o.</derivirana_varijabla>
  </DomainObject.Predmet.ProtustrankaIDrugi>
  <DomainObject.Predmet.StrankaIDrugiAdressOIB>
    <izvorni_sadrzaj>FINA Regionalni centar Zagreb Podružnica Karlovac, OIB 85821130368</izvorni_sadrzaj>
    <derivirana_varijabla naziv="DomainObject.Predmet.StrankaIDrugiAdressOIB_1">FINA Regionalni centar Zagreb Podružnica Karlovac, OIB 85821130368</derivirana_varijabla>
  </DomainObject.Predmet.StrankaIDrugiAdressOIB>
  <DomainObject.Predmet.ProtustrankaIDrugiAdressOIB>
    <izvorni_sadrzaj>Trgovina Grama d.o.o., OIB 72907337539, Jakšići 13, 47000 Karlovac</izvorni_sadrzaj>
    <derivirana_varijabla naziv="DomainObject.Predmet.ProtustrankaIDrugiAdressOIB_1">Trgovina Grama d.o.o., OIB 72907337539, Jakšići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Trgovina Grama d.o.o.</item>
      <item>Nevenka Maras</item>
    </izvorni_sadrzaj>
    <derivirana_varijabla naziv="DomainObject.Predmet.SudioniciListNaziv_1">
      <item>FINA Regionalni centar Zagreb Podružnica Karlovac</item>
      <item>Trgovina Grama d.o.o.</item>
      <item>Nevenka Maras</item>
    </derivirana_varijabla>
  </DomainObject.Predmet.SudioniciListNaziv>
  <DomainObject.Predmet.SudioniciListAdressOIB>
    <izvorni_sadrzaj>
      <item>FINA Regionalni centar Zagreb Podružnica Karlovac, OIB 85821130368</item>
      <item>Trgovina Grama d.o.o., OIB 72907337539, Jakšići 13,47000 Karlovac</item>
      <item>Nevenka Maras, OIB 86506470132, Jakšići 13,47000 Karlovac</item>
    </izvorni_sadrzaj>
    <derivirana_varijabla naziv="DomainObject.Predmet.SudioniciListAdressOIB_1">
      <item>FINA Regionalni centar Zagreb Podružnica Karlovac, OIB 85821130368</item>
      <item>Trgovina Grama d.o.o., OIB 72907337539, Jakšići 13,47000 Karlovac</item>
      <item>Nevenka Maras, OIB 86506470132, Jakšići 13,47000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72907337539</item>
      <item>, OIB 86506470132</item>
    </izvorni_sadrzaj>
    <derivirana_varijabla naziv="DomainObject.Predmet.SudioniciListNazivOIB_1">
      <item>, OIB 85821130368</item>
      <item>, OIB 72907337539</item>
      <item>, OIB 86506470132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1323</properties:Characters>
  <properties:Lines>48</properties:Lines>
  <properties:Paragraphs>17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2016-01-15T10:06:00Z</cp:lastPrinted>
  <dcterms:modified xmlns:xsi="http://www.w3.org/2001/XMLSchema-instance" xsi:type="dcterms:W3CDTF">2016-01-15T10:06:00Z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