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caee" w14:paraId="f17caee" w:rsidRDefault="001D6D0A" w:rsidP="002B6635" w:rsidR="001D6D0A">
      <w:pPr>
        <w15:collapsed w:val="false"/>
      </w:pPr>
      <w:bookmarkStart w:name="_GoBack" w:id="0"/>
      <w:bookmarkEnd w:id="0"/>
    </w:p>
    <w:p w:rsidRDefault="002B6635" w:rsidP="002B6635" w:rsidR="002B6635" w:rsidRPr="00F1439C">
      <w:r w:rsidRPr="00F1439C">
        <w:t xml:space="preserve">               </w:t>
      </w:r>
      <w:r w:rsidR="00262B4E" w:rsidRPr="00F1439C">
        <w:rPr>
          <w:noProof/>
        </w:rPr>
        <w:drawing>
          <wp:inline distR="0" distL="0" distB="0" distT="0">
            <wp:extent cy="666750" cx="600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635" w:rsidP="002B6635" w:rsidR="002B6635" w:rsidRPr="00F1439C">
      <w:pPr>
        <w:tabs>
          <w:tab w:pos="231" w:val="left"/>
        </w:tabs>
      </w:pPr>
      <w:r w:rsidRPr="00F1439C">
        <w:t>REPUBLIKA HRVATSKA</w:t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F1439C" w:rsidR="002B6635" w:rsidRPr="00F1439C"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C93388" w:rsidR="00343E78">
      <w:pPr>
        <w:ind w:firstLine="708"/>
        <w:jc w:val="both"/>
      </w:pPr>
      <w:r w:rsidRPr="00F1439C">
        <w:t>Temeljem čl. 1</w:t>
      </w:r>
      <w:r w:rsidR="002B6635" w:rsidRPr="00F1439C">
        <w:t>24</w:t>
      </w:r>
      <w:r w:rsidRPr="00F1439C">
        <w:t>. st. 1. i 2. Ovršnog zakona</w:t>
      </w:r>
      <w:r w:rsidR="009E7E46" w:rsidRPr="009E7E46">
        <w:t xml:space="preserve"> vezano uz čl. 247. st. 1. </w:t>
      </w:r>
      <w:r w:rsidR="0066721B">
        <w:t xml:space="preserve">i st. 8. </w:t>
      </w:r>
      <w:r w:rsidR="009E7E46" w:rsidRPr="009E7E46">
        <w:t>Stečajnog zakona</w:t>
      </w:r>
      <w:r w:rsidRPr="00F1439C">
        <w:t xml:space="preserve">, pozivate se na ročište za diobu </w:t>
      </w:r>
      <w:proofErr w:type="spellStart"/>
      <w:r w:rsidRPr="00F1439C">
        <w:t>kupovnine</w:t>
      </w:r>
      <w:proofErr w:type="spellEnd"/>
      <w:r w:rsidRPr="00F1439C">
        <w:t xml:space="preserve"> </w:t>
      </w:r>
      <w:r w:rsidR="0066721B">
        <w:t xml:space="preserve">(postignute prodajom </w:t>
      </w:r>
      <w:r w:rsidR="00A45404">
        <w:t>jahte</w:t>
      </w:r>
      <w:r w:rsidR="00A45404" w:rsidRPr="00A45404">
        <w:t xml:space="preserve"> sa motornim pogonom i jedrima IN PLUS VII, model Bavaria 42, godina gradnje 2001, upisana u uložak 80 očevidnika brodica Lučke kapetanije Pula</w:t>
      </w:r>
      <w:r w:rsidR="0066721B">
        <w:t xml:space="preserve">) </w:t>
      </w:r>
      <w:r w:rsidR="00A45404" w:rsidRPr="00A45404">
        <w:t>u stečajnom postupku nad Stečajnom masom iza CHARTER NAUTIKA SERVIS d.o.o. u stečaju, Zagreb, Petrinjska 28, OIB: 13274801204</w:t>
      </w:r>
      <w:r w:rsidR="00C93388">
        <w:t xml:space="preserve">, </w:t>
      </w:r>
      <w:r w:rsidRPr="00F1439C">
        <w:t xml:space="preserve">koje će se održati </w:t>
      </w:r>
    </w:p>
    <w:p w:rsidRDefault="0066721B" w:rsidP="00C93388" w:rsidR="0066721B" w:rsidRPr="00F1439C">
      <w:pPr>
        <w:ind w:firstLine="708"/>
        <w:jc w:val="both"/>
      </w:pPr>
    </w:p>
    <w:p w:rsidRDefault="00A25677" w:rsidP="0066721B" w:rsidR="00343E78" w:rsidRPr="00A25677">
      <w:pPr>
        <w:jc w:val="center"/>
      </w:pPr>
      <w:r w:rsidRPr="00A25677">
        <w:t>5. ožujka</w:t>
      </w:r>
      <w:r w:rsidR="005B44F0" w:rsidRPr="00A25677">
        <w:t xml:space="preserve"> 201</w:t>
      </w:r>
      <w:r w:rsidR="00F774C7" w:rsidRPr="00A25677">
        <w:t>9</w:t>
      </w:r>
      <w:r w:rsidR="005B44F0" w:rsidRPr="00A25677">
        <w:t>.</w:t>
      </w:r>
      <w:r w:rsidR="00343E78" w:rsidRPr="00A25677">
        <w:t xml:space="preserve"> u </w:t>
      </w:r>
      <w:r w:rsidR="0066721B" w:rsidRPr="00A25677">
        <w:t>1</w:t>
      </w:r>
      <w:r w:rsidRPr="00A25677">
        <w:t>4</w:t>
      </w:r>
      <w:r w:rsidR="0070590F" w:rsidRPr="00A25677">
        <w:t>:</w:t>
      </w:r>
      <w:r w:rsidR="004B6085" w:rsidRPr="00A25677">
        <w:t>0</w:t>
      </w:r>
      <w:r w:rsidR="008E602F" w:rsidRPr="00A25677">
        <w:t>0</w:t>
      </w:r>
      <w:r w:rsidR="00343E78" w:rsidRPr="00A25677">
        <w:t xml:space="preserve"> sati</w:t>
      </w:r>
    </w:p>
    <w:p w:rsidRDefault="00343E78" w:rsidP="00343E78" w:rsidR="00343E78" w:rsidRPr="00A25677">
      <w:pPr>
        <w:jc w:val="center"/>
      </w:pPr>
      <w:r w:rsidRPr="00A25677">
        <w:t>u zgradi Trgovačkog suda u</w:t>
      </w:r>
      <w:r w:rsidR="00792D5F" w:rsidRPr="00A25677">
        <w:t xml:space="preserve"> Pazinu, </w:t>
      </w:r>
      <w:proofErr w:type="spellStart"/>
      <w:r w:rsidR="00792D5F" w:rsidRPr="00A25677">
        <w:t>Dršćevka</w:t>
      </w:r>
      <w:proofErr w:type="spellEnd"/>
      <w:r w:rsidR="00792D5F" w:rsidRPr="00A25677">
        <w:t xml:space="preserve"> 1, soba broj 1.</w:t>
      </w:r>
    </w:p>
    <w:p w:rsidRDefault="00343E78" w:rsidP="00343E78" w:rsidR="00343E78" w:rsidRPr="00A25677">
      <w:pPr>
        <w:jc w:val="center"/>
      </w:pPr>
    </w:p>
    <w:p w:rsidRDefault="00343E78" w:rsidP="00343E78" w:rsidR="00343E78" w:rsidRPr="00F1439C">
      <w:pPr>
        <w:jc w:val="both"/>
      </w:pPr>
      <w:r w:rsidRPr="00A25677">
        <w:tab/>
        <w:t>Stranka, odnosno sudionik može imenovati punomoćnika</w:t>
      </w:r>
      <w:r w:rsidRPr="00F1439C">
        <w:t xml:space="preserve">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66721B">
        <w:t>19</w:t>
      </w:r>
      <w:r w:rsidR="005B44F0" w:rsidRPr="00F1439C">
        <w:t xml:space="preserve">. </w:t>
      </w:r>
      <w:r w:rsidR="00A45404">
        <w:t>veljače</w:t>
      </w:r>
      <w:r w:rsidR="00F1439C" w:rsidRPr="00F1439C">
        <w:t xml:space="preserve"> </w:t>
      </w:r>
      <w:r w:rsidR="005B44F0" w:rsidRPr="00F1439C">
        <w:t>201</w:t>
      </w:r>
      <w:r w:rsidR="00A45404">
        <w:t>9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D5517F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 xml:space="preserve">- </w:t>
      </w:r>
      <w:r w:rsidR="00837095">
        <w:t xml:space="preserve"> </w:t>
      </w:r>
      <w:r>
        <w:t>e-Oglasna ploča suda - 8 dana</w:t>
      </w:r>
    </w:p>
    <w:p w:rsidRDefault="00A45404" w:rsidP="00A45404" w:rsidR="00A45404">
      <w:pPr>
        <w:jc w:val="both"/>
      </w:pPr>
      <w:r>
        <w:t xml:space="preserve">-  stečajnom upravitelju Ivanu </w:t>
      </w:r>
      <w:proofErr w:type="spellStart"/>
      <w:r>
        <w:t>Gjurašiću</w:t>
      </w:r>
      <w:proofErr w:type="spellEnd"/>
      <w:r>
        <w:t xml:space="preserve"> iz Zagreba, Petrinjska 28, </w:t>
      </w:r>
    </w:p>
    <w:p w:rsidRDefault="00A45404" w:rsidP="00A45404" w:rsidR="00A45404">
      <w:pPr>
        <w:jc w:val="both"/>
      </w:pPr>
      <w:r>
        <w:t xml:space="preserve">- </w:t>
      </w:r>
      <w:proofErr w:type="spellStart"/>
      <w:r>
        <w:t>Inženiring</w:t>
      </w:r>
      <w:proofErr w:type="spellEnd"/>
      <w:r>
        <w:t xml:space="preserve"> plus d.o.o. Ljubljana po pun. Loreni Rudolf  </w:t>
      </w:r>
      <w:proofErr w:type="spellStart"/>
      <w:r>
        <w:t>odvj</w:t>
      </w:r>
      <w:proofErr w:type="spellEnd"/>
      <w:r>
        <w:t>. u Puli</w:t>
      </w:r>
    </w:p>
    <w:p w:rsidRDefault="00A45404" w:rsidP="00A45404" w:rsidR="00F1439C" w:rsidRPr="00F1439C">
      <w:pPr>
        <w:jc w:val="both"/>
      </w:pPr>
      <w:r>
        <w:t>- Republika Hrvatska po ŽDO Pula</w:t>
      </w:r>
    </w:p>
    <w:sectPr w:rsidSect="005B44F0" w:rsidR="00F1439C" w:rsidRPr="00F1439C">
      <w:headerReference w:type="default" r:id="rId8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E88" w:rsidP="00C60648" w:rsidR="005D6E88">
      <w:r>
        <w:separator/>
      </w:r>
    </w:p>
  </w:endnote>
  <w:endnote w:id="0" w:type="continuationSeparator">
    <w:p w:rsidRDefault="005D6E88" w:rsidP="00C60648" w:rsidR="005D6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E88" w:rsidP="00C60648" w:rsidR="005D6E88">
      <w:r>
        <w:separator/>
      </w:r>
    </w:p>
  </w:footnote>
  <w:footnote w:id="0" w:type="continuationSeparator">
    <w:p w:rsidRDefault="005D6E88" w:rsidP="00C60648" w:rsidR="005D6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A45404">
      <w:t>10 St-43/2018-57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02458"/>
    <w:rsid w:val="000358D7"/>
    <w:rsid w:val="000A7837"/>
    <w:rsid w:val="00134FB2"/>
    <w:rsid w:val="00183C14"/>
    <w:rsid w:val="0018524D"/>
    <w:rsid w:val="001C0CCD"/>
    <w:rsid w:val="001C65C4"/>
    <w:rsid w:val="001D6D0A"/>
    <w:rsid w:val="001D7FEF"/>
    <w:rsid w:val="00202458"/>
    <w:rsid w:val="00215C22"/>
    <w:rsid w:val="002309F4"/>
    <w:rsid w:val="00262B4E"/>
    <w:rsid w:val="002640FE"/>
    <w:rsid w:val="00295799"/>
    <w:rsid w:val="0029744C"/>
    <w:rsid w:val="002B6635"/>
    <w:rsid w:val="002D5F7A"/>
    <w:rsid w:val="0032234E"/>
    <w:rsid w:val="00343E78"/>
    <w:rsid w:val="00355F8C"/>
    <w:rsid w:val="003D135C"/>
    <w:rsid w:val="003E6AF3"/>
    <w:rsid w:val="00405631"/>
    <w:rsid w:val="0041153F"/>
    <w:rsid w:val="00455752"/>
    <w:rsid w:val="00455EB8"/>
    <w:rsid w:val="004B6085"/>
    <w:rsid w:val="005B44F0"/>
    <w:rsid w:val="005C144C"/>
    <w:rsid w:val="005D274A"/>
    <w:rsid w:val="005D6E88"/>
    <w:rsid w:val="005E4B2D"/>
    <w:rsid w:val="00610314"/>
    <w:rsid w:val="0066721B"/>
    <w:rsid w:val="00670253"/>
    <w:rsid w:val="00673420"/>
    <w:rsid w:val="00692DF9"/>
    <w:rsid w:val="006A5E5B"/>
    <w:rsid w:val="0070590F"/>
    <w:rsid w:val="007618D0"/>
    <w:rsid w:val="00792D5F"/>
    <w:rsid w:val="00837095"/>
    <w:rsid w:val="0085204F"/>
    <w:rsid w:val="00881B72"/>
    <w:rsid w:val="008B0B74"/>
    <w:rsid w:val="008E602F"/>
    <w:rsid w:val="009E7E46"/>
    <w:rsid w:val="00A25677"/>
    <w:rsid w:val="00A45404"/>
    <w:rsid w:val="00A53A24"/>
    <w:rsid w:val="00B066BF"/>
    <w:rsid w:val="00B763E4"/>
    <w:rsid w:val="00B93F81"/>
    <w:rsid w:val="00BD6347"/>
    <w:rsid w:val="00C11B58"/>
    <w:rsid w:val="00C11E78"/>
    <w:rsid w:val="00C23C39"/>
    <w:rsid w:val="00C60648"/>
    <w:rsid w:val="00C60A39"/>
    <w:rsid w:val="00C93388"/>
    <w:rsid w:val="00D13648"/>
    <w:rsid w:val="00D5517F"/>
    <w:rsid w:val="00D75CAF"/>
    <w:rsid w:val="00DE51E6"/>
    <w:rsid w:val="00E15A7C"/>
    <w:rsid w:val="00E37E55"/>
    <w:rsid w:val="00E55F22"/>
    <w:rsid w:val="00EF1BB0"/>
    <w:rsid w:val="00F1439C"/>
    <w:rsid w:val="00F26834"/>
    <w:rsid w:val="00F71ABD"/>
    <w:rsid w:val="00F774C7"/>
    <w:rsid w:val="00FD2580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49F52AB"/>
  <w15:docId w15:val="{1529A805-6342-477C-A964-D9FAD5DB686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5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1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1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1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1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5517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rsid w:val="00D5517F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za nastavak postupka</izvorni_sadrzaj>
    <derivirana_varijabla naziv="DomainObject.Predmet.Opis_1">novi broj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CHARTER NAUTIKA SERVIS d. o. o. u stečaju</izvorni_sadrzaj>
    <derivirana_varijabla naziv="DomainObject.Predmet.ProtustrankaFormated_1">  Stečajna masa iza CHARTER NAUTIKA SERVIS d. o. o. u stečaju</derivirana_varijabla>
  </DomainObject.Predmet.ProtustrankaFormated>
  <DomainObject.Predmet.ProtustrankaFormatedOIB>
    <izvorni_sadrzaj>  Stečajna masa iza CHARTER NAUTIKA SERVIS d. o. o. u stečaju, OIB 13274801204</izvorni_sadrzaj>
    <derivirana_varijabla naziv="DomainObject.Predmet.ProtustrankaFormatedOIB_1">  Stečajna masa iza CHARTER NAUTIKA SERVIS d. o. o. u stečaju, OIB 13274801204</derivirana_varijabla>
  </DomainObject.Predmet.ProtustrankaFormatedOIB>
  <DomainObject.Predmet.ProtustrankaFormatedWithAdress>
    <izvorni_sadrzaj> Stečajna masa iza CHARTER NAUTIKA SERVIS d. o. o. u stečaju, Petrinjska 28, 10000 Zagreb</izvorni_sadrzaj>
    <derivirana_varijabla naziv="DomainObject.Predmet.ProtustrankaFormatedWithAdress_1"> Stečajna masa iza CHARTER NAUTIKA SERVIS d. o. o. u stečaju, Petrinjska 28, 10000 Zagreb</derivirana_varijabla>
  </DomainObject.Predmet.ProtustrankaFormatedWithAdress>
  <DomainObject.Predmet.ProtustrankaFormatedWithAdressOIB>
    <izvorni_sadrzaj> Stečajna masa iza CHARTER NAUTIKA SERVIS d. o. o. u stečaju, OIB 13274801204, Petrinjska 28, 10000 Zagreb</izvorni_sadrzaj>
    <derivirana_varijabla naziv="DomainObject.Predmet.ProtustrankaFormatedWithAdressOIB_1"> Stečajna masa iza CHARTER NAUTIKA SERVIS d. o. o. u stečaju, OIB 13274801204, Petrinjska 28, 10000 Zagreb</derivirana_varijabla>
  </DomainObject.Predmet.ProtustrankaFormatedWithAdressOIB>
  <DomainObject.Predmet.ProtustrankaWithAdress>
    <izvorni_sadrzaj>Stečajna masa iza CHARTER NAUTIKA SERVIS d. o. o. u stečaju Petrinjska 28, 10000 Zagreb</izvorni_sadrzaj>
    <derivirana_varijabla naziv="DomainObject.Predmet.ProtustrankaWithAdress_1">Stečajna masa iza CHARTER NAUTIKA SERVIS d. o. o. u stečaju Petrinjska 28, 10000 Zagreb</derivirana_varijabla>
  </DomainObject.Predmet.ProtustrankaWithAdress>
  <DomainObject.Predmet.ProtustrankaWithAdressOIB>
    <izvorni_sadrzaj>Stečajna masa iza CHARTER NAUTIKA SERVIS d. o. o. u stečaju, OIB 13274801204, Petrinjska 28, 10000 Zagreb</izvorni_sadrzaj>
    <derivirana_varijabla naziv="DomainObject.Predmet.ProtustrankaWithAdressOIB_1">Stečajna masa iza CHARTER NAUTIKA SERVIS d. o. o. u stečaju, OIB 13274801204, Petrinjska 28, 10000 Zagreb</derivirana_varijabla>
  </DomainObject.Predmet.ProtustrankaWithAdressOIB>
  <DomainObject.Predmet.ProtustrankaNazivFormated>
    <izvorni_sadrzaj>Stečajna masa iza CHARTER NAUTIKA SERVIS d. o. o. u stečaju</izvorni_sadrzaj>
    <derivirana_varijabla naziv="DomainObject.Predmet.ProtustrankaNazivFormated_1">Stečajna masa iza CHARTER NAUTIKA SERVIS d. o. o. u stečaju</derivirana_varijabla>
  </DomainObject.Predmet.ProtustrankaNazivFormated>
  <DomainObject.Predmet.ProtustrankaNazivFormatedOIB>
    <izvorni_sadrzaj>Stečajna masa iza CHARTER NAUTIKA SERVIS d. o. o. u stečaju, OIB 13274801204</izvorni_sadrzaj>
    <derivirana_varijabla naziv="DomainObject.Predmet.ProtustrankaNazivFormatedOIB_1">Stečajna masa iza CHARTER NAUTIKA SERVIS d. o. o. u stečaju, OIB 13274801204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183678.31</izvorni_sadrzaj>
    <derivirana_varijabla naziv="DomainObject.Predmet.TrenutnaVrijednost_1">183678.31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CHARTER NAUTIKA SERVIS d. o. o. u stečaju</item>
    </izvorni_sadrzaj>
    <derivirana_varijabla naziv="DomainObject.Predmet.ProtuStrankaListFormated_1">
      <item>Stečajna masa iza CHARTER NAUTIKA SERVIS d. o. o. u stečaju</item>
    </derivirana_varijabla>
  </DomainObject.Predmet.ProtuStrankaListFormated>
  <DomainObject.Predmet.ProtuStrankaListFormatedOIB>
    <izvorni_sadrzaj>
      <item>Stečajna masa iza CHARTER NAUTIKA SERVIS d. o. o. u stečaju, OIB 13274801204</item>
    </izvorni_sadrzaj>
    <derivirana_varijabla naziv="DomainObject.Predmet.ProtuStrankaListFormatedOIB_1">
      <item>Stečajna masa iza CHARTER NAUTIKA SERVIS d. o. o. u stečaju, OIB 13274801204</item>
    </derivirana_varijabla>
  </DomainObject.Predmet.ProtuStrankaListFormatedOIB>
  <DomainObject.Predmet.ProtuStrankaListFormatedWithAdress>
    <izvorni_sadrzaj>
      <item>Stečajna masa iza CHARTER NAUTIKA SERVIS d. o. o. u stečaju, Petrinjska 28, 10000 Zagreb</item>
    </izvorni_sadrzaj>
    <derivirana_varijabla naziv="DomainObject.Predmet.ProtuStrankaListFormatedWithAdress_1">
      <item>Stečajna masa iza CHARTER NAUTIKA SERVIS d. o. o. u stečaju, Petrinjska 28, 10000 Zagreb</item>
    </derivirana_varijabla>
  </DomainObject.Predmet.ProtuStrankaListFormatedWithAdress>
  <DomainObject.Predmet.ProtuStrankaListFormatedWithAdressOIB>
    <izvorni_sadrzaj>
      <item>Stečajna masa iza CHARTER NAUTIKA SERVIS d. o. o. u stečaju, OIB 13274801204, Petrinjska 28, 10000 Zagreb</item>
    </izvorni_sadrzaj>
    <derivirana_varijabla naziv="DomainObject.Predmet.ProtuStrankaListFormatedWithAdressOIB_1">
      <item>Stečajna masa iza CHARTER NAUTIKA SERVIS d. o. o. u stečaju, OIB 13274801204, Petrinjska 28, 10000 Zagreb</item>
    </derivirana_varijabla>
  </DomainObject.Predmet.ProtuStrankaListFormatedWithAdressOIB>
  <DomainObject.Predmet.ProtuStrankaListNazivFormated>
    <izvorni_sadrzaj>
      <item>Stečajna masa iza CHARTER NAUTIKA SERVIS d. o. o. u stečaju</item>
    </izvorni_sadrzaj>
    <derivirana_varijabla naziv="DomainObject.Predmet.ProtuStrankaListNazivFormated_1">
      <item>Stečajna masa iza CHARTER NAUTIKA SERVIS d. o. o. u stečaju</item>
    </derivirana_varijabla>
  </DomainObject.Predmet.ProtuStrankaListNazivFormated>
  <DomainObject.Predmet.ProtuStrankaListNazivFormatedOIB>
    <izvorni_sadrzaj>
      <item>Stečajna masa iza CHARTER NAUTIKA SERVIS d. o. o. u stečaju, OIB 13274801204</item>
    </izvorni_sadrzaj>
    <derivirana_varijabla naziv="DomainObject.Predmet.ProtuStrankaListNazivFormatedOIB_1">
      <item>Stečajna masa iza CHARTER NAUTIKA SERVIS d. o. o. u stečaju, OIB 13274801204</item>
    </derivirana_varijabla>
  </DomainObject.Predmet.ProtuStrankaListNazivFormatedOIB>
  <DomainObject.Predmet.OstaliListFormated>
    <izvorni_sadrzaj>
      <item>odvj. Lorena Rudolf</item>
    </izvorni_sadrzaj>
    <derivirana_varijabla naziv="DomainObject.Predmet.OstaliListFormated_1">
      <item>odvj. Lorena Rudolf</item>
    </derivirana_varijabla>
  </DomainObject.Predmet.OstaliListFormated>
  <DomainObject.Predmet.OstaliListFormatedOIB>
    <izvorni_sadrzaj>
      <item>odvj. Lorena Rudolf</item>
    </izvorni_sadrzaj>
    <derivirana_varijabla naziv="DomainObject.Predmet.OstaliListFormatedOIB_1">
      <item>odvj. Lorena Rudolf</item>
    </derivirana_varijabla>
  </DomainObject.Predmet.OstaliListFormatedOIB>
  <DomainObject.Predmet.OstaliListFormatedWithAdress>
    <izvorni_sadrzaj>
      <item>odvj. Lorena Rudolf, Sv. Teodora 2, 52100 Pula</item>
    </izvorni_sadrzaj>
    <derivirana_varijabla naziv="DomainObject.Predmet.OstaliListFormatedWithAdress_1">
      <item>odvj. Lorena Rudolf, Sv. Teodora 2, 52100 Pula</item>
    </derivirana_varijabla>
  </DomainObject.Predmet.OstaliListFormatedWithAdress>
  <DomainObject.Predmet.OstaliListFormatedWithAdressOIB>
    <izvorni_sadrzaj>
      <item>odvj. Lorena Rudolf, Sv. Teodora 2, 52100 Pula</item>
    </izvorni_sadrzaj>
    <derivirana_varijabla naziv="DomainObject.Predmet.OstaliListFormatedWithAdressOIB_1">
      <item>odvj. Lorena Rudolf, Sv. Teodora 2, 52100 Pula</item>
    </derivirana_varijabla>
  </DomainObject.Predmet.OstaliListFormatedWithAdressOIB>
  <DomainObject.Predmet.OstaliListNazivFormated>
    <izvorni_sadrzaj>
      <item>odvj. Lorena Rudolf</item>
    </izvorni_sadrzaj>
    <derivirana_varijabla naziv="DomainObject.Predmet.OstaliListNazivFormated_1">
      <item>odvj. Lorena Rudolf</item>
    </derivirana_varijabla>
  </DomainObject.Predmet.OstaliListNazivFormated>
  <DomainObject.Predmet.OstaliListNazivFormatedOIB>
    <izvorni_sadrzaj>
      <item>odvj. Lorena Rudolf</item>
    </izvorni_sadrzaj>
    <derivirana_varijabla naziv="DomainObject.Predmet.OstaliListNazivFormatedOIB_1">
      <item>odvj. Lorena Rudolf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CHARTER NAUTIKA SERVIS d. o. o. u stečaju</izvorni_sadrzaj>
    <derivirana_varijabla naziv="DomainObject.Predmet.ProtustrankaIDrugi_1">Stečajna masa iza CHARTER NAUTIKA SERVIS d. o. 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CHARTER NAUTIKA SERVIS d. o. o. u stečaju, OIB 13274801204, Petrinjska 28, 10000 Zagreb</izvorni_sadrzaj>
    <derivirana_varijabla naziv="DomainObject.Predmet.ProtustrankaIDrugiAdressOIB_1">Stečajna masa iza CHARTER NAUTIKA SERVIS d. o. o. u stečaju, OIB 13274801204,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CHARTER NAUTIKA SERVIS d. o. o. u stečaju</item>
      <item>Stečajni upravitelj Ivan Gjurašić</item>
      <item>odvj. Lorena Rudolf</item>
    </izvorni_sadrzaj>
    <derivirana_varijabla naziv="DomainObject.Predmet.SudioniciListNaziv_1">
      <item>Stečajna masa iza CHARTER NAUTIKA SERVIS d. o. o. u stečaju</item>
      <item>Stečajni upravitelj Ivan Gjurašić</item>
      <item>odvj. Lorena Rudolf</item>
    </derivirana_varijabla>
  </DomainObject.Predmet.SudioniciListNaziv>
  <DomainObject.Predmet.SudioniciListAdressOIB>
    <izvorni_sadrzaj>
      <item>Stečajna masa iza CHARTER NAUTIKA SERVIS d. o. o. u stečaju, OIB 13274801204, Petrinjska 28,10000 Zagreb</item>
      <item>Stečajni upravitelj Ivan Gjurašić, OIB 66025260916, Petrinjska 28,10000 Zagreb</item>
      <item>odvj. Lorena Rudolf, Sv. Teodora 2,52100 Pula</item>
    </izvorni_sadrzaj>
    <derivirana_varijabla naziv="DomainObject.Predmet.SudioniciListAdressOIB_1">
      <item>Stečajna masa iza CHARTER NAUTIKA SERVIS d. o. o. u stečaju, OIB 13274801204, Petrinjska 28,10000 Zagreb</item>
      <item>Stečajni upravitelj Ivan Gjurašić, OIB 66025260916, Petrinjska 28,10000 Zagreb</item>
      <item>odvj. Lorena Rudolf,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13274801204</item>
      <item>, OIB 66025260916</item>
      <item>, OIB null</item>
    </izvorni_sadrzaj>
    <derivirana_varijabla naziv="DomainObject.Predmet.SudioniciListNazivOIB_1">
      <item>, OIB 13274801204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2018.</izvorni_sadrzaj>
    <derivirana_varijabla naziv="DomainObject.Predmet.DatumZadnjeOdrzaneSudskeRadnje_1">11. svibnja 2018.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St-43/2018-50</izvorni_sadrzaj>
    <derivirana_varijabla naziv="DomainObject.PredzadnjaOdlukaIzPredmeta.Oznaka_1">St-43/2018-50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229</properties:Words>
  <properties:Characters>1167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2019-02-19T13:51:00Z</dcterms:created>
  <dc:creator>drabar</dc:creator>
  <cp:keywords/>
  <cp:lastModifiedBy>Sanja Lakošeljac</cp:lastModifiedBy>
  <cp:lastPrinted>2019-02-19T13:56:00Z</cp:lastPrinted>
  <dcterms:modified xmlns:xsi="http://www.w3.org/2001/XMLSchema-instance" xsi:type="dcterms:W3CDTF">2019-02-19T13:56:00Z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za ročište za diobu kupovnine St-43-18.docx)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