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a170" w14:paraId="c70a170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226231" w:rsidP="00584931" w:rsidR="004835B2">
      <w:pPr>
        <w:ind w:left="5040"/>
        <w:jc w:val="right"/>
      </w:pPr>
      <w:r>
        <w:t>IVAN ŠESTAN</w:t>
      </w:r>
    </w:p>
    <w:p w:rsidRDefault="00226231" w:rsidP="00584931" w:rsidR="00226231">
      <w:pPr>
        <w:ind w:left="5040"/>
        <w:jc w:val="right"/>
      </w:pPr>
      <w:r>
        <w:t>Briševo 78</w:t>
      </w:r>
    </w:p>
    <w:p w:rsidRDefault="00226231" w:rsidP="00584931" w:rsidR="00226231">
      <w:pPr>
        <w:ind w:left="5040"/>
        <w:jc w:val="right"/>
      </w:pPr>
      <w:r>
        <w:t>POLIČNIK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FE3379">
        <w:t>48</w:t>
      </w:r>
      <w:r w:rsidR="004835B2">
        <w:t>9</w:t>
      </w:r>
      <w:r>
        <w:t xml:space="preserve">/16-5 od </w:t>
      </w:r>
      <w:r w:rsidR="00847E11">
        <w:t>05. travnja</w:t>
      </w:r>
      <w:r>
        <w:t xml:space="preserve"> 2016. pokrenut je prethodni postupak radi utvrđivanja uvjeta za otvaranje stečajnog postupka nad stečajnim dužnikom </w:t>
      </w:r>
      <w:r w:rsidR="00226231">
        <w:t>ELEKTRO FORTIS d.o.o., Poličnik, Briševo 78, Poličnik, OIB: 74487899881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21</w:t>
      </w:r>
      <w:r>
        <w:t xml:space="preserve">. travnja 2016. u </w:t>
      </w:r>
      <w:r w:rsidR="00FE3379">
        <w:t>09</w:t>
      </w:r>
      <w:r>
        <w:t>,</w:t>
      </w:r>
      <w:r w:rsidR="00226231">
        <w:t>15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21</w:t>
      </w:r>
      <w:r>
        <w:t xml:space="preserve">. travnja 2016. u </w:t>
      </w:r>
      <w:r w:rsidR="004835B2">
        <w:t>09</w:t>
      </w:r>
      <w:r>
        <w:t>,</w:t>
      </w:r>
      <w:r w:rsidR="00226231">
        <w:t>20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47E11">
        <w:t>05.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847E11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44819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226231">
      <w:rPr>
        <w:b/>
        <w:bCs/>
        <w:sz w:val="28"/>
      </w:rPr>
      <w:t>488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8153B"/>
    <w:rsid w:val="001A5889"/>
    <w:rsid w:val="001A7D41"/>
    <w:rsid w:val="001C637E"/>
    <w:rsid w:val="001D4440"/>
    <w:rsid w:val="002160D8"/>
    <w:rsid w:val="0022389F"/>
    <w:rsid w:val="00226231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81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5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53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53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53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81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5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53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53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53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FORTIS društvo s ograničenom  odgovornošću za trgovinu i usluge</izvorni_sadrzaj>
    <derivirana_varijabla naziv="DomainObject.Predmet.ProtustrankaFormated_1">  ELEKTRO FORTIS društvo s ograničenom  odgovornošću za trgovinu i usluge</derivirana_varijabla>
  </DomainObject.Predmet.ProtustrankaFormated>
  <DomainObject.Predmet.ProtustrankaFormatedOIB>
    <izvorni_sadrzaj>  ELEKTRO FORTIS društvo s ograničenom  odgovornošću za trgovinu i usluge, OIB 74487899881</izvorni_sadrzaj>
    <derivirana_varijabla naziv="DomainObject.Predmet.ProtustrankaFormatedOIB_1">  ELEKTRO FORTIS društvo s ograničenom  odgovornošću za trgovinu i usluge, OIB 74487899881</derivirana_varijabla>
  </DomainObject.Predmet.ProtustrankaFormatedOIB>
  <DomainObject.Predmet.ProtustrankaFormatedWithAdress>
    <izvorni_sadrzaj> ELEKTRO FORTIS društvo s ograničenom  odgovornošću za trgovinu i usluge, Briševo 78, 23241 Poličnik</izvorni_sadrzaj>
    <derivirana_varijabla naziv="DomainObject.Predmet.ProtustrankaFormatedWithAdress_1"> ELEKTRO FORTIS društvo s ograničenom  odgovornošću za trgovinu i usluge, Briševo 78, 23241 Poličnik</derivirana_varijabla>
  </DomainObject.Predmet.ProtustrankaFormatedWithAdress>
  <DomainObject.Predmet.ProtustrankaFormatedWithAdressOIB>
    <izvorni_sadrzaj> ELEKTRO FORTIS društvo s ograničenom  odgovornošću za trgovinu i usluge, OIB 74487899881, Briševo 78, 23241 Poličnik</izvorni_sadrzaj>
    <derivirana_varijabla naziv="DomainObject.Predmet.ProtustrankaFormatedWithAdressOIB_1"> ELEKTRO FORTIS društvo s ograničenom  odgovornošću za trgovinu i usluge, OIB 74487899881, Briševo 78, 23241 Poličnik</derivirana_varijabla>
  </DomainObject.Predmet.ProtustrankaFormatedWithAdressOIB>
  <DomainObject.Predmet.ProtustrankaWithAdress>
    <izvorni_sadrzaj>ELEKTRO FORTIS društvo s ograničenom  odgovornošću za trgovinu i usluge Briševo 78, 23241 Poličnik</izvorni_sadrzaj>
    <derivirana_varijabla naziv="DomainObject.Predmet.ProtustrankaWithAdress_1">ELEKTRO FORTIS društvo s ograničenom  odgovornošću za trgovinu i usluge Briševo 78, 23241 Poličnik</derivirana_varijabla>
  </DomainObject.Predmet.ProtustrankaWithAdress>
  <DomainObject.Predmet.ProtustrankaWithAdressOIB>
    <izvorni_sadrzaj>ELEKTRO FORTIS društvo s ograničenom  odgovornošću za trgovinu i usluge, OIB 74487899881, Briševo 78, 23241 Poličnik</izvorni_sadrzaj>
    <derivirana_varijabla naziv="DomainObject.Predmet.ProtustrankaWithAdressOIB_1">ELEKTRO FORTIS društvo s ograničenom  odgovornošću za trgovinu i usluge, OIB 74487899881, Briševo 78, 23241 Poličnik</derivirana_varijabla>
  </DomainObject.Predmet.ProtustrankaWithAdressOIB>
  <DomainObject.Predmet.ProtustrankaNazivFormated>
    <izvorni_sadrzaj>ELEKTRO FORTIS društvo s ograničenom  odgovornošću za trgovinu i usluge</izvorni_sadrzaj>
    <derivirana_varijabla naziv="DomainObject.Predmet.ProtustrankaNazivFormated_1">ELEKTRO FORTIS društvo s ograničenom  odgovornošću za trgovinu i usluge</derivirana_varijabla>
  </DomainObject.Predmet.ProtustrankaNazivFormated>
  <DomainObject.Predmet.ProtustrankaNazivFormatedOIB>
    <izvorni_sadrzaj>ELEKTRO FORTIS društvo s ograničenom  odgovornošću za trgovinu i usluge, OIB 74487899881</izvorni_sadrzaj>
    <derivirana_varijabla naziv="DomainObject.Predmet.ProtustrankaNazivFormatedOIB_1">ELEKTRO FORTIS društvo s ograničenom  odgovornošću za trgovinu i usluge, OIB 74487899881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47049.52</izvorni_sadrzaj>
    <derivirana_varijabla naziv="DomainObject.Predmet.TrenutnaVrijednost_1">47049.52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ELEKTRO FORTIS društvo s ograničenom  odgovornošću za trgovinu i usluge</item>
    </izvorni_sadrzaj>
    <derivirana_varijabla naziv="DomainObject.Predmet.ProtuStrankaListFormated_1">
      <item>ELEKTRO FORTIS društvo s ograničenom  odgovornošću za trgovinu i usluge</item>
    </derivirana_varijabla>
  </DomainObject.Predmet.ProtuStrankaListFormated>
  <DomainObject.Predmet.ProtuStrankaListFormatedOIB>
    <izvorni_sadrzaj>
      <item>ELEKTRO FORTIS društvo s ograničenom  odgovornošću za trgovinu i usluge, OIB 74487899881</item>
    </izvorni_sadrzaj>
    <derivirana_varijabla naziv="DomainObject.Predmet.ProtuStrankaListFormatedOIB_1">
      <item>ELEKTRO FORTIS društvo s ograničenom  odgovornošću za trgovinu i usluge, OIB 74487899881</item>
    </derivirana_varijabla>
  </DomainObject.Predmet.ProtuStrankaListFormatedOIB>
  <DomainObject.Predmet.ProtuStrankaListFormatedWithAdress>
    <izvorni_sadrzaj>
      <item>ELEKTRO FORTIS društvo s ograničenom  odgovornošću za trgovinu i usluge, Briševo 78, 23241 Poličnik</item>
    </izvorni_sadrzaj>
    <derivirana_varijabla naziv="DomainObject.Predmet.ProtuStrankaListFormatedWithAdress_1">
      <item>ELEKTRO FORTIS društvo s ograničenom  odgovornošću za trgovinu i usluge, Briševo 78, 23241 Poličnik</item>
    </derivirana_varijabla>
  </DomainObject.Predmet.ProtuStrankaListFormatedWithAdress>
  <DomainObject.Predmet.ProtuStrankaListFormatedWithAdressOIB>
    <izvorni_sadrzaj>
      <item>ELEKTRO FORTIS društvo s ograničenom  odgovornošću za trgovinu i usluge, OIB 74487899881, Briševo 78, 23241 Poličnik</item>
    </izvorni_sadrzaj>
    <derivirana_varijabla naziv="DomainObject.Predmet.ProtuStrankaListFormatedWithAdressOIB_1">
      <item>ELEKTRO FORTIS društvo s ograničenom  odgovornošću za trgovinu i usluge, OIB 74487899881, Briševo 78, 23241 Poličnik</item>
    </derivirana_varijabla>
  </DomainObject.Predmet.ProtuStrankaListFormatedWithAdressOIB>
  <DomainObject.Predmet.ProtuStrankaListNazivFormated>
    <izvorni_sadrzaj>
      <item>ELEKTRO FORTIS društvo s ograničenom  odgovornošću za trgovinu i usluge</item>
    </izvorni_sadrzaj>
    <derivirana_varijabla naziv="DomainObject.Predmet.ProtuStrankaListNazivFormated_1">
      <item>ELEKTRO FORTIS društvo s ograničenom  odgovornošću za trgovinu i usluge</item>
    </derivirana_varijabla>
  </DomainObject.Predmet.ProtuStrankaListNazivFormated>
  <DomainObject.Predmet.ProtuStrankaListNazivFormatedOIB>
    <izvorni_sadrzaj>
      <item>ELEKTRO FORTIS društvo s ograničenom  odgovornošću za trgovinu i usluge, OIB 74487899881</item>
    </izvorni_sadrzaj>
    <derivirana_varijabla naziv="DomainObject.Predmet.ProtuStrankaListNazivFormatedOIB_1">
      <item>ELEKTRO FORTIS društvo s ograničenom  odgovornošću za trgovinu i usluge, OIB 74487899881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ELEKTRO FORTIS društvo s ograničenom  odgovornošću za trgovinu i usluge</izvorni_sadrzaj>
    <derivirana_varijabla naziv="DomainObject.Predmet.ProtustrankaIDrugi_1">ELEKTRO FORTIS društvo s ograničenom 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ELEKTRO FORTIS društvo s ograničenom  odgovornošću za trgovinu i usluge, OIB 74487899881, Briševo 78, 23241 Poličnik</izvorni_sadrzaj>
    <derivirana_varijabla naziv="DomainObject.Predmet.ProtustrankaIDrugiAdressOIB_1">ELEKTRO FORTIS društvo s ograničenom  odgovornošću za trgovinu i usluge, OIB 74487899881, Briševo 78,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ELEKTRO FORTIS društvo s ograničenom  odgovornošću za trgovinu i usluge</item>
    </izvorni_sadrzaj>
    <derivirana_varijabla naziv="DomainObject.Predmet.SudioniciListNaziv_1">
      <item>FINA</item>
      <item>ELEKTRO FORTIS društvo s ograničenom  odgovornošću za trgovinu i usluge</item>
    </derivirana_varijabla>
  </DomainObject.Predmet.SudioniciListNaziv>
  <DomainObject.Predmet.SudioniciListAdressOIB>
    <izvorni_sadrzaj>
      <item>FINA, OIB 85821130368</item>
      <item>ELEKTRO FORTIS društvo s ograničenom  odgovornošću za trgovinu i usluge, OIB 74487899881, Briševo 78,23241 Poličnik</item>
    </izvorni_sadrzaj>
    <derivirana_varijabla naziv="DomainObject.Predmet.SudioniciListAdressOIB_1">
      <item>FINA, OIB 85821130368</item>
      <item>ELEKTRO FORTIS društvo s ograničenom  odgovornošću za trgovinu i usluge, OIB 74487899881, Briševo 78,23241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74487899881</item>
    </izvorni_sadrzaj>
    <derivirana_varijabla naziv="DomainObject.Predmet.SudioniciListNazivOIB_1">
      <item>, OIB 85821130368</item>
      <item>, OIB 74487899881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64854B-2712-4CE6-AECC-BF6AC4A6A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873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2016-04-05T13:14:00Z</dcterms:created>
  <dc:creator>Ardena Bajlo</dc:creator>
  <cp:lastModifiedBy>Martina Kalmeta</cp:lastModifiedBy>
  <cp:lastPrinted>2016-04-05T13:09:00Z</cp:lastPrinted>
  <dcterms:modified xmlns:xsi="http://www.w3.org/2001/XMLSchema-instance" xsi:type="dcterms:W3CDTF">2016-04-06T09:43:00Z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