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74ea9" w14:paraId="2374ea9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9B6359">
        <w:t>3269</w:t>
      </w:r>
      <w:r>
        <w:t>/2015</w:t>
      </w:r>
      <w:r w:rsidR="00631B3C">
        <w:t>-8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9B6359" w:rsidRPr="00EF2EA2">
        <w:t>IMPRIMEO d.o.o., Anina 25, Zagreb, OIB: 25913801684</w:t>
      </w:r>
      <w:r>
        <w:t xml:space="preserve">, dana      </w:t>
      </w:r>
      <w:r w:rsidR="00BB18D2">
        <w:t>26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9B6359" w:rsidRPr="00EF2EA2">
        <w:t>IMPRIMEO d.o.o., Anina 25, Zagreb, OIB: 25913801684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Steča</w:t>
      </w:r>
      <w:r w:rsidR="00BB18D2">
        <w:t>jni postupak otvoren je dana 26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</w:t>
      </w:r>
      <w:r w:rsidR="00BB18D2">
        <w:t xml:space="preserve">jnog upravitelja imenuje se </w:t>
      </w:r>
      <w:r w:rsidR="00BB18D2" w:rsidRPr="00BB18D2">
        <w:t>NEVEN PAVIŠIĆ iz Sesveta, Prva prigorska 21a, OIB:13342388025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9B6359" w:rsidRPr="00EF2EA2">
        <w:t>IMPRIMEO d.o.o., Anina 25, Zagreb, OIB: 25913801684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BB18D2" w:rsidP="00047C0E" w:rsidR="00047C0E">
      <w:pPr>
        <w:pStyle w:val="Bezproreda"/>
        <w:jc w:val="center"/>
      </w:pPr>
      <w:r>
        <w:t>U Zagrebu, 26</w:t>
      </w:r>
      <w:r w:rsidR="00047C0E"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631B3C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631B3C" w:rsidP="00631B3C" w:rsidR="00631B3C">
      <w:pPr>
        <w:pStyle w:val="Bezproreda"/>
        <w:jc w:val="right"/>
      </w:pPr>
      <w:r>
        <w:t xml:space="preserve"> Za točnost otpravka-ovlašteni službenik:</w:t>
      </w:r>
    </w:p>
    <w:p w:rsidRDefault="00631B3C" w:rsidP="00631B3C" w:rsidR="00631B3C">
      <w:pPr>
        <w:pStyle w:val="Bezproreda"/>
        <w:jc w:val="right"/>
      </w:pPr>
      <w:r>
        <w:t xml:space="preserve">Tanja Štraubert </w:t>
      </w:r>
    </w:p>
    <w:sectPr w:rsidSect="00EF1FD3" w:rsidR="00631B3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0F0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B875B4">
          <w:t>3269/2015</w:t>
        </w:r>
        <w:r w:rsidR="00631B3C">
          <w:t>-8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3A3366"/>
    <w:rsid w:val="004E266D"/>
    <w:rsid w:val="00631B3C"/>
    <w:rsid w:val="00677951"/>
    <w:rsid w:val="0092753F"/>
    <w:rsid w:val="009B6359"/>
    <w:rsid w:val="00AA7B27"/>
    <w:rsid w:val="00AE11D4"/>
    <w:rsid w:val="00B875B4"/>
    <w:rsid w:val="00BB18D2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0F0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631B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B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B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B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B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631B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B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B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B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B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3269</izvorni_sadrzaj>
    <derivirana_varijabla naziv="DomainObject.Predmet.Broj_1">3269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St-3269/2015</izvorni_sadrzaj>
    <derivirana_varijabla naziv="DomainObject.Predmet.OznakaBroj_1">St-3269/2015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IMPRIMEO d.o.o. zastupanog po punomoćniku Renato Kunštek</izvorni_sadrzaj>
    <derivirana_varijabla naziv="DomainObject.Predmet.ProtustrankaFormated_1">  IMPRIMEO d.o.o. zastupanog po punomoćniku Renato Kunštek</derivirana_varijabla>
  </DomainObject.Predmet.ProtustrankaFormated>
  <DomainObject.Predmet.ProtustrankaFormatedOIB>
    <izvorni_sadrzaj>  IMPRIMEO d.o.o., OIB 25913801684 zastupanog po punomoćniku Renato Kunštek</izvorni_sadrzaj>
    <derivirana_varijabla naziv="DomainObject.Predmet.ProtustrankaFormatedOIB_1">  IMPRIMEO d.o.o., OIB 25913801684 zastupanog po punomoćniku Renato Kunštek</derivirana_varijabla>
  </DomainObject.Predmet.ProtustrankaFormatedOIB>
  <DomainObject.Predmet.ProtustrankaFormatedWithAdress>
    <izvorni_sadrzaj> IMPRIMEO d.o.o., Anina 25, 10000 Zagreb zastupanog po punomoćniku Renato Kunštek</izvorni_sadrzaj>
    <derivirana_varijabla naziv="DomainObject.Predmet.ProtustrankaFormatedWithAdress_1"> IMPRIMEO d.o.o., Anina 25, 10000 Zagreb zastupanog po punomoćniku Renato Kunštek</derivirana_varijabla>
  </DomainObject.Predmet.ProtustrankaFormatedWithAdress>
  <DomainObject.Predmet.ProtustrankaFormatedWithAdressOIB>
    <izvorni_sadrzaj> IMPRIMEO d.o.o., OIB 25913801684, Anina 25, 10000 Zagreb zastupanog po punomoćniku Renato Kunštek</izvorni_sadrzaj>
    <derivirana_varijabla naziv="DomainObject.Predmet.ProtustrankaFormatedWithAdressOIB_1"> IMPRIMEO d.o.o., OIB 25913801684, Anina 25, 10000 Zagreb zastupanog po punomoćniku Renato Kunštek</derivirana_varijabla>
  </DomainObject.Predmet.ProtustrankaFormatedWithAdressOIB>
  <DomainObject.Predmet.ProtustrankaWithAdress>
    <izvorni_sadrzaj>IMPRIMEO d.o.o. Anina 25, 10000 Zagreb</izvorni_sadrzaj>
    <derivirana_varijabla naziv="DomainObject.Predmet.ProtustrankaWithAdress_1">IMPRIMEO d.o.o. Anina 25, 10000 Zagreb</derivirana_varijabla>
  </DomainObject.Predmet.ProtustrankaWithAdress>
  <DomainObject.Predmet.ProtustrankaWithAdressOIB>
    <izvorni_sadrzaj>IMPRIMEO d.o.o., OIB 25913801684, Anina 25, 10000 Zagreb</izvorni_sadrzaj>
    <derivirana_varijabla naziv="DomainObject.Predmet.ProtustrankaWithAdressOIB_1">IMPRIMEO d.o.o., OIB 25913801684, Anina 25, 10000 Zagreb</derivirana_varijabla>
  </DomainObject.Predmet.ProtustrankaWithAdressOIB>
  <DomainObject.Predmet.ProtustrankaNazivFormated>
    <izvorni_sadrzaj>IMPRIMEO d.o.o.</izvorni_sadrzaj>
    <derivirana_varijabla naziv="DomainObject.Predmet.ProtustrankaNazivFormated_1">IMPRIMEO d.o.o.</derivirana_varijabla>
  </DomainObject.Predmet.ProtustrankaNazivFormated>
  <DomainObject.Predmet.ProtustrankaNazivFormatedOIB>
    <izvorni_sadrzaj>IMPRIMEO d.o.o., OIB 25913801684</izvorni_sadrzaj>
    <derivirana_varijabla naziv="DomainObject.Predmet.ProtustrankaNazivFormatedOIB_1">IMPRIMEO d.o.o., OIB 25913801684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IMPRIMEO d.o.o. zastupanog po punomoćniku Renato Kunštek</item>
    </izvorni_sadrzaj>
    <derivirana_varijabla naziv="DomainObject.Predmet.ProtuStrankaListFormated_1">
      <item>IMPRIMEO d.o.o. zastupanog po punomoćniku Renato Kunštek</item>
    </derivirana_varijabla>
  </DomainObject.Predmet.ProtuStrankaListFormated>
  <DomainObject.Predmet.ProtuStrankaListFormatedOIB>
    <izvorni_sadrzaj>
      <item>IMPRIMEO d.o.o., OIB 25913801684 zastupanog po punomoćniku Renato Kunštek</item>
    </izvorni_sadrzaj>
    <derivirana_varijabla naziv="DomainObject.Predmet.ProtuStrankaListFormatedOIB_1">
      <item>IMPRIMEO d.o.o., OIB 25913801684 zastupanog po punomoćniku Renato Kunštek</item>
    </derivirana_varijabla>
  </DomainObject.Predmet.ProtuStrankaListFormatedOIB>
  <DomainObject.Predmet.ProtuStrankaListFormatedWithAdress>
    <izvorni_sadrzaj>
      <item>IMPRIMEO d.o.o., Anina 25, 10000 Zagreb zastupanog po punomoćniku Renato Kunštek</item>
    </izvorni_sadrzaj>
    <derivirana_varijabla naziv="DomainObject.Predmet.ProtuStrankaListFormatedWithAdress_1">
      <item>IMPRIMEO d.o.o., Anina 25, 10000 Zagreb zastupanog po punomoćniku Renato Kunštek</item>
    </derivirana_varijabla>
  </DomainObject.Predmet.ProtuStrankaListFormatedWithAdress>
  <DomainObject.Predmet.ProtuStrankaListFormatedWithAdressOIB>
    <izvorni_sadrzaj>
      <item>IMPRIMEO d.o.o., OIB 25913801684, Anina 25, 10000 Zagreb zastupanog po punomoćniku Renato Kunštek</item>
    </izvorni_sadrzaj>
    <derivirana_varijabla naziv="DomainObject.Predmet.ProtuStrankaListFormatedWithAdressOIB_1">
      <item>IMPRIMEO d.o.o., OIB 25913801684, Anina 25, 10000 Zagreb zastupanog po punomoćniku Renato Kunštek</item>
    </derivirana_varijabla>
  </DomainObject.Predmet.ProtuStrankaListFormatedWithAdressOIB>
  <DomainObject.Predmet.ProtuStrankaListNazivFormated>
    <izvorni_sadrzaj>
      <item>IMPRIMEO d.o.o.</item>
    </izvorni_sadrzaj>
    <derivirana_varijabla naziv="DomainObject.Predmet.ProtuStrankaListNazivFormated_1">
      <item>IMPRIMEO d.o.o.</item>
    </derivirana_varijabla>
  </DomainObject.Predmet.ProtuStrankaListNazivFormated>
  <DomainObject.Predmet.ProtuStrankaListNazivFormatedOIB>
    <izvorni_sadrzaj>
      <item>IMPRIMEO d.o.o., OIB 25913801684</item>
    </izvorni_sadrzaj>
    <derivirana_varijabla naziv="DomainObject.Predmet.ProtuStrankaListNazivFormatedOIB_1">
      <item>IMPRIMEO d.o.o., OIB 25913801684</item>
    </derivirana_varijabla>
  </DomainObject.Predmet.ProtuStrankaListNazivFormatedOIB>
  <DomainObject.Predmet.OstaliListFormated>
    <izvorni_sadrzaj>
      <item>Neven Pavišić</item>
      <item>Renato Kunštek punomoćnik sudionika u postupku IMPRIMEO d.o.o.</item>
    </izvorni_sadrzaj>
    <derivirana_varijabla naziv="DomainObject.Predmet.OstaliListFormated_1">
      <item>Neven Pavišić</item>
      <item>Renato Kunštek punomoćnik sudionika u postupku IMPRIMEO d.o.o.</item>
    </derivirana_varijabla>
  </DomainObject.Predmet.OstaliListFormated>
  <DomainObject.Predmet.OstaliListFormatedOIB>
    <izvorni_sadrzaj>
      <item>Neven Pavišić, OIB 13342388025</item>
      <item>Renato Kunštek, OIB 75568636314 punomoćnik sudionika u postupku IMPRIMEO d.o.o.</item>
    </izvorni_sadrzaj>
    <derivirana_varijabla naziv="DomainObject.Predmet.OstaliListFormatedOIB_1">
      <item>Neven Pavišić, OIB 13342388025</item>
      <item>Renato Kunštek, OIB 75568636314 punomoćnik sudionika u postupku IMPRIMEO d.o.o.</item>
    </derivirana_varijabla>
  </DomainObject.Predmet.OstaliListFormatedOIB>
  <DomainObject.Predmet.OstaliListFormatedWithAdress>
    <izvorni_sadrzaj>
      <item>Neven Pavišić, Prva Prigorska 21a, 10360 Sesvete</item>
      <item>Renato Kunštek, Zagorska 42, 10000 Zagreb punomoćnik sudionika u postupku IMPRIMEO d.o.o.</item>
    </izvorni_sadrzaj>
    <derivirana_varijabla naziv="DomainObject.Predmet.OstaliListFormatedWithAdress_1">
      <item>Neven Pavišić, Prva Prigorska 21a, 10360 Sesvete</item>
      <item>Renato Kunštek, Zagorska 42, 10000 Zagreb punomoćnik sudionika u postupku IMPRIMEO d.o.o.</item>
    </derivirana_varijabla>
  </DomainObject.Predmet.OstaliListFormatedWithAdress>
  <DomainObject.Predmet.OstaliListFormatedWithAdressOIB>
    <izvorni_sadrzaj>
      <item>Neven Pavišić, OIB 13342388025, Prva Prigorska 21a, 10360 Sesvete</item>
      <item>Renato Kunštek, OIB 75568636314, Zagorska 42, 10000 Zagreb punomoćnik sudionika u postupku IMPRIMEO d.o.o.</item>
    </izvorni_sadrzaj>
    <derivirana_varijabla naziv="DomainObject.Predmet.OstaliListFormatedWithAdressOIB_1">
      <item>Neven Pavišić, OIB 13342388025, Prva Prigorska 21a, 10360 Sesvete</item>
      <item>Renato Kunštek, OIB 75568636314, Zagorska 42, 10000 Zagreb punomoćnik sudionika u postupku IMPRIMEO d.o.o.</item>
    </derivirana_varijabla>
  </DomainObject.Predmet.OstaliListFormatedWithAdressOIB>
  <DomainObject.Predmet.OstaliListNazivFormated>
    <izvorni_sadrzaj>
      <item>Neven Pavišić</item>
      <item>Renato Kunštek</item>
    </izvorni_sadrzaj>
    <derivirana_varijabla naziv="DomainObject.Predmet.OstaliListNazivFormated_1">
      <item>Neven Pavišić</item>
      <item>Renato Kunštek</item>
    </derivirana_varijabla>
  </DomainObject.Predmet.OstaliListNazivFormated>
  <DomainObject.Predmet.OstaliListNazivFormatedOIB>
    <izvorni_sadrzaj>
      <item>Neven Pavišić, OIB 13342388025</item>
      <item>Renato Kunštek, OIB 75568636314</item>
    </izvorni_sadrzaj>
    <derivirana_varijabla naziv="DomainObject.Predmet.OstaliListNazivFormatedOIB_1">
      <item>Neven Pavišić, OIB 13342388025</item>
      <item>Renato Kunštek, OIB 75568636314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IMPRIMEO d.o.o.</izvorni_sadrzaj>
    <derivirana_varijabla naziv="DomainObject.Predmet.ProtustrankaIDrugi_1">IMPRIMEO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IMPRIMEO d.o.o., OIB 25913801684, Anina 25, 10000 Zagreb</izvorni_sadrzaj>
    <derivirana_varijabla naziv="DomainObject.Predmet.ProtustrankaIDrugiAdressOIB_1">IMPRIMEO d.o.o., OIB 25913801684, Anina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IMPRIMEO d.o.o.</item>
      <item>Neven Pavišić</item>
      <item>Renato Kunštek</item>
    </izvorni_sadrzaj>
    <derivirana_varijabla naziv="DomainObject.Predmet.SudioniciListNaziv_1">
      <item>FINA Regionalni centar Zagreb</item>
      <item>IMPRIMEO d.o.o.</item>
      <item>Neven Pavišić</item>
      <item>Renato Kunštek</item>
    </derivirana_varijabla>
  </DomainObject.Predmet.SudioniciListNaziv>
  <DomainObject.Predmet.SudioniciListAdressOIB>
    <izvorni_sadrzaj>
      <item>FINA Regionalni centar Zagreb, OIB 85821130368, Trg svibanjskih žrtava 1995. 1,10000 Zagreb</item>
      <item>IMPRIMEO d.o.o., OIB 25913801684, Anina 25,10000 Zagreb</item>
      <item>Neven Pavišić, OIB 13342388025, Prva Prigorska 21a,10360 Sesvete</item>
      <item>Renato Kunštek, OIB 75568636314, Zagorska 42,10000 Zagreb</item>
    </izvorni_sadrzaj>
    <derivirana_varijabla naziv="DomainObject.Predmet.SudioniciListAdressOIB_1">
      <item>FINA Regionalni centar Zagreb, OIB 85821130368, Trg svibanjskih žrtava 1995. 1,10000 Zagreb</item>
      <item>IMPRIMEO d.o.o., OIB 25913801684, Anina 25,10000 Zagreb</item>
      <item>Neven Pavišić, OIB 13342388025, Prva Prigorska 21a,10360 Sesvete</item>
      <item>Renato Kunštek, OIB 75568636314, Zagorska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25913801684</item>
      <item>, OIB 13342388025</item>
      <item>, OIB 75568636314</item>
    </izvorni_sadrzaj>
    <derivirana_varijabla naziv="DomainObject.Predmet.SudioniciListNazivOIB_1">
      <item>, OIB 85821130368</item>
      <item>, OIB 25913801684</item>
      <item>, OIB 13342388025</item>
      <item>, OIB 75568636314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1960</properties:Characters>
  <properties:Lines>70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2016-04-22T13:32:00Z</dcterms:created>
  <dc:creator>Sandra Rotar Vogrin</dc:creator>
  <cp:lastModifiedBy>Tanja Štraubert</cp:lastModifiedBy>
  <cp:lastPrinted>2016-04-26T12:13:00Z</cp:lastPrinted>
  <dcterms:modified xmlns:xsi="http://www.w3.org/2001/XMLSchema-instance" xsi:type="dcterms:W3CDTF">2016-04-26T12:13:00Z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