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97e1" w14:paraId="e7a97e1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FB3311">
        <w:t>1 St-38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FB3311">
        <w:t xml:space="preserve"> INTAL HAUS j. d.o.o. za graditeljstvo i usluge STARI SKUCANI 9, Općina Kapela, OIB: 23371110944</w:t>
      </w:r>
      <w:r>
        <w:t xml:space="preserve">,  koji se vodi </w:t>
      </w:r>
      <w:r w:rsidR="00FB3311">
        <w:t>kod ovoga suda pod brojem St-38</w:t>
      </w:r>
      <w:r w:rsidR="006F1D31">
        <w:t>/2016</w:t>
      </w:r>
      <w:r>
        <w:t>, temeljem odredbe čl. 430.,  431. i 434. Stečajnog zakona (Narodne novine 71/15), objavljuje:</w:t>
      </w:r>
    </w:p>
    <w:p w:rsidRDefault="00FB3311" w:rsidP="00276ED5" w:rsidR="00276ED5">
      <w:r>
        <w:t>I. Na dan 1. rujna 2016</w:t>
      </w:r>
      <w:r w:rsidR="00276ED5">
        <w:t xml:space="preserve">. dužnik u Očevidniku redoslijeda osnova za plaćanje ime evidentirane neizvršene osnove za plaćanje </w:t>
      </w:r>
      <w:r w:rsidR="00D16990">
        <w:t>u</w:t>
      </w:r>
      <w:r>
        <w:t xml:space="preserve"> ukupnom iznosu od 160,00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FB3311">
        <w:t xml:space="preserve">Dario Modrić iz </w:t>
      </w:r>
      <w:proofErr w:type="spellStart"/>
      <w:r w:rsidR="00FB3311">
        <w:t>Starčevljana</w:t>
      </w:r>
      <w:proofErr w:type="spellEnd"/>
      <w:r w:rsidR="00FB3311">
        <w:t xml:space="preserve"> 10, OIB: 97017295072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6990" w:rsidP="00276ED5" w:rsidR="00276ED5">
      <w:r>
        <w:t xml:space="preserve">U Bjelovaru, </w:t>
      </w:r>
      <w:r w:rsidR="00FB3311">
        <w:t>1</w:t>
      </w:r>
      <w:r>
        <w:t>9</w:t>
      </w:r>
      <w:r w:rsidR="00FB3311">
        <w:t>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16990" w:rsidP="00276ED5" w:rsidR="00276ED5">
      <w:pPr>
        <w:pStyle w:val="Bezproreda"/>
      </w:pPr>
      <w:r>
        <w:t xml:space="preserve">Bjelovar, </w:t>
      </w:r>
      <w:r w:rsidR="00FB3311">
        <w:t>1</w:t>
      </w:r>
      <w:r>
        <w:t>9</w:t>
      </w:r>
      <w:r w:rsidR="00FB3311">
        <w:t>. 01. 2016</w:t>
      </w:r>
      <w:r w:rsidR="00276ED5">
        <w:t>.</w:t>
      </w:r>
    </w:p>
    <w:p w:rsidRDefault="00FB3311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6F1D31"/>
    <w:rsid w:val="00935A7C"/>
    <w:rsid w:val="00A92139"/>
    <w:rsid w:val="00B07D3A"/>
    <w:rsid w:val="00D16990"/>
    <w:rsid w:val="00FB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B3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B3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INTAL HAUS jednostavno društvo s ograničenom odgovornošću za graditeljstvo i usluge, Stari Skucani</izvorni_sadrzaj>
    <derivirana_varijabla naziv="DomainObject.Predmet.ProtustrankaFormated_1">  INTAL HAUS jednostavno društvo s ograničenom odgovornošću za graditeljstvo i usluge, Stari Skucani</derivirana_varijabla>
  </DomainObject.Predmet.ProtustrankaFormated>
  <DomainObject.Predmet.ProtustrankaFormatedOIB>
    <izvorni_sadrzaj>  INTAL HAUS jednostavno društvo s ograničenom odgovornošću za graditeljstvo i usluge, Stari Skucani, OIB 23371110944</izvorni_sadrzaj>
    <derivirana_varijabla naziv="DomainObject.Predmet.ProtustrankaFormatedOIB_1">  INTAL HAUS jednostavno društvo s ograničenom odgovornošću za graditeljstvo i usluge, Stari Skucani, OIB 23371110944</derivirana_varijabla>
  </DomainObject.Predmet.ProtustrankaFormatedOIB>
  <DomainObject.Predmet.ProtustrankaFormatedWithAdress>
    <izvorni_sadrzaj> INTAL HAUS jednostavno društvo s ograničenom odgovornošću za graditeljstvo i usluge, Stari Skucani, Stari Skucani 9, 43000 Stari Skucani</izvorni_sadrzaj>
    <derivirana_varijabla naziv="DomainObject.Predmet.ProtustrankaFormatedWithAdress_1"> INTAL HAUS jednostavno društvo s ograničenom odgovornošću za graditeljstvo i usluge, Stari Skucani, Stari Skucani 9, 43000 Stari Skucani</derivirana_varijabla>
  </DomainObject.Predmet.ProtustrankaFormatedWithAdress>
  <DomainObject.Predmet.ProtustrankaFormatedWithAdressOIB>
    <izvorni_sadrzaj> INTAL HAUS jednostavno društvo s ograničenom odgovornošću za graditeljstvo i usluge, Stari Skucani, OIB 23371110944, Stari Skucani 9, 43000 Stari Skucani</izvorni_sadrzaj>
    <derivirana_varijabla naziv="DomainObject.Predmet.ProtustrankaFormatedWithAdressOIB_1"> INTAL HAUS jednostavno društvo s ograničenom odgovornošću za graditeljstvo i usluge, Stari Skucani, OIB 23371110944, Stari Skucani 9, 43000 Stari Skucani</derivirana_varijabla>
  </DomainObject.Predmet.ProtustrankaFormatedWithAdressOIB>
  <DomainObject.Predmet.ProtustrankaWithAdress>
    <izvorni_sadrzaj>INTAL HAUS jednostavno društvo s ograničenom odgovornošću za graditeljstvo i usluge, Stari Skucani Stari Skucani 9, 43000 Stari Skucani</izvorni_sadrzaj>
    <derivirana_varijabla naziv="DomainObject.Predmet.ProtustrankaWithAdress_1">INTAL HAUS jednostavno društvo s ograničenom odgovornošću za graditeljstvo i usluge, Stari Skucani Stari Skucani 9, 43000 Stari Skucani</derivirana_varijabla>
  </DomainObject.Predmet.ProtustrankaWithAdress>
  <DomainObject.Predmet.ProtustrankaWithAdressOIB>
    <izvorni_sadrzaj>INTAL HAUS jednostavno društvo s ograničenom odgovornošću za graditeljstvo i usluge, Stari Skucani, OIB 23371110944, Stari Skucani 9, 43000 Stari Skucani</izvorni_sadrzaj>
    <derivirana_varijabla naziv="DomainObject.Predmet.ProtustrankaWithAdressOIB_1">INTAL HAUS jednostavno društvo s ograničenom odgovornošću za graditeljstvo i usluge, Stari Skucani, OIB 23371110944, Stari Skucani 9, 43000 Stari Skucani</derivirana_varijabla>
  </DomainObject.Predmet.ProtustrankaWithAdressOIB>
  <DomainObject.Predmet.ProtustrankaNazivFormated>
    <izvorni_sadrzaj>INTAL HAUS jednostavno društvo s ograničenom odgovornošću za graditeljstvo i usluge, Stari Skucani</izvorni_sadrzaj>
    <derivirana_varijabla naziv="DomainObject.Predmet.ProtustrankaNazivFormated_1">INTAL HAUS jednostavno društvo s ograničenom odgovornošću za graditeljstvo i usluge, Stari Skucani</derivirana_varijabla>
  </DomainObject.Predmet.ProtustrankaNazivFormated>
  <DomainObject.Predmet.ProtustrankaNazivFormatedOIB>
    <izvorni_sadrzaj>INTAL HAUS jednostavno društvo s ograničenom odgovornošću za graditeljstvo i usluge, Stari Skucani, OIB 23371110944</izvorni_sadrzaj>
    <derivirana_varijabla naziv="DomainObject.Predmet.ProtustrankaNazivFormatedOIB_1">INTAL HAUS jednostavno društvo s ograničenom odgovornošću za graditeljstvo i usluge, Stari Skucani, OIB 23371110944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INTAL HAUS jednostavno društvo s ograničenom odgovornošću za graditeljstvo i usluge, Stari Skucani</item>
    </izvorni_sadrzaj>
    <derivirana_varijabla naziv="DomainObject.Predmet.ProtuStrankaListFormated_1">
      <item>INTAL HAUS jednostavno društvo s ograničenom odgovornošću za graditeljstvo i usluge, Stari Skucani</item>
    </derivirana_varijabla>
  </DomainObject.Predmet.ProtuStrankaListFormated>
  <DomainObject.Predmet.ProtuStrankaListFormatedOIB>
    <izvorni_sadrzaj>
      <item>INTAL HAUS jednostavno društvo s ograničenom odgovornošću za graditeljstvo i usluge, Stari Skucani, OIB 23371110944</item>
    </izvorni_sadrzaj>
    <derivirana_varijabla naziv="DomainObject.Predmet.ProtuStrankaListFormatedOIB_1">
      <item>INTAL HAUS jednostavno društvo s ograničenom odgovornošću za graditeljstvo i usluge, Stari Skucani, OIB 23371110944</item>
    </derivirana_varijabla>
  </DomainObject.Predmet.ProtuStrankaListFormatedOIB>
  <DomainObject.Predmet.ProtuStrankaListFormatedWithAdress>
    <izvorni_sadrzaj>
      <item>INTAL HAUS jednostavno društvo s ograničenom odgovornošću za graditeljstvo i usluge, Stari Skucani, Stari Skucani 9, 43000 Stari Skucani</item>
    </izvorni_sadrzaj>
    <derivirana_varijabla naziv="DomainObject.Predmet.ProtuStrankaListFormatedWithAdress_1">
      <item>INTAL HAUS jednostavno društvo s ograničenom odgovornošću za graditeljstvo i usluge, Stari Skucani, Stari Skucani 9, 43000 Stari Skucani</item>
    </derivirana_varijabla>
  </DomainObject.Predmet.ProtuStrankaListFormatedWithAdress>
  <DomainObject.Predmet.ProtuStrankaListFormatedWithAdressOIB>
    <izvorni_sadrzaj>
      <item>INTAL HAUS jednostavno društvo s ograničenom odgovornošću za graditeljstvo i usluge, Stari Skucani, OIB 23371110944, Stari Skucani 9, 43000 Stari Skucani</item>
    </izvorni_sadrzaj>
    <derivirana_varijabla naziv="DomainObject.Predmet.ProtuStrankaListFormatedWithAdressOIB_1">
      <item>INTAL HAUS jednostavno društvo s ograničenom odgovornošću za graditeljstvo i usluge, Stari Skucani, OIB 23371110944, Stari Skucani 9, 43000 Stari Skucani</item>
    </derivirana_varijabla>
  </DomainObject.Predmet.ProtuStrankaListFormatedWithAdressOIB>
  <DomainObject.Predmet.ProtuStrankaListNazivFormated>
    <izvorni_sadrzaj>
      <item>INTAL HAUS jednostavno društvo s ograničenom odgovornošću za graditeljstvo i usluge, Stari Skucani</item>
    </izvorni_sadrzaj>
    <derivirana_varijabla naziv="DomainObject.Predmet.ProtuStrankaListNazivFormated_1">
      <item>INTAL HAUS jednostavno društvo s ograničenom odgovornošću za graditeljstvo i usluge, Stari Skucani</item>
    </derivirana_varijabla>
  </DomainObject.Predmet.ProtuStrankaListNazivFormated>
  <DomainObject.Predmet.ProtuStrankaListNazivFormatedOIB>
    <izvorni_sadrzaj>
      <item>INTAL HAUS jednostavno društvo s ograničenom odgovornošću za graditeljstvo i usluge, Stari Skucani, OIB 23371110944</item>
    </izvorni_sadrzaj>
    <derivirana_varijabla naziv="DomainObject.Predmet.ProtuStrankaListNazivFormatedOIB_1">
      <item>INTAL HAUS jednostavno društvo s ograničenom odgovornošću za graditeljstvo i usluge, Stari Skucani, OIB 23371110944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INTAL HAUS jednostavno društvo s ograničenom odgovornošću za graditeljstvo i usluge, Stari Skucani</izvorni_sadrzaj>
    <derivirana_varijabla naziv="DomainObject.Predmet.ProtustrankaIDrugi_1">INTAL HAUS jednostavno društvo s ograničenom odgovornošću za graditeljstvo i usluge, Stari Skucani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INTAL HAUS jednostavno društvo s ograničenom odgovornošću za graditeljstvo i usluge, Stari Skucani, OIB 23371110944, Stari Skucani 9, 43000 Stari Skucani</izvorni_sadrzaj>
    <derivirana_varijabla naziv="DomainObject.Predmet.ProtustrankaIDrugiAdressOIB_1">INTAL HAUS jednostavno društvo s ograničenom odgovornošću za graditeljstvo i usluge, Stari Skucani, OIB 23371110944, Stari Skucani 9, 43000 Stari Skucani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INTAL HAUS jednostavno društvo s ograničenom odgovornošću za graditeljstvo i usluge, Stari Skucani</item>
    </izvorni_sadrzaj>
    <derivirana_varijabla naziv="DomainObject.Predmet.SudioniciListNaziv_1">
      <item>FINA, RC ZAGREB, Podružnica Bjelovar</item>
      <item>INTAL HAUS jednostavno društvo s ograničenom odgovornošću za graditeljstvo i usluge, Stari Skucani</item>
    </derivirana_varijabla>
  </DomainObject.Predmet.SudioniciListNaziv>
  <DomainObject.Predmet.SudioniciListAdressOIB>
    <izvorni_sadrzaj>
      <item>FINA, RC ZAGREB, Podružnica Bjelovar, OIB 85821130368, F. Supila 4,43000 Bjelovar</item>
      <item>INTAL HAUS jednostavno društvo s ograničenom odgovornošću za graditeljstvo i usluge, Stari Skucani, OIB 23371110944, Stari Skucani 9,43000 Stari Skucani</item>
    </izvorni_sadrzaj>
    <derivirana_varijabla naziv="DomainObject.Predmet.SudioniciListAdressOIB_1">
      <item>FINA, RC ZAGREB, Podružnica Bjelovar, OIB 85821130368, F. Supila 4,43000 Bjelovar</item>
      <item>INTAL HAUS jednostavno društvo s ograničenom odgovornošću za graditeljstvo i usluge, Stari Skucani, OIB 23371110944, Stari Skucani 9,43000 Stari Skucani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23371110944</item>
    </izvorni_sadrzaj>
    <derivirana_varijabla naziv="DomainObject.Predmet.SudioniciListNazivOIB_1">
      <item>, OIB 85821130368</item>
      <item>, OIB 23371110944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1619</properties:Characters>
  <properties:Lines>35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2016-01-19T08:25:00Z</cp:lastPrinted>
  <dcterms:modified xmlns:xsi="http://www.w3.org/2001/XMLSchema-instance" xsi:type="dcterms:W3CDTF">2016-01-19T08:25:00Z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