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a5d5e" w14:paraId="21a5d5e"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EE4463">
        <w:rPr>
          <w:sz w:val="24"/>
          <w:szCs w:val="24"/>
        </w:rPr>
        <w:t>2</w:t>
      </w:r>
      <w:r w:rsidR="0072578D">
        <w:rPr>
          <w:sz w:val="24"/>
          <w:szCs w:val="24"/>
        </w:rPr>
        <w:t>417/16-5</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72578D">
        <w:rPr>
          <w:sz w:val="24"/>
          <w:szCs w:val="24"/>
        </w:rPr>
        <w:t>PRATTO društvo s ograničenom odgovornošću za elektroinstalacijske radove, OIB: 29853841984, Zaprešić (Grad Zaprešić), Pavla Štoosa 1/A</w:t>
      </w:r>
      <w:r w:rsidR="00BD6623">
        <w:rPr>
          <w:sz w:val="24"/>
          <w:szCs w:val="24"/>
        </w:rPr>
        <w:t xml:space="preserve">, </w:t>
      </w:r>
      <w:r w:rsidR="00DF3BB3" w:rsidRPr="00DF3BB3">
        <w:rPr>
          <w:sz w:val="24"/>
          <w:szCs w:val="24"/>
        </w:rPr>
        <w:t xml:space="preserve">dana </w:t>
      </w:r>
      <w:r w:rsidR="00DA3CDC">
        <w:rPr>
          <w:sz w:val="24"/>
          <w:szCs w:val="24"/>
        </w:rPr>
        <w:t>2</w:t>
      </w:r>
      <w:r w:rsidR="00EE4463">
        <w:rPr>
          <w:sz w:val="24"/>
          <w:szCs w:val="24"/>
        </w:rPr>
        <w:t>5</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72578D">
        <w:rPr>
          <w:sz w:val="24"/>
          <w:szCs w:val="24"/>
        </w:rPr>
        <w:t>PRATTO društvo s ograničenom odgovornošću za elektroinstalacijske radove, OIB: 29853841984, Zaprešić (Grad Zaprešić), Pavla Štoosa 1/A</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72578D">
        <w:rPr>
          <w:sz w:val="24"/>
          <w:szCs w:val="24"/>
        </w:rPr>
        <w:t>Martin Fabek, OIB: 66317152794, Zaprešić, Ulica Pavla Štoosa 1/A i Hrvoje Sekušak, OIB: 34073860467, Zaprešić, Drage Švajcara 1</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DA3CDC" w:rsidP="00C86B97" w:rsidR="00C86B97" w:rsidRPr="00E34F44">
      <w:pPr>
        <w:ind w:left="1003"/>
        <w:jc w:val="center"/>
        <w:rPr>
          <w:b/>
          <w:sz w:val="24"/>
          <w:szCs w:val="24"/>
        </w:rPr>
      </w:pPr>
      <w:r>
        <w:rPr>
          <w:sz w:val="24"/>
          <w:szCs w:val="24"/>
        </w:rPr>
        <w:t>1</w:t>
      </w:r>
      <w:r w:rsidR="0072578D">
        <w:rPr>
          <w:sz w:val="24"/>
          <w:szCs w:val="24"/>
        </w:rPr>
        <w:t>9</w:t>
      </w:r>
      <w:r>
        <w:rPr>
          <w:sz w:val="24"/>
          <w:szCs w:val="24"/>
        </w:rPr>
        <w:t>. srpnja</w:t>
      </w:r>
      <w:r w:rsidR="00C86B97" w:rsidRPr="00E34F44">
        <w:rPr>
          <w:sz w:val="24"/>
          <w:szCs w:val="24"/>
        </w:rPr>
        <w:t xml:space="preserve"> 2017. u </w:t>
      </w:r>
      <w:r w:rsidR="0072578D">
        <w:rPr>
          <w:sz w:val="24"/>
          <w:szCs w:val="24"/>
        </w:rPr>
        <w:t>09</w:t>
      </w:r>
      <w:r w:rsidR="00C86B97">
        <w:rPr>
          <w:sz w:val="24"/>
          <w:szCs w:val="24"/>
        </w:rPr>
        <w:t>.</w:t>
      </w:r>
      <w:r w:rsidR="0072578D">
        <w:rPr>
          <w:sz w:val="24"/>
          <w:szCs w:val="24"/>
        </w:rPr>
        <w:t>3</w:t>
      </w:r>
      <w:r w:rsidR="00C86B97">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72578D" w:rsidR="00BD6623">
      <w:pPr>
        <w:ind w:left="1003"/>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72578D">
        <w:rPr>
          <w:sz w:val="24"/>
          <w:szCs w:val="24"/>
        </w:rPr>
        <w:t>Martin Fabek, Zaprešić, Ulica Pavla Štoosa 1/A i Hrvoje Sekušak, Zaprešić, Drage Švajcara 1</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72578D">
        <w:rPr>
          <w:sz w:val="24"/>
          <w:szCs w:val="24"/>
        </w:rPr>
        <w:t>PRATTO društvo s ograničenom odgovornošću za elektroinstalacijske radove, OIB: 29853841984, Zaprešić (Grad Zaprešić), Pavla Štoosa 1/A</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72578D">
        <w:rPr>
          <w:sz w:val="24"/>
          <w:szCs w:val="24"/>
        </w:rPr>
        <w:t>294</w:t>
      </w:r>
      <w:r w:rsidRPr="00E974B3">
        <w:rPr>
          <w:sz w:val="24"/>
          <w:szCs w:val="24"/>
        </w:rPr>
        <w:t xml:space="preserve"> dana, u ukupnom iznosu od </w:t>
      </w:r>
      <w:r w:rsidR="0072578D">
        <w:rPr>
          <w:sz w:val="24"/>
          <w:szCs w:val="24"/>
        </w:rPr>
        <w:t>1.391,83</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DA3CDC">
        <w:rPr>
          <w:sz w:val="24"/>
          <w:szCs w:val="24"/>
        </w:rPr>
        <w:t>2</w:t>
      </w:r>
      <w:r w:rsidR="00E34D49">
        <w:rPr>
          <w:sz w:val="24"/>
          <w:szCs w:val="24"/>
        </w:rPr>
        <w:t>5</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130803">
        <w:rPr>
          <w:sz w:val="24"/>
          <w:szCs w:val="24"/>
        </w:rPr>
        <w:t>,v.r.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130803" w:rsidP="002B3342" w:rsidR="00130803" w:rsidRPr="00694D64">
      <w:pPr>
        <w:rPr>
          <w:sz w:val="24"/>
          <w:szCs w:val="24"/>
        </w:rPr>
      </w:pPr>
      <w:r w:rsidRPr="00694D64">
        <w:rPr>
          <w:sz w:val="24"/>
          <w:szCs w:val="24"/>
        </w:rPr>
        <w:t>Za točnost otpravka-ovlašteni službenik:</w:t>
      </w:r>
    </w:p>
    <w:p w:rsidRDefault="00130803" w:rsidP="002B3342" w:rsidR="00130803" w:rsidRPr="00694D64">
      <w:pPr>
        <w:rPr>
          <w:sz w:val="24"/>
          <w:szCs w:val="24"/>
        </w:rPr>
      </w:pPr>
      <w:r w:rsidRPr="00694D64">
        <w:rPr>
          <w:sz w:val="24"/>
          <w:szCs w:val="24"/>
        </w:rPr>
        <w:t>Karmela Dolenc</w:t>
      </w:r>
    </w:p>
    <w:p w:rsidRDefault="00130803" w:rsidP="002B3342" w:rsidR="00130803">
      <w:pPr>
        <w:pStyle w:val="Bezproreda"/>
      </w:pPr>
    </w:p>
    <w:p w:rsidRDefault="00702F72" w:rsidP="00130803" w:rsidR="00702F72" w:rsidRPr="003D36EA">
      <w:pPr>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30803">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72578D">
      <w:rPr>
        <w:sz w:val="24"/>
      </w:rPr>
      <w:t>2417</w:t>
    </w:r>
    <w:r w:rsidR="00AB05BC">
      <w:rPr>
        <w:sz w:val="24"/>
      </w:rPr>
      <w:t>/16</w:t>
    </w:r>
    <w:r w:rsidR="00702F72">
      <w:rPr>
        <w:sz w:val="24"/>
      </w:rPr>
      <w:t>-</w:t>
    </w:r>
    <w:r w:rsidR="0072578D">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0803"/>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578D"/>
    <w:rsid w:val="00727A3A"/>
    <w:rsid w:val="0073501D"/>
    <w:rsid w:val="007453DE"/>
    <w:rsid w:val="00754031"/>
    <w:rsid w:val="0075575A"/>
    <w:rsid w:val="0075681B"/>
    <w:rsid w:val="00760B91"/>
    <w:rsid w:val="0076197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3815"/>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30803"/>
    <w:rPr>
      <w:color w:val="808080"/>
      <w:bdr w:space="0" w:sz="0" w:color="auto" w:val="none"/>
      <w:shd w:fill="auto" w:color="auto" w:val="clear"/>
    </w:rPr>
  </w:style>
  <w:style w:customStyle="true" w:styleId="eSPISCCParagraphDefaultFont" w:type="character">
    <w:name w:val="eSPIS_CC_Paragraph Default Font"/>
    <w:basedOn w:val="Zadanifontodlomka"/>
    <w:rsid w:val="0013080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30803"/>
    <w:rPr>
      <w:noProof/>
      <w:bdr w:space="0" w:sz="0" w:color="auto" w:val="none"/>
      <w:shd w:fill="FFFFCC" w:color="auto" w:val="clear"/>
      <w:lang w:val="hr-HR"/>
    </w:rPr>
  </w:style>
  <w:style w:customStyle="true" w:styleId="PozadinaSvijetloCrvena" w:type="character">
    <w:name w:val="Pozadina_SvijetloCrvena"/>
    <w:basedOn w:val="eSPISCCParagraphDefaultFont"/>
    <w:rsid w:val="0013080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30803"/>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130803"/>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30803"/>
    <w:rPr>
      <w:color w:val="808080"/>
      <w:bdr w:color="auto" w:space="0" w:sz="0" w:val="none"/>
      <w:shd w:color="auto" w:fill="auto" w:val="clear"/>
    </w:rPr>
  </w:style>
  <w:style w:customStyle="1" w:styleId="eSPISCCParagraphDefaultFont" w:type="character">
    <w:name w:val="eSPIS_CC_Paragraph Default Font"/>
    <w:basedOn w:val="Zadanifontodlomka"/>
    <w:rsid w:val="0013080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30803"/>
    <w:rPr>
      <w:noProof/>
      <w:bdr w:color="auto" w:space="0" w:sz="0" w:val="none"/>
      <w:shd w:color="auto" w:fill="FFFFCC" w:val="clear"/>
      <w:lang w:val="hr-HR"/>
    </w:rPr>
  </w:style>
  <w:style w:customStyle="1" w:styleId="PozadinaSvijetloCrvena" w:type="character">
    <w:name w:val="Pozadina_SvijetloCrvena"/>
    <w:basedOn w:val="eSPISCCParagraphDefaultFont"/>
    <w:rsid w:val="0013080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30803"/>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130803"/>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2417</izvorni_sadrzaj>
    <derivirana_varijabla naziv="DomainObject.Predmet.Broj_1">2417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St-2417/2016</izvorni_sadrzaj>
    <derivirana_varijabla naziv="DomainObject.Predmet.OznakaBroj_1">St-2417/2016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PRATTO d.o.o. zastupanog po punomoćniku Martin Fabek; HRVOJE SEKUŠAK</izvorni_sadrzaj>
    <derivirana_varijabla naziv="DomainObject.Predmet.ProtustrankaFormated_1">  PRATTO d.o.o. zastupanog po punomoćniku Martin Fabek; HRVOJE SEKUŠAK</derivirana_varijabla>
  </DomainObject.Predmet.ProtustrankaFormated>
  <DomainObject.Predmet.ProtustrankaFormatedOIB>
    <izvorni_sadrzaj>  PRATTO d.o.o., OIB 29853841984 zastupanog po punomoćniku Martin Fabek; HRVOJE SEKUŠAK</izvorni_sadrzaj>
    <derivirana_varijabla naziv="DomainObject.Predmet.ProtustrankaFormatedOIB_1">  PRATTO d.o.o., OIB 29853841984 zastupanog po punomoćniku Martin Fabek; HRVOJE SEKUŠAK</derivirana_varijabla>
  </DomainObject.Predmet.ProtustrankaFormatedOIB>
  <DomainObject.Predmet.ProtustrankaFormatedWithAdress>
    <izvorni_sadrzaj> PRATTO d.o.o., Pavla Štoosa 1/A, 10290 Zaprešić zastupanog po punomoćniku Martin Fabek; HRVOJE SEKUŠAK</izvorni_sadrzaj>
    <derivirana_varijabla naziv="DomainObject.Predmet.ProtustrankaFormatedWithAdress_1"> PRATTO d.o.o., Pavla Štoosa 1/A, 10290 Zaprešić zastupanog po punomoćniku Martin Fabek; HRVOJE SEKUŠAK</derivirana_varijabla>
  </DomainObject.Predmet.ProtustrankaFormatedWithAdress>
  <DomainObject.Predmet.ProtustrankaFormatedWithAdressOIB>
    <izvorni_sadrzaj> PRATTO d.o.o., OIB 29853841984, Pavla Štoosa 1/A, 10290 Zaprešić zastupanog po punomoćniku Martin Fabek; HRVOJE SEKUŠAK</izvorni_sadrzaj>
    <derivirana_varijabla naziv="DomainObject.Predmet.ProtustrankaFormatedWithAdressOIB_1"> PRATTO d.o.o., OIB 29853841984, Pavla Štoosa 1/A, 10290 Zaprešić zastupanog po punomoćniku Martin Fabek; HRVOJE SEKUŠAK</derivirana_varijabla>
  </DomainObject.Predmet.ProtustrankaFormatedWithAdressOIB>
  <DomainObject.Predmet.ProtustrankaWithAdress>
    <izvorni_sadrzaj>PRATTO d.o.o. Pavla Štoosa 1/A, 10290 Zaprešić</izvorni_sadrzaj>
    <derivirana_varijabla naziv="DomainObject.Predmet.ProtustrankaWithAdress_1">PRATTO d.o.o. Pavla Štoosa 1/A, 10290 Zaprešić</derivirana_varijabla>
  </DomainObject.Predmet.ProtustrankaWithAdress>
  <DomainObject.Predmet.ProtustrankaWithAdressOIB>
    <izvorni_sadrzaj>PRATTO d.o.o., OIB 29853841984, Pavla Štoosa 1/A, 10290 Zaprešić</izvorni_sadrzaj>
    <derivirana_varijabla naziv="DomainObject.Predmet.ProtustrankaWithAdressOIB_1">PRATTO d.o.o., OIB 29853841984, Pavla Štoosa 1/A, 10290 Zaprešić</derivirana_varijabla>
  </DomainObject.Predmet.ProtustrankaWithAdressOIB>
  <DomainObject.Predmet.ProtustrankaNazivFormated>
    <izvorni_sadrzaj>PRATTO d.o.o.</izvorni_sadrzaj>
    <derivirana_varijabla naziv="DomainObject.Predmet.ProtustrankaNazivFormated_1">PRATTO d.o.o.</derivirana_varijabla>
  </DomainObject.Predmet.ProtustrankaNazivFormated>
  <DomainObject.Predmet.ProtustrankaNazivFormatedOIB>
    <izvorni_sadrzaj>PRATTO d.o.o., OIB 29853841984</izvorni_sadrzaj>
    <derivirana_varijabla naziv="DomainObject.Predmet.ProtustrankaNazivFormatedOIB_1">PRATTO d.o.o., OIB 29853841984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PRATTO d.o.o. zastupanog po punomoćniku Martin Fabek; HRVOJE SEKUŠAK</item>
    </izvorni_sadrzaj>
    <derivirana_varijabla naziv="DomainObject.Predmet.ProtuStrankaListFormated_1">
      <item>PRATTO d.o.o. zastupanog po punomoćniku Martin Fabek; HRVOJE SEKUŠAK</item>
    </derivirana_varijabla>
  </DomainObject.Predmet.ProtuStrankaListFormated>
  <DomainObject.Predmet.ProtuStrankaListFormatedOIB>
    <izvorni_sadrzaj>
      <item>PRATTO d.o.o., OIB 29853841984 zastupanog po punomoćniku Martin Fabek; HRVOJE SEKUŠAK</item>
    </izvorni_sadrzaj>
    <derivirana_varijabla naziv="DomainObject.Predmet.ProtuStrankaListFormatedOIB_1">
      <item>PRATTO d.o.o., OIB 29853841984 zastupanog po punomoćniku Martin Fabek; HRVOJE SEKUŠAK</item>
    </derivirana_varijabla>
  </DomainObject.Predmet.ProtuStrankaListFormatedOIB>
  <DomainObject.Predmet.ProtuStrankaListFormatedWithAdress>
    <izvorni_sadrzaj>
      <item>PRATTO d.o.o., Pavla Štoosa 1/A, 10290 Zaprešić zastupanog po punomoćniku Martin Fabek; HRVOJE SEKUŠAK</item>
    </izvorni_sadrzaj>
    <derivirana_varijabla naziv="DomainObject.Predmet.ProtuStrankaListFormatedWithAdress_1">
      <item>PRATTO d.o.o., Pavla Štoosa 1/A, 10290 Zaprešić zastupanog po punomoćniku Martin Fabek; HRVOJE SEKUŠAK</item>
    </derivirana_varijabla>
  </DomainObject.Predmet.ProtuStrankaListFormatedWithAdress>
  <DomainObject.Predmet.ProtuStrankaListFormatedWithAdressOIB>
    <izvorni_sadrzaj>
      <item>PRATTO d.o.o., OIB 29853841984, Pavla Štoosa 1/A, 10290 Zaprešić zastupanog po punomoćniku Martin Fabek; HRVOJE SEKUŠAK</item>
    </izvorni_sadrzaj>
    <derivirana_varijabla naziv="DomainObject.Predmet.ProtuStrankaListFormatedWithAdressOIB_1">
      <item>PRATTO d.o.o., OIB 29853841984, Pavla Štoosa 1/A, 10290 Zaprešić zastupanog po punomoćniku Martin Fabek; HRVOJE SEKUŠAK</item>
    </derivirana_varijabla>
  </DomainObject.Predmet.ProtuStrankaListFormatedWithAdressOIB>
  <DomainObject.Predmet.ProtuStrankaListNazivFormated>
    <izvorni_sadrzaj>
      <item>PRATTO d.o.o.</item>
    </izvorni_sadrzaj>
    <derivirana_varijabla naziv="DomainObject.Predmet.ProtuStrankaListNazivFormated_1">
      <item>PRATTO d.o.o.</item>
    </derivirana_varijabla>
  </DomainObject.Predmet.ProtuStrankaListNazivFormated>
  <DomainObject.Predmet.ProtuStrankaListNazivFormatedOIB>
    <izvorni_sadrzaj>
      <item>PRATTO d.o.o., OIB 29853841984</item>
    </izvorni_sadrzaj>
    <derivirana_varijabla naziv="DomainObject.Predmet.ProtuStrankaListNazivFormatedOIB_1">
      <item>PRATTO d.o.o., OIB 29853841984</item>
    </derivirana_varijabla>
  </DomainObject.Predmet.ProtuStrankaListNazivFormatedOIB>
  <DomainObject.Predmet.OstaliListFormated>
    <izvorni_sadrzaj>
      <item>Martin Fabek punomoćnik sudionika u postupku PRATTO d.o.o.</item>
      <item>HRVOJE SEKUŠAK punomoćnik sudionika u postupku PRATTO d.o.o.</item>
    </izvorni_sadrzaj>
    <derivirana_varijabla naziv="DomainObject.Predmet.OstaliListFormated_1">
      <item>Martin Fabek punomoćnik sudionika u postupku PRATTO d.o.o.</item>
      <item>HRVOJE SEKUŠAK punomoćnik sudionika u postupku PRATTO d.o.o.</item>
    </derivirana_varijabla>
  </DomainObject.Predmet.OstaliListFormated>
  <DomainObject.Predmet.OstaliListFormatedOIB>
    <izvorni_sadrzaj>
      <item>Martin Fabek, OIB 66317152794 punomoćnik sudionika u postupku PRATTO d.o.o.</item>
      <item>HRVOJE SEKUŠAK, OIB 34073860467 punomoćnik sudionika u postupku PRATTO d.o.o.</item>
    </izvorni_sadrzaj>
    <derivirana_varijabla naziv="DomainObject.Predmet.OstaliListFormatedOIB_1">
      <item>Martin Fabek, OIB 66317152794 punomoćnik sudionika u postupku PRATTO d.o.o.</item>
      <item>HRVOJE SEKUŠAK, OIB 34073860467 punomoćnik sudionika u postupku PRATTO d.o.o.</item>
    </derivirana_varijabla>
  </DomainObject.Predmet.OstaliListFormatedOIB>
  <DomainObject.Predmet.OstaliListFormatedWithAdress>
    <izvorni_sadrzaj>
      <item>Martin Fabek, Ulica Pavla Štoosa 1 A, 10290 Zaprešić punomoćnik sudionika u postupku PRATTO d.o.o.</item>
      <item>HRVOJE SEKUŠAK, Drage Švajcara 1, 10290 Zaprešić punomoćnik sudionika u postupku PRATTO d.o.o.</item>
    </izvorni_sadrzaj>
    <derivirana_varijabla naziv="DomainObject.Predmet.OstaliListFormatedWithAdress_1">
      <item>Martin Fabek, Ulica Pavla Štoosa 1 A, 10290 Zaprešić punomoćnik sudionika u postupku PRATTO d.o.o.</item>
      <item>HRVOJE SEKUŠAK, Drage Švajcara 1, 10290 Zaprešić punomoćnik sudionika u postupku PRATTO d.o.o.</item>
    </derivirana_varijabla>
  </DomainObject.Predmet.OstaliListFormatedWithAdress>
  <DomainObject.Predmet.OstaliListFormatedWithAdressOIB>
    <izvorni_sadrzaj>
      <item>Martin Fabek, OIB 66317152794, Ulica Pavla Štoosa 1 A, 10290 Zaprešić punomoćnik sudionika u postupku PRATTO d.o.o.</item>
      <item>HRVOJE SEKUŠAK, OIB 34073860467, Drage Švajcara 1, 10290 Zaprešić punomoćnik sudionika u postupku PRATTO d.o.o.</item>
    </izvorni_sadrzaj>
    <derivirana_varijabla naziv="DomainObject.Predmet.OstaliListFormatedWithAdressOIB_1">
      <item>Martin Fabek, OIB 66317152794, Ulica Pavla Štoosa 1 A, 10290 Zaprešić punomoćnik sudionika u postupku PRATTO d.o.o.</item>
      <item>HRVOJE SEKUŠAK, OIB 34073860467, Drage Švajcara 1, 10290 Zaprešić punomoćnik sudionika u postupku PRATTO d.o.o.</item>
    </derivirana_varijabla>
  </DomainObject.Predmet.OstaliListFormatedWithAdressOIB>
  <DomainObject.Predmet.OstaliListNazivFormated>
    <izvorni_sadrzaj>
      <item>Martin Fabek</item>
      <item>HRVOJE SEKUŠAK</item>
    </izvorni_sadrzaj>
    <derivirana_varijabla naziv="DomainObject.Predmet.OstaliListNazivFormated_1">
      <item>Martin Fabek</item>
      <item>HRVOJE SEKUŠAK</item>
    </derivirana_varijabla>
  </DomainObject.Predmet.OstaliListNazivFormated>
  <DomainObject.Predmet.OstaliListNazivFormatedOIB>
    <izvorni_sadrzaj>
      <item>Martin Fabek, OIB 66317152794</item>
      <item>HRVOJE SEKUŠAK, OIB 34073860467</item>
    </izvorni_sadrzaj>
    <derivirana_varijabla naziv="DomainObject.Predmet.OstaliListNazivFormatedOIB_1">
      <item>Martin Fabek, OIB 66317152794</item>
      <item>HRVOJE SEKUŠAK, OIB 34073860467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PRATTO d.o.o.</izvorni_sadrzaj>
    <derivirana_varijabla naziv="DomainObject.Predmet.ProtustrankaIDrugi_1">PRATTO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PRATTO d.o.o., OIB 29853841984, Pavla Štoosa 1/A, 10290 Zaprešić</izvorni_sadrzaj>
    <derivirana_varijabla naziv="DomainObject.Predmet.ProtustrankaIDrugiAdressOIB_1">PRATTO d.o.o., OIB 29853841984, Pavla Štoosa 1/A,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PRATTO d.o.o.</item>
      <item>Martin Fabek</item>
      <item>HRVOJE SEKUŠAK</item>
    </izvorni_sadrzaj>
    <derivirana_varijabla naziv="DomainObject.Predmet.SudioniciListNaziv_1">
      <item>FINA Regionalni centar Zagreb</item>
      <item>PRATTO d.o.o.</item>
      <item>Martin Fabek</item>
      <item>HRVOJE SEKUŠAK</item>
    </derivirana_varijabla>
  </DomainObject.Predmet.SudioniciListNaziv>
  <DomainObject.Predmet.SudioniciListAdressOIB>
    <izvorni_sadrzaj>
      <item>FINA Regionalni centar Zagreb, OIB 85821130368, Trg svibanjskih žrtava 1995. br 1,10000 Zagreb</item>
      <item>PRATTO d.o.o., OIB 29853841984, Pavla Štoosa 1/A,10290 Zaprešić</item>
      <item>Martin Fabek, OIB 66317152794, Ulica Pavla Štoosa 1 A,10290 Zaprešić</item>
      <item>HRVOJE SEKUŠAK, OIB 34073860467, Drage Švajcara 1,10290 Zaprešić</item>
    </izvorni_sadrzaj>
    <derivirana_varijabla naziv="DomainObject.Predmet.SudioniciListAdressOIB_1">
      <item>FINA Regionalni centar Zagreb, OIB 85821130368, Trg svibanjskih žrtava 1995. br 1,10000 Zagreb</item>
      <item>PRATTO d.o.o., OIB 29853841984, Pavla Štoosa 1/A,10290 Zaprešić</item>
      <item>Martin Fabek, OIB 66317152794, Ulica Pavla Štoosa 1 A,10290 Zaprešić</item>
      <item>HRVOJE SEKUŠAK, OIB 34073860467, Drage Švajcara 1,10290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29853841984</item>
      <item>, OIB 66317152794</item>
      <item>, OIB 34073860467</item>
    </izvorni_sadrzaj>
    <derivirana_varijabla naziv="DomainObject.Predmet.SudioniciListNazivOIB_1">
      <item>, OIB 85821130368</item>
      <item>, OIB 29853841984</item>
      <item>, OIB 66317152794</item>
      <item>, OIB 34073860467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3DF811-8317-4811-9535-16513A0119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5960</properties:Characters>
  <properties:Lines>138</properties:Lines>
  <properties:Paragraphs>44</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2017-04-25T07:01:00Z</cp:lastPrinted>
  <dcterms:modified xmlns:xsi="http://www.w3.org/2001/XMLSchema-instance" xsi:type="dcterms:W3CDTF">2017-04-25T07:01:00Z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