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3e7e" w14:paraId="9273e7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1E1A39">
        <w:t>Trgovački sud u Pazinu, po stečajnoj sutkinji Tijani Licul, po prijedlogu predlagatelja Financijske agencije, OIB: 85821130368, Regionalni centar Rijeka, Podružnica Pula, Giardini 5, radi otvaranja stečajnog postupka nad dužnikom ŠPEDICIJA DAMA d.o.o. Umag, Kolodvorska ulica 1/A, OIB: 85380953221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1E1A39">
        <w:t>ŠPEDICIJA DAMA d.o.o. Umag, Kolodvorska ulica 1/A, OIB: 85380953221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F2BBB">
      <w:pPr>
        <w:ind w:firstLine="720"/>
        <w:jc w:val="both"/>
      </w:pPr>
      <w:r w:rsidRPr="00BF2BBB">
        <w:t xml:space="preserve">II. </w:t>
      </w:r>
      <w:r w:rsidR="00020463" w:rsidRPr="00BF2BBB">
        <w:t xml:space="preserve">Za stečajnog upravitelja imenuje se </w:t>
      </w:r>
      <w:r w:rsidR="008B1939">
        <w:t>D</w:t>
      </w:r>
      <w:r w:rsidR="00F57DD1">
        <w:t>amir</w:t>
      </w:r>
      <w:r w:rsidR="008B1939">
        <w:t xml:space="preserve"> </w:t>
      </w:r>
      <w:r w:rsidR="00F57DD1">
        <w:t>Debeljuh</w:t>
      </w:r>
      <w:r w:rsidR="008B1939">
        <w:t xml:space="preserve">, </w:t>
      </w:r>
      <w:r w:rsidR="00F57DD1">
        <w:t>Pula</w:t>
      </w:r>
      <w:r w:rsidR="008B1939">
        <w:t xml:space="preserve">, </w:t>
      </w:r>
      <w:r w:rsidR="00F57DD1">
        <w:t>Laginjina 6</w:t>
      </w:r>
      <w:r w:rsidR="008B1939">
        <w:t xml:space="preserve">, OIB: </w:t>
      </w:r>
      <w:r w:rsidR="00F57DD1">
        <w:t>29203139768</w:t>
      </w:r>
      <w:r w:rsidR="00BC4EE2" w:rsidRPr="00BF2BBB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F57DD1">
        <w:t>ŠPEDICIJA DAMA d.o.o. Umag, Kolodvorska ulica 1/A, OIB: 85380953221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F57DD1">
        <w:t>669/2016-4</w:t>
      </w:r>
      <w:r w:rsidR="00252F6D" w:rsidRPr="00B327B8">
        <w:t xml:space="preserve"> od </w:t>
      </w:r>
      <w:r w:rsidR="001C683D">
        <w:t>28</w:t>
      </w:r>
      <w:r w:rsidR="00BC4EE2">
        <w:t xml:space="preserve">. </w:t>
      </w:r>
      <w:r w:rsidR="001C683D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1C683D">
        <w:t>28</w:t>
      </w:r>
      <w:r w:rsidR="00D55942">
        <w:t xml:space="preserve">. </w:t>
      </w:r>
      <w:r w:rsidR="001C683D">
        <w:t>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104C91">
      <w:pPr>
        <w:ind w:firstLine="708"/>
        <w:jc w:val="both"/>
      </w:pPr>
    </w:p>
    <w:p w:rsidRDefault="002321CA" w:rsidP="00BA0C72" w:rsidR="00BC4EE2" w:rsidRPr="00104C91">
      <w:pPr>
        <w:ind w:firstLine="708"/>
        <w:jc w:val="both"/>
      </w:pPr>
      <w:r w:rsidRPr="00104C91">
        <w:t xml:space="preserve">Na ročištu održanom </w:t>
      </w:r>
      <w:r w:rsidR="00237057" w:rsidRPr="00104C91">
        <w:t>9</w:t>
      </w:r>
      <w:r w:rsidR="00BC4EE2" w:rsidRPr="00104C91">
        <w:t xml:space="preserve">. </w:t>
      </w:r>
      <w:r w:rsidR="00237057" w:rsidRPr="00104C91">
        <w:t>lipnja</w:t>
      </w:r>
      <w:r w:rsidR="00BC4EE2" w:rsidRPr="00104C91">
        <w:t xml:space="preserve"> </w:t>
      </w:r>
      <w:r w:rsidR="00BA0C72" w:rsidRPr="00104C91">
        <w:t>2016</w:t>
      </w:r>
      <w:r w:rsidRPr="00104C91">
        <w:t xml:space="preserve">. godine </w:t>
      </w:r>
      <w:r w:rsidR="00BA0C72" w:rsidRPr="00104C91">
        <w:t>zakonsk</w:t>
      </w:r>
      <w:r w:rsidR="00237057" w:rsidRPr="00104C91">
        <w:t>a</w:t>
      </w:r>
      <w:r w:rsidR="00BC4EE2" w:rsidRPr="00104C91">
        <w:t xml:space="preserve"> </w:t>
      </w:r>
      <w:r w:rsidR="00252F6D" w:rsidRPr="00104C91">
        <w:t>zastupni</w:t>
      </w:r>
      <w:r w:rsidR="00237057" w:rsidRPr="00104C91">
        <w:t xml:space="preserve">ca </w:t>
      </w:r>
      <w:r w:rsidR="00BC4EE2" w:rsidRPr="00104C91">
        <w:t xml:space="preserve">dužnika </w:t>
      </w:r>
      <w:r w:rsidR="00237057" w:rsidRPr="00104C91">
        <w:t>Štefanija Korpar</w:t>
      </w:r>
      <w:r w:rsidR="00BC4EE2" w:rsidRPr="00104C91">
        <w:t xml:space="preserve"> nije ospori</w:t>
      </w:r>
      <w:r w:rsidR="00237057" w:rsidRPr="00104C91">
        <w:t>la</w:t>
      </w:r>
      <w:r w:rsidR="00BC4EE2" w:rsidRPr="00104C91">
        <w:t xml:space="preserve"> postojanje stečajnog razloga – nesposobnosti za plaćanje budući je račun dužnika blokiran </w:t>
      </w:r>
      <w:r w:rsidR="00237057" w:rsidRPr="00104C91">
        <w:t xml:space="preserve">u razdoblju dužem od </w:t>
      </w:r>
      <w:r w:rsidR="00F655BD" w:rsidRPr="00104C91">
        <w:t>677</w:t>
      </w:r>
      <w:r w:rsidR="00BC4EE2" w:rsidRPr="00104C91">
        <w:t xml:space="preserve"> dana na iznos od </w:t>
      </w:r>
      <w:r w:rsidR="00F655BD" w:rsidRPr="00104C91">
        <w:t>9.949,40</w:t>
      </w:r>
      <w:r w:rsidR="00BC4EE2" w:rsidRPr="00104C91">
        <w:t xml:space="preserve"> kn. Zakonski zastupnik dužnika naveo je kako s</w:t>
      </w:r>
      <w:r w:rsidR="009C0D0A" w:rsidRPr="00104C91">
        <w:t>e radi o dugovanju dužnika po osnovi neisplaćenih plaća</w:t>
      </w:r>
      <w:r w:rsidR="000656EB" w:rsidRPr="00104C91">
        <w:t xml:space="preserve">, ali obzirom dužnik posluje da </w:t>
      </w:r>
      <w:r w:rsidR="00BC4EE2" w:rsidRPr="00104C91">
        <w:t xml:space="preserve">postoji mogućnost </w:t>
      </w:r>
      <w:r w:rsidR="000656EB" w:rsidRPr="00104C91">
        <w:t>podmirenja nastalih dugovanja,</w:t>
      </w:r>
      <w:r w:rsidR="00BC4EE2" w:rsidRPr="00104C91">
        <w:t xml:space="preserve"> radi čega je sud odgodio ročište i zakazao novo za </w:t>
      </w:r>
      <w:r w:rsidR="008D320B" w:rsidRPr="00104C91">
        <w:t>21</w:t>
      </w:r>
      <w:r w:rsidR="00BC4EE2" w:rsidRPr="00104C91">
        <w:t xml:space="preserve">. </w:t>
      </w:r>
      <w:r w:rsidR="008D320B" w:rsidRPr="00104C91">
        <w:t>studenog</w:t>
      </w:r>
      <w:r w:rsidR="00BC4EE2" w:rsidRPr="00104C91">
        <w:t xml:space="preserve"> 2016. godine. Na to ročište nije pristupio zakonski zastupnik dužnika niti je obavijestio sud o eventualno</w:t>
      </w:r>
      <w:r w:rsidR="00BF2BBB" w:rsidRPr="00104C91">
        <w:t xml:space="preserve">m </w:t>
      </w:r>
      <w:r w:rsidR="0072780A" w:rsidRPr="00104C91">
        <w:t xml:space="preserve">podmirenju dugovanja. </w:t>
      </w:r>
    </w:p>
    <w:p w:rsidRDefault="008A6171" w:rsidP="008A6171" w:rsidR="008A6171">
      <w:pPr>
        <w:ind w:firstLine="708"/>
        <w:jc w:val="both"/>
      </w:pPr>
    </w:p>
    <w:p w:rsidRDefault="008A6171" w:rsidP="00BA0C72" w:rsidR="00BC4EE2">
      <w:pPr>
        <w:ind w:firstLine="708"/>
        <w:jc w:val="both"/>
      </w:pPr>
      <w:r>
        <w:t xml:space="preserve">Iz izjave dužnika, kao i iz podataka kojima sud raspolaže (potvrda Općinskog suda u Puli, Zemljišnoknjižnog odjela </w:t>
      </w:r>
      <w:r w:rsidR="008D320B">
        <w:t>Buje</w:t>
      </w:r>
      <w:r>
        <w:t xml:space="preserve"> na listu </w:t>
      </w:r>
      <w:r w:rsidR="00656336">
        <w:t>6</w:t>
      </w:r>
      <w:r>
        <w:t xml:space="preserve"> spisa, te uvjerenja Ministarstva unutarnjih poslova na listu </w:t>
      </w:r>
      <w:r w:rsidR="00656336">
        <w:t>31</w:t>
      </w:r>
      <w:r>
        <w:t xml:space="preserve"> spisa) utvrđeno je da dužnik nema imovine.</w:t>
      </w:r>
    </w:p>
    <w:p w:rsidRDefault="008A6171" w:rsidP="00BA0C72" w:rsidR="008A6171">
      <w:pPr>
        <w:ind w:firstLine="708"/>
        <w:jc w:val="both"/>
      </w:pPr>
    </w:p>
    <w:p w:rsidRDefault="00522F3F" w:rsidP="00104C91" w:rsidR="00BA0C72">
      <w:pPr>
        <w:ind w:firstLine="708"/>
        <w:jc w:val="both"/>
      </w:pPr>
      <w:r>
        <w:t>Budući da nije utvrđeno da dužnik ima</w:t>
      </w:r>
      <w:r w:rsidR="00EE6938">
        <w:t xml:space="preserve"> </w:t>
      </w:r>
      <w:r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1C683D">
        <w:t>669/2016-16</w:t>
      </w:r>
      <w:r w:rsidR="002B50F9">
        <w:t xml:space="preserve"> od </w:t>
      </w:r>
      <w:r w:rsidR="00DB22EB">
        <w:t>22</w:t>
      </w:r>
      <w:r w:rsidR="00BC4EE2">
        <w:t xml:space="preserve">. </w:t>
      </w:r>
      <w:r w:rsidR="00DB22EB">
        <w:t>studenog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D44721">
        <w:t>22</w:t>
      </w:r>
      <w:r w:rsidR="00BC4EE2">
        <w:t xml:space="preserve">. </w:t>
      </w:r>
      <w:r w:rsidR="00D44721">
        <w:t>studenog</w:t>
      </w:r>
      <w:r>
        <w:t xml:space="preserve"> 2016. godine, a skinuto je sa oglasne </w:t>
      </w:r>
      <w:r w:rsidR="00D44721">
        <w:t>1</w:t>
      </w:r>
      <w:r w:rsidR="00BC4EE2">
        <w:t xml:space="preserve">. </w:t>
      </w:r>
      <w:r w:rsidR="00D44721">
        <w:t>prosinca</w:t>
      </w:r>
      <w:r w:rsidR="0089087E">
        <w:t xml:space="preserve"> 2016. godine. U roku od 15 dana, koji rok je istekao </w:t>
      </w:r>
      <w:r w:rsidR="00D44721">
        <w:t>16</w:t>
      </w:r>
      <w:r w:rsidR="00BC4EE2">
        <w:t xml:space="preserve">. </w:t>
      </w:r>
      <w:r w:rsidR="00D44721">
        <w:t>prosinca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104C91">
        <w:t>03. veljače</w:t>
      </w:r>
      <w:r w:rsidR="009C71BB" w:rsidRPr="001B1D09">
        <w:t xml:space="preserve"> 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E4099E" w:rsidR="002D2F98">
      <w:pPr>
        <w:ind w:firstLine="720" w:left="5652"/>
        <w:jc w:val="both"/>
      </w:pPr>
      <w:r>
        <w:tab/>
        <w:t>Tijana Licul</w:t>
      </w:r>
      <w:r w:rsidR="004C4116">
        <w:t>, v. r.</w:t>
      </w:r>
    </w:p>
    <w:p w:rsidRDefault="00E4099E" w:rsidP="00E4099E" w:rsidR="00E4099E">
      <w:pPr>
        <w:ind w:firstLine="720" w:left="5652"/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DF7290">
        <w:t>Porezna uprava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E4099E" w:rsidR="008908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11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E1A39">
      <w:rPr>
        <w:sz w:val="23"/>
        <w:szCs w:val="23"/>
      </w:rPr>
      <w:t>Poslovni broj: 4 St-669/2016-17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1E1A39">
      <w:rPr>
        <w:sz w:val="23"/>
        <w:szCs w:val="23"/>
      </w:rPr>
      <w:t>669/2016-17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158"/>
    <w:rsid w:val="000F69EC"/>
    <w:rsid w:val="00104C91"/>
    <w:rsid w:val="00126BB4"/>
    <w:rsid w:val="001462F8"/>
    <w:rsid w:val="001A0D4C"/>
    <w:rsid w:val="001A6A9D"/>
    <w:rsid w:val="001B1D09"/>
    <w:rsid w:val="001C683D"/>
    <w:rsid w:val="001D689E"/>
    <w:rsid w:val="001E1A39"/>
    <w:rsid w:val="001E32C9"/>
    <w:rsid w:val="001E38C0"/>
    <w:rsid w:val="001E57BF"/>
    <w:rsid w:val="001F76FA"/>
    <w:rsid w:val="002321CA"/>
    <w:rsid w:val="00232A2E"/>
    <w:rsid w:val="00237057"/>
    <w:rsid w:val="00241246"/>
    <w:rsid w:val="00252F6D"/>
    <w:rsid w:val="00253A0B"/>
    <w:rsid w:val="00265827"/>
    <w:rsid w:val="002867CC"/>
    <w:rsid w:val="00291807"/>
    <w:rsid w:val="002953C2"/>
    <w:rsid w:val="002B4327"/>
    <w:rsid w:val="002B50F9"/>
    <w:rsid w:val="002D2F98"/>
    <w:rsid w:val="002D45C9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4116"/>
    <w:rsid w:val="004C5944"/>
    <w:rsid w:val="004E6771"/>
    <w:rsid w:val="00522C82"/>
    <w:rsid w:val="00522F3F"/>
    <w:rsid w:val="005B29E6"/>
    <w:rsid w:val="005D20E4"/>
    <w:rsid w:val="005E3D31"/>
    <w:rsid w:val="00647B00"/>
    <w:rsid w:val="00656336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A6171"/>
    <w:rsid w:val="008B1939"/>
    <w:rsid w:val="008C0DB2"/>
    <w:rsid w:val="008C471C"/>
    <w:rsid w:val="008D00B5"/>
    <w:rsid w:val="008D320B"/>
    <w:rsid w:val="008F5845"/>
    <w:rsid w:val="008F5913"/>
    <w:rsid w:val="00917651"/>
    <w:rsid w:val="00942263"/>
    <w:rsid w:val="00975122"/>
    <w:rsid w:val="0099228E"/>
    <w:rsid w:val="009B7C23"/>
    <w:rsid w:val="009C0D0A"/>
    <w:rsid w:val="009C6CD7"/>
    <w:rsid w:val="009C71BB"/>
    <w:rsid w:val="009E5D63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BF2BB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721"/>
    <w:rsid w:val="00D44E79"/>
    <w:rsid w:val="00D55942"/>
    <w:rsid w:val="00D60115"/>
    <w:rsid w:val="00DA1732"/>
    <w:rsid w:val="00DB14A7"/>
    <w:rsid w:val="00DB22EB"/>
    <w:rsid w:val="00DC7997"/>
    <w:rsid w:val="00DD1175"/>
    <w:rsid w:val="00DE48E9"/>
    <w:rsid w:val="00DF7290"/>
    <w:rsid w:val="00DF73B4"/>
    <w:rsid w:val="00E17C47"/>
    <w:rsid w:val="00E4099E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57DD1"/>
    <w:rsid w:val="00F63B91"/>
    <w:rsid w:val="00F655BD"/>
    <w:rsid w:val="00F66CAA"/>
    <w:rsid w:val="00F66D61"/>
    <w:rsid w:val="00F827D1"/>
    <w:rsid w:val="00FB343B"/>
    <w:rsid w:val="00FC4FDE"/>
    <w:rsid w:val="00FC671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11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11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11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11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11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11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11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11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96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C8665-CDAC-48AE-9F29-E446A02669A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3663</properties:Characters>
  <properties:Lines>96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2017-01-26T13:42:00Z</dcterms:created>
  <dc:creator>msimicic</dc:creator>
  <cp:lastModifiedBy>Sanja Prodan</cp:lastModifiedBy>
  <cp:lastPrinted>2017-02-03T09:47:00Z</cp:lastPrinted>
  <dcterms:modified xmlns:xsi="http://www.w3.org/2001/XMLSchema-instance" xsi:type="dcterms:W3CDTF">2017-02-03T09:48:00Z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