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b4eb" w14:paraId="9bcb4eb" w:rsidRDefault="0065627D" w:rsidP="0065627D" w:rsidR="0065627D">
      <w:pPr>
        <w:pStyle w:val="Zaglavlje"/>
        <w15:collapsed w:val="false"/>
      </w:pPr>
      <w:bookmarkStart w:name="_GoBack" w:id="0"/>
      <w:bookmarkEnd w:id="0"/>
    </w:p>
    <w:p w:rsidRDefault="0065627D" w:rsidP="0065627D" w:rsidR="0065627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5627D" w:rsidP="0065627D" w:rsidR="0065627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65627D" w:rsidP="0065627D" w:rsidR="0065627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65627D" w:rsidP="0065627D" w:rsidR="0065627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65627D" w:rsidP="0065627D" w:rsidR="0065627D">
      <w:pPr>
        <w:pStyle w:val="Zaglavlje"/>
      </w:pPr>
    </w:p>
    <w:p w:rsidRDefault="0065627D" w:rsidP="0065627D" w:rsidR="0065627D">
      <w:pPr>
        <w:pStyle w:val="Zaglavlje"/>
      </w:pPr>
    </w:p>
    <w:p w:rsidRDefault="0065627D" w:rsidP="0065627D" w:rsidR="0065627D">
      <w:pPr>
        <w:pStyle w:val="Zaglavlje"/>
        <w:jc w:val="center"/>
      </w:pPr>
      <w:r>
        <w:t>Z A K LJ U Č A K</w:t>
      </w:r>
    </w:p>
    <w:p w:rsidRDefault="0065627D" w:rsidP="0065627D" w:rsidR="0065627D">
      <w:pPr>
        <w:spacing w:lineRule="auto" w:line="240" w:after="0"/>
      </w:pPr>
    </w:p>
    <w:p w:rsidRDefault="0065627D" w:rsidP="0065627D" w:rsidR="0065627D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 xml:space="preserve">JETY INTER d.o.o., OIB: 05426337480 sa sjedištem u Akademika Mirka </w:t>
      </w:r>
      <w:proofErr w:type="spellStart"/>
      <w:r>
        <w:t>Maleza</w:t>
      </w:r>
      <w:proofErr w:type="spellEnd"/>
      <w:r>
        <w:t xml:space="preserve"> 18, Ivanec</w:t>
      </w:r>
      <w:r>
        <w:t xml:space="preserve">, dana </w:t>
      </w:r>
      <w:r>
        <w:t>01. prosinca</w:t>
      </w:r>
      <w:r>
        <w:t xml:space="preserve"> 2016.               </w:t>
      </w:r>
    </w:p>
    <w:p w:rsidRDefault="0065627D" w:rsidP="0065627D" w:rsidR="0065627D">
      <w:pPr>
        <w:spacing w:lineRule="auto" w:line="240" w:after="0"/>
      </w:pPr>
    </w:p>
    <w:p w:rsidRDefault="0065627D" w:rsidP="0065627D" w:rsidR="0065627D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65627D" w:rsidP="0065627D" w:rsidR="0065627D">
      <w:pPr>
        <w:spacing w:lineRule="auto" w:line="240" w:after="0"/>
        <w:jc w:val="center"/>
      </w:pPr>
    </w:p>
    <w:p w:rsidRDefault="0065627D" w:rsidP="0065627D" w:rsidR="0065627D">
      <w:pPr>
        <w:spacing w:lineRule="auto" w:line="240" w:after="0"/>
        <w:jc w:val="center"/>
      </w:pPr>
    </w:p>
    <w:p w:rsidRDefault="0065627D" w:rsidP="0065627D" w:rsidR="0065627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hanging="720"/>
        <w:contextualSpacing/>
      </w:pPr>
      <w:r>
        <w:t xml:space="preserve">Nalaže se direktoru dužnika </w:t>
      </w:r>
      <w:r w:rsidR="004467E7">
        <w:t xml:space="preserve">JETY INTER d.o.o., OIB: 05426337480 sa sjedištem u Akademika Mirka </w:t>
      </w:r>
      <w:proofErr w:type="spellStart"/>
      <w:r w:rsidR="004467E7">
        <w:t>Maleza</w:t>
      </w:r>
      <w:proofErr w:type="spellEnd"/>
      <w:r w:rsidR="004467E7">
        <w:t xml:space="preserve"> 18, Ivanec</w:t>
      </w:r>
      <w:r>
        <w:t xml:space="preserve">, </w:t>
      </w:r>
      <w:r w:rsidR="004467E7">
        <w:rPr>
          <w:u w:val="single"/>
        </w:rPr>
        <w:t xml:space="preserve">Slavku </w:t>
      </w:r>
      <w:proofErr w:type="spellStart"/>
      <w:r w:rsidR="004467E7">
        <w:rPr>
          <w:u w:val="single"/>
        </w:rPr>
        <w:t>Darabošu</w:t>
      </w:r>
      <w:proofErr w:type="spellEnd"/>
      <w:r w:rsidR="004467E7">
        <w:rPr>
          <w:u w:val="single"/>
        </w:rPr>
        <w:t>, Ivanec, Vladimira Nazora 35, OIB: 93025021571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65627D" w:rsidP="0065627D" w:rsidR="0065627D">
      <w:pPr>
        <w:spacing w:lineRule="auto" w:line="240" w:after="0"/>
        <w:jc w:val="both"/>
      </w:pPr>
    </w:p>
    <w:p w:rsidRDefault="0065627D" w:rsidP="0065627D" w:rsidR="0065627D">
      <w:pPr>
        <w:spacing w:lineRule="auto" w:line="240" w:after="0"/>
        <w:jc w:val="both"/>
      </w:pPr>
      <w:r>
        <w:t>1. nekretnina i pokretnina dužnika</w:t>
      </w:r>
    </w:p>
    <w:p w:rsidRDefault="0065627D" w:rsidP="0065627D" w:rsidR="0065627D">
      <w:pPr>
        <w:spacing w:lineRule="auto" w:line="240" w:after="0"/>
        <w:jc w:val="both"/>
      </w:pPr>
      <w:r>
        <w:t>2. imovinskih prava dužnika na tuđim stvarima</w:t>
      </w:r>
    </w:p>
    <w:p w:rsidRDefault="0065627D" w:rsidP="0065627D" w:rsidR="0065627D">
      <w:pPr>
        <w:spacing w:lineRule="auto" w:line="240" w:after="0"/>
        <w:jc w:val="both"/>
      </w:pPr>
      <w:r>
        <w:t>3. novčanih i nenovčanih tražbina dužnika</w:t>
      </w:r>
    </w:p>
    <w:p w:rsidRDefault="0065627D" w:rsidP="0065627D" w:rsidR="0065627D">
      <w:pPr>
        <w:spacing w:lineRule="auto" w:line="240" w:after="0"/>
        <w:jc w:val="both"/>
      </w:pPr>
      <w:r>
        <w:t>4. drugih prava koja čine imovinu dužnika</w:t>
      </w:r>
    </w:p>
    <w:p w:rsidRDefault="0065627D" w:rsidP="0065627D" w:rsidR="0065627D">
      <w:pPr>
        <w:spacing w:lineRule="auto" w:line="240" w:after="0"/>
        <w:jc w:val="both"/>
      </w:pPr>
      <w:r>
        <w:t>5. novčanih sredstava na računima</w:t>
      </w:r>
    </w:p>
    <w:p w:rsidRDefault="0065627D" w:rsidP="0065627D" w:rsidR="0065627D">
      <w:pPr>
        <w:spacing w:lineRule="auto" w:line="240" w:after="0"/>
        <w:jc w:val="both"/>
      </w:pPr>
      <w:r>
        <w:t>6. druge imovine dužnika</w:t>
      </w:r>
    </w:p>
    <w:p w:rsidRDefault="0065627D" w:rsidP="0065627D" w:rsidR="0065627D">
      <w:pPr>
        <w:spacing w:lineRule="auto" w:line="240" w:after="0"/>
        <w:jc w:val="both"/>
      </w:pPr>
      <w:r>
        <w:t>7. obveza dužnika unesenih u njegove poslovne knjige</w:t>
      </w:r>
    </w:p>
    <w:p w:rsidRDefault="0065627D" w:rsidP="0065627D" w:rsidR="0065627D">
      <w:pPr>
        <w:spacing w:lineRule="auto" w:line="240" w:after="0"/>
        <w:jc w:val="both"/>
      </w:pPr>
      <w:r>
        <w:t>8. drugih novčanih i nenovčanih obveza dužnika</w:t>
      </w:r>
    </w:p>
    <w:p w:rsidRDefault="0065627D" w:rsidP="0065627D" w:rsidR="0065627D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65627D" w:rsidP="0065627D" w:rsidR="0065627D">
      <w:pPr>
        <w:spacing w:lineRule="auto" w:line="240" w:after="0"/>
        <w:jc w:val="both"/>
      </w:pPr>
      <w:r>
        <w:t>10. izlučnih prava</w:t>
      </w:r>
    </w:p>
    <w:p w:rsidRDefault="0065627D" w:rsidP="0065627D" w:rsidR="0065627D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65627D" w:rsidP="0065627D" w:rsidR="0065627D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65627D" w:rsidP="0065627D" w:rsidR="0065627D">
      <w:pPr>
        <w:spacing w:lineRule="auto" w:line="240" w:after="0"/>
        <w:jc w:val="both"/>
      </w:pPr>
    </w:p>
    <w:p w:rsidRDefault="0065627D" w:rsidP="0065627D" w:rsidR="0065627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65627D" w:rsidP="0065627D" w:rsidR="0065627D">
      <w:pPr>
        <w:spacing w:lineRule="auto" w:line="240" w:after="0"/>
        <w:jc w:val="both"/>
      </w:pPr>
    </w:p>
    <w:p w:rsidRDefault="0065627D" w:rsidP="0065627D" w:rsidR="0065627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65627D" w:rsidP="0065627D" w:rsidR="0065627D">
      <w:pPr>
        <w:pStyle w:val="Odlomakpopisa"/>
        <w:spacing w:lineRule="auto" w:line="240" w:after="0"/>
      </w:pPr>
    </w:p>
    <w:p w:rsidRDefault="0065627D" w:rsidP="0065627D" w:rsidR="0065627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65627D" w:rsidP="0065627D" w:rsidR="0065627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5627D" w:rsidP="0065627D" w:rsidR="0065627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65627D" w:rsidP="001349E9" w:rsidR="0065627D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11</w:t>
      </w:r>
      <w:r w:rsidR="00D53044">
        <w:t>9</w:t>
      </w:r>
      <w:r>
        <w:t>.</w:t>
      </w:r>
      <w:r w:rsidR="00D53044">
        <w:t>037</w:t>
      </w:r>
      <w:r>
        <w:t>,</w:t>
      </w:r>
      <w:r w:rsidR="00D53044">
        <w:t>8</w:t>
      </w:r>
      <w:r>
        <w:t>5 kn te da dužnik ima 1 zaposlenog.</w:t>
      </w:r>
    </w:p>
    <w:p w:rsidRDefault="0065627D" w:rsidP="001349E9" w:rsidR="0065627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627D" w:rsidP="001349E9" w:rsidR="0065627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65627D" w:rsidP="0065627D" w:rsidR="0065627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5627D" w:rsidP="0065627D" w:rsidR="0065627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 Varaždinu, </w:t>
      </w:r>
      <w:r w:rsidR="001349E9">
        <w:rPr>
          <w:rFonts w:eastAsia="Times New Roman"/>
          <w:lang w:eastAsia="hr-HR"/>
        </w:rPr>
        <w:t>1</w:t>
      </w:r>
      <w:r>
        <w:rPr>
          <w:rFonts w:eastAsia="Times New Roman"/>
          <w:lang w:eastAsia="hr-HR"/>
        </w:rPr>
        <w:t xml:space="preserve">. </w:t>
      </w:r>
      <w:r w:rsidR="001349E9">
        <w:rPr>
          <w:rFonts w:eastAsia="Times New Roman"/>
          <w:lang w:eastAsia="hr-HR"/>
        </w:rPr>
        <w:t>prosinca</w:t>
      </w:r>
      <w:r>
        <w:rPr>
          <w:rFonts w:eastAsia="Times New Roman"/>
          <w:lang w:eastAsia="hr-HR"/>
        </w:rPr>
        <w:t xml:space="preserve"> 2016.</w:t>
      </w:r>
    </w:p>
    <w:p w:rsidRDefault="0065627D" w:rsidP="0065627D" w:rsidR="0065627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5627D" w:rsidP="0065627D" w:rsidR="0065627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5627D" w:rsidP="0065627D" w:rsidR="0065627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65627D" w:rsidR="0065627D">
        <w:trPr>
          <w:trHeight w:val="2009"/>
        </w:trPr>
        <w:tc>
          <w:tcPr>
            <w:tcW w:type="dxa" w:w="4928"/>
          </w:tcPr>
          <w:p w:rsidRDefault="0065627D" w:rsidR="0065627D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65627D" w:rsidR="0065627D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65627D" w:rsidR="0065627D">
            <w:pPr>
              <w:jc w:val="center"/>
              <w:rPr>
                <w:lang w:eastAsia="hr-HR"/>
              </w:rPr>
            </w:pPr>
          </w:p>
          <w:p w:rsidRDefault="0065627D" w:rsidR="0065627D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65627D" w:rsidR="0065627D">
            <w:pPr>
              <w:jc w:val="center"/>
              <w:rPr>
                <w:lang w:eastAsia="hr-HR"/>
              </w:rPr>
            </w:pPr>
          </w:p>
          <w:p w:rsidRDefault="0065627D" w:rsidR="0065627D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65627D" w:rsidP="0065627D" w:rsidR="0065627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65627D" w:rsidP="0065627D" w:rsidR="0065627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65627D" w:rsidP="0065627D" w:rsidR="0065627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65627D" w:rsidP="0065627D" w:rsidR="0065627D">
      <w:pPr>
        <w:spacing w:lineRule="auto" w:line="240" w:after="0"/>
        <w:jc w:val="both"/>
      </w:pPr>
      <w:r>
        <w:t>UPUTA O PRAVNOM LIJEKU :</w:t>
      </w:r>
    </w:p>
    <w:p w:rsidRDefault="0065627D" w:rsidP="0065627D" w:rsidR="0065627D">
      <w:pPr>
        <w:spacing w:lineRule="auto" w:line="240" w:after="0"/>
        <w:jc w:val="both"/>
      </w:pPr>
      <w:r>
        <w:t>Protiv ovoga zaključka žalba nije dopuštena (čl. 19. st. 7. SZ-a).</w:t>
      </w:r>
    </w:p>
    <w:p w:rsidRDefault="0065627D" w:rsidP="0065627D" w:rsidR="0065627D">
      <w:pPr>
        <w:spacing w:lineRule="auto" w:line="240" w:after="0"/>
        <w:jc w:val="both"/>
      </w:pPr>
    </w:p>
    <w:p w:rsidRDefault="0065627D" w:rsidP="0065627D" w:rsidR="0065627D">
      <w:pPr>
        <w:spacing w:lineRule="auto" w:line="240" w:after="0"/>
        <w:jc w:val="both"/>
      </w:pPr>
      <w:r>
        <w:t>DNA:</w:t>
      </w:r>
    </w:p>
    <w:p w:rsidRDefault="0065627D" w:rsidP="0065627D" w:rsidR="0065627D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DF277D">
        <w:t xml:space="preserve">Slavko </w:t>
      </w:r>
      <w:proofErr w:type="spellStart"/>
      <w:r w:rsidR="00DF277D">
        <w:t>Daraboš</w:t>
      </w:r>
      <w:proofErr w:type="spellEnd"/>
      <w:r w:rsidR="00DF277D">
        <w:t>, Vladimira Nazora 35, Ivanec</w:t>
      </w:r>
    </w:p>
    <w:p w:rsidRDefault="0065627D" w:rsidP="0065627D" w:rsidR="0065627D">
      <w:pPr>
        <w:spacing w:lineRule="auto" w:line="240" w:after="0"/>
        <w:jc w:val="both"/>
      </w:pPr>
      <w:r>
        <w:t>2. e-Oglasna ploča suda</w:t>
      </w:r>
    </w:p>
    <w:p w:rsidRDefault="0065627D" w:rsidP="0065627D" w:rsidR="0065627D">
      <w:pPr>
        <w:spacing w:lineRule="auto" w:line="240" w:after="0"/>
        <w:jc w:val="both"/>
      </w:pPr>
    </w:p>
    <w:p w:rsidRDefault="00DA0242" w:rsidP="0065627D" w:rsidR="00DA0242" w:rsidRPr="0065627D"/>
    <w:sectPr w:rsidSect="0032366B" w:rsidR="00DA0242" w:rsidRPr="0065627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627D" w:rsidR="008333A9">
    <w:pPr>
      <w:pStyle w:val="Zaglavlje"/>
    </w:pPr>
    <w:r>
      <w:rPr>
        <w:rStyle w:val="PozadinaSvijetloCrvena"/>
        <w:shd w:fill="auto" w:color="auto" w:val="clear"/>
      </w:rPr>
      <w:t>Poslovni broj:4 St-376/16-5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9E9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919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7E7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27D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044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77D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5627D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5627D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083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St-376/2016-5</izvorni_sadrzaj>
    <derivirana_varijabla naziv="DomainObject.Oznaka_1">St-376/2016-5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St-376/2016</izvorni_sadrzaj>
    <derivirana_varijabla naziv="DomainObject.Predmet.OznakaBroj_1">St-376/2016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JETY INTER društvo s ograničenom odgovornošću za građevinarstvo, trgovinu i usluge zastupanog po punomoćniku Slavko Daraboš</izvorni_sadrzaj>
    <derivirana_varijabla naziv="DomainObject.Predmet.ProtustrankaFormated_1">  JETY INTER društvo s ograničenom odgovornošću za građevinarstvo, trgovinu i usluge zastupanog po punomoćniku Slavko Daraboš</derivirana_varijabla>
  </DomainObject.Predmet.ProtustrankaFormated>
  <DomainObject.Predmet.ProtustrankaFormatedOIB>
    <izvorni_sadrzaj>  JETY INTER društvo s ograničenom odgovornošću za građevinarstvo, trgovinu i usluge, OIB 05426337480 zastupanog po punomoćniku Slavko Daraboš</izvorni_sadrzaj>
    <derivirana_varijabla naziv="DomainObject.Predmet.ProtustrankaFormatedOIB_1">  JETY INTER društvo s ograničenom odgovornošću za građevinarstvo, trgovinu i usluge, OIB 05426337480 zastupanog po punomoćniku Slavko Daraboš</derivirana_varijabla>
  </DomainObject.Predmet.ProtustrankaFormatedOIB>
  <DomainObject.Predmet.ProtustrankaFormatedWithAdress>
    <izvorni_sadrzaj> JETY INTER društvo s ograničenom odgovornošću za građevinarstvo, trgovinu i usluge, Akademika Mirka Maleza 18, 42240 Ivanec zastupanog po punomoćniku Slavko Daraboš</izvorni_sadrzaj>
    <derivirana_varijabla naziv="DomainObject.Predmet.ProtustrankaFormatedWithAdress_1"> JETY INTER društvo s ograničenom odgovornošću za građevinarstvo, trgovinu i usluge, Akademika Mirka Maleza 18, 42240 Ivanec zastupanog po punomoćniku Slavko Daraboš</derivirana_varijabla>
  </DomainObject.Predmet.ProtustrankaFormatedWithAdress>
  <DomainObject.Predmet.ProtustrankaFormatedWithAdressOIB>
    <izvorni_sadrzaj> JETY INTER društvo s ograničenom odgovornošću za građevinarstvo, trgovinu i usluge, OIB 05426337480, Akademika Mirka Maleza 18, 42240 Ivanec zastupanog po punomoćniku Slavko Daraboš</izvorni_sadrzaj>
    <derivirana_varijabla naziv="DomainObject.Predmet.ProtustrankaFormatedWithAdressOIB_1"> JETY INTER društvo s ograničenom odgovornošću za građevinarstvo, trgovinu i usluge, OIB 05426337480, Akademika Mirka Maleza 18, 42240 Ivanec zastupanog po punomoćniku Slavko Daraboš</derivirana_varijabla>
  </DomainObject.Predmet.ProtustrankaFormatedWithAdressOIB>
  <DomainObject.Predmet.ProtustrankaWithAdress>
    <izvorni_sadrzaj>JETY INTER društvo s ograničenom odgovornošću za građevinarstvo, trgovinu i usluge Akademika Mirka Maleza 18, 42240 Ivanec</izvorni_sadrzaj>
    <derivirana_varijabla naziv="DomainObject.Predmet.ProtustrankaWithAdress_1">JETY INTER društvo s ograničenom odgovornošću za građevinarstvo, trgovinu i usluge Akademika Mirka Maleza 18, 42240 Ivanec</derivirana_varijabla>
  </DomainObject.Predmet.ProtustrankaWithAdress>
  <DomainObject.Predmet.ProtustrankaWithAdressOIB>
    <izvorni_sadrzaj>JETY INTER društvo s ograničenom odgovornošću za građevinarstvo, trgovinu i usluge, OIB 05426337480, Akademika Mirka Maleza 18, 42240 Ivanec</izvorni_sadrzaj>
    <derivirana_varijabla naziv="DomainObject.Predmet.ProtustrankaWithAdressOIB_1">JETY INTER društvo s ograničenom odgovornošću za građevinarstvo, trgovinu i usluge, OIB 05426337480, Akademika Mirka Maleza 18, 42240 Ivanec</derivirana_varijabla>
  </DomainObject.Predmet.ProtustrankaWithAdressOIB>
  <DomainObject.Predmet.ProtustrankaNazivFormated>
    <izvorni_sadrzaj>JETY INTER društvo s ograničenom odgovornošću za građevinarstvo, trgovinu i usluge</izvorni_sadrzaj>
    <derivirana_varijabla naziv="DomainObject.Predmet.ProtustrankaNazivFormated_1">JETY INTER društvo s ograničenom odgovornošću za građevinarstvo, trgovinu i usluge</derivirana_varijabla>
  </DomainObject.Predmet.ProtustrankaNazivFormated>
  <DomainObject.Predmet.ProtustrankaNazivFormatedOIB>
    <izvorni_sadrzaj>JETY INTER društvo s ograničenom odgovornošću za građevinarstvo, trgovinu i usluge, OIB 05426337480</izvorni_sadrzaj>
    <derivirana_varijabla naziv="DomainObject.Predmet.ProtustrankaNazivFormatedOIB_1">JETY INTER društvo s ograničenom odgovornošću za građevinarstvo, trgovinu i usluge, OIB 05426337480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119037.85</izvorni_sadrzaj>
    <derivirana_varijabla naziv="DomainObject.Predmet.TrenutnaVrijednost_1">119037.85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JETY INTER društvo s ograničenom odgovornošću za građevinarstvo, trgovinu i usluge zastupanog po punomoćniku Slavko Daraboš</item>
    </izvorni_sadrzaj>
    <derivirana_varijabla naziv="DomainObject.Predmet.ProtuStrankaListFormated_1">
      <item>JETY INTER društvo s ograničenom odgovornošću za građevinarstvo, trgovinu i usluge zastupanog po punomoćniku Slavko Daraboš</item>
    </derivirana_varijabla>
  </DomainObject.Predmet.ProtuStrankaListFormated>
  <DomainObject.Predmet.ProtuStrankaListFormatedOIB>
    <izvorni_sadrzaj>
      <item>JETY INTER društvo s ograničenom odgovornošću za građevinarstvo, trgovinu i usluge, OIB 05426337480 zastupanog po punomoćniku Slavko Daraboš</item>
    </izvorni_sadrzaj>
    <derivirana_varijabla naziv="DomainObject.Predmet.ProtuStrankaListFormatedOIB_1">
      <item>JETY INTER društvo s ograničenom odgovornošću za građevinarstvo, trgovinu i usluge, OIB 05426337480 zastupanog po punomoćniku Slavko Daraboš</item>
    </derivirana_varijabla>
  </DomainObject.Predmet.ProtuStrankaListFormatedOIB>
  <DomainObject.Predmet.ProtuStrankaListFormatedWithAdress>
    <izvorni_sadrzaj>
      <item>JETY INTER društvo s ograničenom odgovornošću za građevinarstvo, trgovinu i usluge, Akademika Mirka Maleza 18, 42240 Ivanec zastupanog po punomoćniku Slavko Daraboš</item>
    </izvorni_sadrzaj>
    <derivirana_varijabla naziv="DomainObject.Predmet.ProtuStrankaListFormatedWithAdress_1">
      <item>JETY INTER društvo s ograničenom odgovornošću za građevinarstvo, trgovinu i usluge, Akademika Mirka Maleza 18, 42240 Ivanec zastupanog po punomoćniku Slavko Daraboš</item>
    </derivirana_varijabla>
  </DomainObject.Predmet.ProtuStrankaListFormatedWithAdress>
  <DomainObject.Predmet.ProtuStrankaListFormatedWithAdressOIB>
    <izvorni_sadrzaj>
      <item>JETY INTER društvo s ograničenom odgovornošću za građevinarstvo, trgovinu i usluge, OIB 05426337480, Akademika Mirka Maleza 18, 42240 Ivanec zastupanog po punomoćniku Slavko Daraboš</item>
    </izvorni_sadrzaj>
    <derivirana_varijabla naziv="DomainObject.Predmet.ProtuStrankaListFormatedWithAdressOIB_1">
      <item>JETY INTER društvo s ograničenom odgovornošću za građevinarstvo, trgovinu i usluge, OIB 05426337480, Akademika Mirka Maleza 18, 42240 Ivanec zastupanog po punomoćniku Slavko Daraboš</item>
    </derivirana_varijabla>
  </DomainObject.Predmet.ProtuStrankaListFormatedWithAdressOIB>
  <DomainObject.Predmet.ProtuStrankaListNazivFormated>
    <izvorni_sadrzaj>
      <item>JETY INTER društvo s ograničenom odgovornošću za građevinarstvo, trgovinu i usluge</item>
    </izvorni_sadrzaj>
    <derivirana_varijabla naziv="DomainObject.Predmet.ProtuStrankaListNazivFormated_1">
      <item>JETY INTER društvo s ograničenom odgovornošću za građevinarstvo, trgovinu i usluge</item>
    </derivirana_varijabla>
  </DomainObject.Predmet.ProtuStrankaListNazivFormated>
  <DomainObject.Predmet.ProtuStrankaListNazivFormatedOIB>
    <izvorni_sadrzaj>
      <item>JETY INTER društvo s ograničenom odgovornošću za građevinarstvo, trgovinu i usluge, OIB 05426337480</item>
    </izvorni_sadrzaj>
    <derivirana_varijabla naziv="DomainObject.Predmet.ProtuStrankaListNazivFormatedOIB_1">
      <item>JETY INTER društvo s ograničenom odgovornošću za građevinarstvo, trgovinu i usluge, OIB 05426337480</item>
    </derivirana_varijabla>
  </DomainObject.Predmet.ProtuStrankaListNazivFormatedOIB>
  <DomainObject.Predmet.OstaliListFormated>
    <izvorni_sadrzaj>
      <item>Sudski registar</item>
      <item>Županijsko državno odvjetništvo u Varaždinu</item>
      <item>Slavko Daraboš punomoćnik sudionika u postupku JETY INTER društvo s ograničenom odgovornošću za građevinarstvo, trgovinu i usluge</item>
    </izvorni_sadrzaj>
    <derivirana_varijabla naziv="DomainObject.Predmet.OstaliListFormated_1">
      <item>Sudski registar</item>
      <item>Županijsko državno odvjetništvo u Varaždinu</item>
      <item>Slavko Daraboš punomoćnik sudionika u postupku JETY INTER društvo s ograničenom odgovornošću za građevinarstvo,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Slavko Daraboš, OIB 93025021571 punomoćnik sudionika u postupku JETY INTER društvo s ograničenom odgovornošću za građevinarstvo, trgovinu i usluge</item>
    </izvorni_sadrzaj>
    <derivirana_varijabla naziv="DomainObject.Predmet.OstaliListFormatedOIB_1">
      <item>Sudski registar</item>
      <item>Županijsko državno odvjetništvo u Varaždinu</item>
      <item>Slavko Daraboš, OIB 93025021571 punomoćnik sudionika u postupku JETY INTER društvo s ograničenom odgovornošću za građevinarstvo,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Slavko Daraboš, Vladimira Nazora 35, 42240 Ivanec punomoćnik sudionika u postupku JETY INTER društvo s ograničenom odgovornošću za građevinarstvo, trgovinu i usluge</item>
    </izvorni_sadrzaj>
    <derivirana_varijabla naziv="DomainObject.Predmet.OstaliListFormatedWithAdress_1">
      <item>Sudski registar</item>
      <item>Županijsko državno odvjetništvo u Varaždinu</item>
      <item>Slavko Daraboš, Vladimira Nazora 35, 42240 Ivanec punomoćnik sudionika u postupku JETY INTER društvo s ograničenom odgovornošću za građevinarstvo,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Slavko Daraboš, OIB 93025021571, Vladimira Nazora 35, 42240 Ivanec punomoćnik sudionika u postupku JETY INTER društvo s ograničenom odgovornošću za građevinarstvo, trgovinu i usluge</item>
    </izvorni_sadrzaj>
    <derivirana_varijabla naziv="DomainObject.Predmet.OstaliListFormatedWithAdressOIB_1">
      <item>Sudski registar</item>
      <item>Županijsko državno odvjetništvo u Varaždinu</item>
      <item>Slavko Daraboš, OIB 93025021571, Vladimira Nazora 35, 42240 Ivanec punomoćnik sudionika u postupku JETY INTER društvo s ograničenom odgovornošću za građevinarstvo,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Slavko Daraboš</item>
    </izvorni_sadrzaj>
    <derivirana_varijabla naziv="DomainObject.Predmet.OstaliListNazivFormated_1">
      <item>Sudski registar</item>
      <item>Županijsko državno odvjetništvo u Varaždinu</item>
      <item>Slavko Daraboš</item>
    </derivirana_varijabla>
  </DomainObject.Predmet.OstaliListNazivFormated>
  <DomainObject.Predmet.OstaliListNazivFormatedOIB>
    <izvorni_sadrzaj>
      <item>Sudski registar</item>
      <item>Županijsko državno odvjetništvo u Varaždinu</item>
      <item>Slavko Daraboš, OIB 93025021571</item>
    </izvorni_sadrzaj>
    <derivirana_varijabla naziv="DomainObject.Predmet.OstaliListNazivFormatedOIB_1">
      <item>Sudski registar</item>
      <item>Županijsko državno odvjetništvo u Varaždinu</item>
      <item>Slavko Daraboš, OIB 93025021571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St-376/2016-5</izvorni_sadrzaj>
    <derivirana_varijabla naziv="DomainObject.PoslovniBrojDokumenta_1">St-376/2016-5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JETY INTER društvo s ograničenom odgovornošću za građevinarstvo, trgovinu i usluge</izvorni_sadrzaj>
    <derivirana_varijabla naziv="DomainObject.Predmet.ProtustrankaIDrugi_1">JETY INTER društvo s ograničenom odgovornošću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JETY INTER društvo s ograničenom odgovornošću za građevinarstvo, trgovinu i usluge, OIB 05426337480, Akademika Mirka Maleza 18, 42240 Ivanec</izvorni_sadrzaj>
    <derivirana_varijabla naziv="DomainObject.Predmet.ProtustrankaIDrugiAdressOIB_1">JETY INTER društvo s ograničenom odgovornošću za građevinarstvo, trgovinu i usluge, OIB 05426337480, Akademika Mirka Maleza 18,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JETY INTER društvo s ograničenom odgovornošću za građevinarstvo, trgovinu i usluge</item>
      <item>Sudski registar</item>
      <item>Županijsko državno odvjetništvo u Varaždinu</item>
      <item>Slavko Daraboš</item>
    </izvorni_sadrzaj>
    <derivirana_varijabla naziv="DomainObject.Predmet.SudioniciListNaziv_1">
      <item>Financijska agencija</item>
      <item>JETY INTER društvo s ograničenom odgovornošću za građevinarstvo, trgovinu i usluge</item>
      <item>Sudski registar</item>
      <item>Županijsko državno odvjetništvo u Varaždinu</item>
      <item>Slavko Daraboš</item>
    </derivirana_varijabla>
  </DomainObject.Predmet.SudioniciListNaziv>
  <DomainObject.Predmet.SudioniciListAdressOIB>
    <izvorni_sadrzaj>
      <item>Financijska agencija, OIB 85821130368, A. Cesarca 2,42000 Varaždin</item>
      <item>JETY INTER društvo s ograničenom odgovornošću za građevinarstvo, trgovinu i usluge, OIB 05426337480, Akademika Mirka Maleza 18,42240 Ivanec</item>
      <item>Sudski registar</item>
      <item>Županijsko državno odvjetništvo u Varaždinu</item>
      <item>Slavko Daraboš, OIB 93025021571, Vladimira Nazora 35,42240 Ivanec</item>
    </izvorni_sadrzaj>
    <derivirana_varijabla naziv="DomainObject.Predmet.SudioniciListAdressOIB_1">
      <item>Financijska agencija, OIB 85821130368, A. Cesarca 2,42000 Varaždin</item>
      <item>JETY INTER društvo s ograničenom odgovornošću za građevinarstvo, trgovinu i usluge, OIB 05426337480, Akademika Mirka Maleza 18,42240 Ivanec</item>
      <item>Sudski registar</item>
      <item>Županijsko državno odvjetništvo u Varaždinu</item>
      <item>Slavko Daraboš, OIB 93025021571, Vladimira Nazora 35,42240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125E9-E01A-4554-9BD3-17979050B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2234</properties:Characters>
  <properties:Lines>76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2016-12-01T07:38:00Z</cp:lastPrinted>
  <dcterms:modified xmlns:xsi="http://www.w3.org/2001/XMLSchema-instance" xsi:type="dcterms:W3CDTF">2016-12-01T07:38:00Z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St-376/2016-5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