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eea07" w14:paraId="a9eea07" w:rsidRDefault="00977559" w:rsidP="00977559" w:rsidR="00977559">
      <w:pPr>
        <w:jc w:val="right"/>
        <w15:collapsed w:val="false"/>
      </w:pPr>
      <w:r>
        <w:t>Broj: St-</w:t>
      </w:r>
      <w:r w:rsidR="00716849">
        <w:t>215/13-29</w:t>
      </w:r>
    </w:p>
    <w:p w:rsidRDefault="00977559" w:rsidP="00977559" w:rsidR="00977559">
      <w:r>
        <w:rPr>
          <w:rStyle w:val="Naglaeno"/>
        </w:rPr>
        <w:t xml:space="preserve">             </w:t>
      </w:r>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77559" w:rsidP="00977559" w:rsidR="00977559" w:rsidRPr="00D21A2C"/>
    <w:p w:rsidRDefault="00977559" w:rsidP="00977559" w:rsidR="00977559" w:rsidRPr="00B82754">
      <w:pPr>
        <w:ind w:hanging="720" w:left="360"/>
        <w:rPr>
          <w:b/>
        </w:rPr>
      </w:pPr>
      <w:r w:rsidRPr="00B82754">
        <w:rPr>
          <w:b/>
        </w:rPr>
        <w:t xml:space="preserve">     REPUBLIKA HRVATSKA</w:t>
      </w:r>
    </w:p>
    <w:p w:rsidRDefault="00977559" w:rsidP="00977559" w:rsidR="00977559"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977559" w:rsidP="00977559" w:rsidR="00977559"/>
    <w:p w:rsidRDefault="00977559" w:rsidP="00977559" w:rsidR="00977559">
      <w:pPr>
        <w:jc w:val="center"/>
      </w:pPr>
      <w:r>
        <w:t>R E P U B L I K A  H R V A T S K A</w:t>
      </w:r>
    </w:p>
    <w:p w:rsidRDefault="00977559" w:rsidP="00977559" w:rsidR="00977559"/>
    <w:p w:rsidRDefault="00977559" w:rsidP="00977559" w:rsidR="00977559" w:rsidRPr="0013209D">
      <w:pPr>
        <w:jc w:val="center"/>
      </w:pPr>
      <w:r w:rsidRPr="0013209D">
        <w:t>R J E Š E N J E</w:t>
      </w:r>
    </w:p>
    <w:p w:rsidRDefault="00977559" w:rsidP="00977559" w:rsidR="00977559" w:rsidRPr="0013209D"/>
    <w:p w:rsidRDefault="00977559" w:rsidP="00977559" w:rsidR="00977559">
      <w:pPr>
        <w:rPr>
          <w:b/>
        </w:rPr>
      </w:pPr>
    </w:p>
    <w:p w:rsidRDefault="00977559" w:rsidP="00977559" w:rsidR="00977559">
      <w:pPr>
        <w:jc w:val="both"/>
      </w:pPr>
      <w:r>
        <w:tab/>
        <w:t xml:space="preserve">Trgovački sud u Osijeku, po stečajnoj sutkinji Nadi Roso, </w:t>
      </w:r>
      <w:r w:rsidRPr="00EC103F">
        <w:t>u stečajnom predmetu predlagatelja</w:t>
      </w:r>
      <w:r>
        <w:t xml:space="preserve"> </w:t>
      </w:r>
      <w:r w:rsidR="00716849">
        <w:t xml:space="preserve">dužnika </w:t>
      </w:r>
      <w:r w:rsidR="00716849" w:rsidRPr="009A5026">
        <w:rPr>
          <w:b/>
        </w:rPr>
        <w:t>REMONTSERVIS d.o.o. Osijek, Vrbaska 1c, OIB: 04627357443, MBS: 030005220</w:t>
      </w:r>
      <w:r>
        <w:rPr>
          <w:b/>
        </w:rPr>
        <w:t xml:space="preserve">, </w:t>
      </w:r>
      <w:r>
        <w:t xml:space="preserve">dana </w:t>
      </w:r>
      <w:r w:rsidR="00716849">
        <w:t>7. studenog</w:t>
      </w:r>
      <w:r>
        <w:t xml:space="preserve"> 2016. g.,</w:t>
      </w:r>
    </w:p>
    <w:p w:rsidRDefault="00DD49B7" w:rsidP="00B63703" w:rsidR="00DD49B7" w:rsidRPr="00D14516">
      <w:pPr>
        <w:jc w:val="right"/>
      </w:pPr>
    </w:p>
    <w:p w:rsidRDefault="007E6D1A" w:rsidP="007E6D1A" w:rsidR="007E6D1A">
      <w:pPr>
        <w:jc w:val="center"/>
      </w:pPr>
      <w:r>
        <w:t>r i j e š i o  j e</w:t>
      </w:r>
    </w:p>
    <w:p w:rsidRDefault="007E6D1A" w:rsidP="007E6D1A" w:rsidR="007E6D1A">
      <w:pPr>
        <w:jc w:val="both"/>
      </w:pPr>
    </w:p>
    <w:p w:rsidRDefault="007E6D1A" w:rsidP="007E6D1A" w:rsidR="00F57DFE">
      <w:pPr>
        <w:pStyle w:val="Tijeloteksta"/>
        <w:ind w:hanging="720" w:left="720"/>
      </w:pPr>
      <w:r>
        <w:t>I</w:t>
      </w:r>
      <w:r>
        <w:tab/>
        <w:t xml:space="preserve">Nalaže se </w:t>
      </w:r>
      <w:r w:rsidR="00716849">
        <w:t>Tomislavu Ivančiću iz Čepina, Psunjska 107, OIB: 86796956130</w:t>
      </w:r>
      <w:r>
        <w:t xml:space="preserve">, da u roku od 8 (osam) dana </w:t>
      </w:r>
      <w:r w:rsidR="005452B9">
        <w:t xml:space="preserve">od </w:t>
      </w:r>
      <w:r w:rsidR="009F01BD">
        <w:t>dana primitka</w:t>
      </w:r>
      <w:r w:rsidR="005452B9">
        <w:t xml:space="preserve"> ovog rješenja</w:t>
      </w:r>
      <w:r w:rsidR="00716849">
        <w:t xml:space="preserve"> u spis dostavi </w:t>
      </w:r>
      <w:r w:rsidR="00F57DFE">
        <w:t>Z</w:t>
      </w:r>
      <w:r w:rsidR="00716849">
        <w:t>apisnik o arhiviranju poslovne dokumentacije dužnika Remontservis d.o.o. Osijek</w:t>
      </w:r>
      <w:r w:rsidR="00F57DFE">
        <w:t>.</w:t>
      </w:r>
    </w:p>
    <w:p w:rsidRDefault="00F57DFE" w:rsidP="00F57DFE" w:rsidR="007E6D1A">
      <w:pPr>
        <w:pStyle w:val="Tijeloteksta"/>
        <w:ind w:hanging="720" w:left="720"/>
      </w:pPr>
      <w:r>
        <w:t>II</w:t>
      </w:r>
      <w:r>
        <w:tab/>
        <w:t xml:space="preserve">Ukoliko Tomislav Ivančić iz Čepina, Psunjska 107, OIB: 86796956130 ne postupi po nalogu suda iz točke I ovoga rješenja istom se nalaže da u daljnjem roku od 8 dana iz točke I ovoga rješenja uplati iznos od 3.000,00 kn </w:t>
      </w:r>
      <w:r w:rsidR="007E6D1A">
        <w:t xml:space="preserve">na žiro račun Trgovačkog suda u Osijeku broj HR31 2390 0011 3000 0020 0 s pozivom na  broj HR05 </w:t>
      </w:r>
      <w:r w:rsidR="001F430D">
        <w:t>272-</w:t>
      </w:r>
      <w:r>
        <w:t>215-13</w:t>
      </w:r>
      <w:r w:rsidR="00E64439">
        <w:t>.</w:t>
      </w:r>
    </w:p>
    <w:p w:rsidRDefault="007E6D1A" w:rsidP="007E6D1A" w:rsidR="007E6D1A">
      <w:pPr>
        <w:pStyle w:val="Tijeloteksta"/>
      </w:pPr>
    </w:p>
    <w:p w:rsidRDefault="007E6D1A" w:rsidP="007E6D1A" w:rsidR="007E6D1A">
      <w:pPr>
        <w:ind w:hanging="720" w:left="720"/>
        <w:jc w:val="both"/>
      </w:pPr>
      <w:r>
        <w:t>II</w:t>
      </w:r>
      <w:r w:rsidR="00E64439">
        <w:t>I</w:t>
      </w:r>
      <w:r>
        <w:t xml:space="preserve"> </w:t>
      </w:r>
      <w:r>
        <w:tab/>
        <w:t>Ukoliko</w:t>
      </w:r>
      <w:r w:rsidR="00E64439">
        <w:t xml:space="preserve"> Tomislav Ivančić iz Čepina, Psunjska 107, OIB: 86796956130</w:t>
      </w:r>
      <w:r>
        <w:t>,  ne  plat</w:t>
      </w:r>
      <w:r w:rsidR="000634F3">
        <w:t>i</w:t>
      </w:r>
      <w:r>
        <w:t xml:space="preserve"> utvrđeni iznos </w:t>
      </w:r>
      <w:r w:rsidR="00E64439">
        <w:t>iz točke II ovoga rješenja</w:t>
      </w:r>
      <w:r>
        <w:t xml:space="preserve">  ili o plaćanju bez odgode ne obavijest</w:t>
      </w:r>
      <w:r w:rsidR="00E64439">
        <w:t>i</w:t>
      </w:r>
      <w:r>
        <w:t xml:space="preserve"> sud, </w:t>
      </w:r>
      <w:r w:rsidR="00053367">
        <w:t>određuje se ovrha na nj</w:t>
      </w:r>
      <w:r w:rsidR="000634F3">
        <w:t>egovim</w:t>
      </w:r>
      <w:r>
        <w:t xml:space="preserve"> novčanim sredstvima po računima i oročenim novčanim sredstvima kod poslovnih banaka sa sjedištem u Republici Hrvatskoj. </w:t>
      </w:r>
    </w:p>
    <w:p w:rsidRDefault="007E6D1A" w:rsidP="007E6D1A" w:rsidR="007E6D1A">
      <w:pPr>
        <w:ind w:left="1320"/>
        <w:jc w:val="both"/>
      </w:pPr>
      <w:r>
        <w:t>a) Poziva se FINA da izda nalog za izvršenje osnove za plaćanje sukladno članku 9. Zakona o provedbi ovrhe na novčanim sredstvima.</w:t>
      </w:r>
    </w:p>
    <w:p w:rsidRDefault="007E6D1A" w:rsidP="00C06AA6" w:rsidR="007E6D1A">
      <w:pPr>
        <w:ind w:left="1320"/>
        <w:jc w:val="both"/>
      </w:pPr>
      <w:r>
        <w:t xml:space="preserve">b) Nalaže se FINI da novčani iznos od </w:t>
      </w:r>
      <w:r w:rsidR="00E64439">
        <w:rPr>
          <w:b/>
        </w:rPr>
        <w:t>3</w:t>
      </w:r>
      <w:r w:rsidRPr="00033C9A">
        <w:rPr>
          <w:b/>
        </w:rPr>
        <w:t>.000,00 kn</w:t>
      </w:r>
      <w:r>
        <w:t xml:space="preserve">,  za koji je određena ovrha, zaplijeni i prenese na žiro račun Trgovačkog suda u Osijeku broj HR31 2390 0011 3000 0020 0 s pozivom na  broj HR05 </w:t>
      </w:r>
      <w:r w:rsidR="006E1F0C">
        <w:t>272-</w:t>
      </w:r>
      <w:r w:rsidR="00E64439">
        <w:t>215-13</w:t>
      </w:r>
      <w:r>
        <w:t xml:space="preserve"> te o tome obavijesti sud. </w:t>
      </w:r>
    </w:p>
    <w:p w:rsidRDefault="007E6D1A" w:rsidP="00C06AA6" w:rsidR="007E6D1A">
      <w:pPr>
        <w:ind w:left="1320"/>
        <w:jc w:val="both"/>
      </w:pPr>
      <w:r>
        <w:t xml:space="preserve">c) Zabranjuje se FINI da navedenu tražbinu ispuni </w:t>
      </w:r>
      <w:r w:rsidR="00F80E5F">
        <w:t>dužni</w:t>
      </w:r>
      <w:r w:rsidR="000634F3">
        <w:t>ku</w:t>
      </w:r>
      <w:r w:rsidR="00742CE9" w:rsidRPr="00742CE9">
        <w:t xml:space="preserve"> </w:t>
      </w:r>
      <w:r w:rsidR="00E64439">
        <w:t>Tomislavu Ivančiću iz Čepina, Psunjska 107, OIB: 86796956130</w:t>
      </w:r>
      <w:r w:rsidR="00742CE9">
        <w:t xml:space="preserve">, </w:t>
      </w:r>
      <w:r>
        <w:t xml:space="preserve">te se </w:t>
      </w:r>
      <w:r w:rsidR="00742CE9">
        <w:t>ist</w:t>
      </w:r>
      <w:r w:rsidR="000634F3">
        <w:t>om</w:t>
      </w:r>
      <w:r>
        <w:t xml:space="preserve"> zabranjuje da tu tražbinu naplat</w:t>
      </w:r>
      <w:r w:rsidR="000634F3">
        <w:t>i</w:t>
      </w:r>
      <w:r>
        <w:t xml:space="preserve"> ili inače raspolaž</w:t>
      </w:r>
      <w:r w:rsidR="000634F3">
        <w:t>e</w:t>
      </w:r>
      <w:r>
        <w:t xml:space="preserve"> njome.</w:t>
      </w:r>
    </w:p>
    <w:p w:rsidRDefault="007E6D1A" w:rsidP="007E6D1A" w:rsidR="007E6D1A">
      <w:pPr>
        <w:jc w:val="both"/>
      </w:pPr>
    </w:p>
    <w:p w:rsidRDefault="00E64439" w:rsidP="007E6D1A" w:rsidR="007E6D1A">
      <w:pPr>
        <w:ind w:hanging="720" w:left="720"/>
        <w:jc w:val="both"/>
      </w:pPr>
      <w:r>
        <w:t>IV</w:t>
      </w:r>
      <w:r w:rsidR="007E6D1A">
        <w:tab/>
        <w:t xml:space="preserve">Ukoliko </w:t>
      </w:r>
      <w:r>
        <w:t>Tomislav Ivančić iz Čepina, Psunjska 107, OIB: 86796956130</w:t>
      </w:r>
      <w:r w:rsidR="004E52F8" w:rsidRPr="004E52F8">
        <w:t xml:space="preserve">, </w:t>
      </w:r>
      <w:r w:rsidR="007E6D1A">
        <w:t>ne postup</w:t>
      </w:r>
      <w:r w:rsidR="000634F3">
        <w:t>i</w:t>
      </w:r>
      <w:r w:rsidR="007E6D1A">
        <w:t xml:space="preserve"> po nalogu suda iz točke </w:t>
      </w:r>
      <w:r>
        <w:t>I</w:t>
      </w:r>
      <w:r w:rsidR="007E6D1A">
        <w:t>I, ovo rješenje će se po pravomoćnosti dostaviti FINI radi provedbe ovrhe iz točke II</w:t>
      </w:r>
      <w:r>
        <w:t>I</w:t>
      </w:r>
      <w:r w:rsidR="007E6D1A">
        <w:t xml:space="preserve"> izreke rješenja.</w:t>
      </w:r>
    </w:p>
    <w:p w:rsidRDefault="002B4543" w:rsidP="007E6D1A" w:rsidR="002B4543">
      <w:pPr>
        <w:ind w:hanging="720" w:left="720"/>
        <w:jc w:val="both"/>
      </w:pPr>
    </w:p>
    <w:p w:rsidRDefault="00716849" w:rsidP="007E6D1A" w:rsidR="00716849">
      <w:pPr>
        <w:ind w:hanging="720" w:left="720"/>
        <w:jc w:val="both"/>
      </w:pPr>
    </w:p>
    <w:p w:rsidRDefault="002B4543" w:rsidP="007E6D1A" w:rsidR="002B4543">
      <w:pPr>
        <w:ind w:hanging="720" w:left="720"/>
        <w:jc w:val="both"/>
      </w:pPr>
    </w:p>
    <w:p w:rsidRDefault="00575D73" w:rsidP="007E6D1A" w:rsidR="004E52F8">
      <w:pPr>
        <w:jc w:val="both"/>
      </w:pPr>
      <w:r>
        <w:t xml:space="preserve">            </w:t>
      </w:r>
    </w:p>
    <w:p w:rsidRDefault="00C06AA6" w:rsidP="007E6D1A" w:rsidR="00C06AA6">
      <w:pPr>
        <w:jc w:val="both"/>
      </w:pPr>
    </w:p>
    <w:p w:rsidRDefault="00EF2C43" w:rsidP="00716849" w:rsidR="00716849">
      <w:pPr>
        <w:jc w:val="right"/>
      </w:pPr>
      <w:r>
        <w:lastRenderedPageBreak/>
        <w:t xml:space="preserve">    </w:t>
      </w:r>
      <w:r w:rsidR="00716849">
        <w:t>Broj: St-215/13-29</w:t>
      </w:r>
    </w:p>
    <w:p w:rsidRDefault="00716849" w:rsidP="00716849" w:rsidR="00716849">
      <w:pPr>
        <w:jc w:val="right"/>
      </w:pPr>
    </w:p>
    <w:p w:rsidRDefault="007E6D1A" w:rsidP="00716849" w:rsidR="007E6D1A">
      <w:pPr>
        <w:jc w:val="center"/>
      </w:pPr>
      <w:r>
        <w:t>Obrazloženje</w:t>
      </w:r>
    </w:p>
    <w:p w:rsidRDefault="007E6D1A" w:rsidP="007E6D1A" w:rsidR="007E6D1A">
      <w:pPr>
        <w:pStyle w:val="Tijeloteksta"/>
        <w:rPr>
          <w:b/>
          <w:bCs/>
        </w:rPr>
      </w:pPr>
    </w:p>
    <w:p w:rsidRDefault="00E64439" w:rsidP="007E6D1A" w:rsidR="00E64439">
      <w:pPr>
        <w:pStyle w:val="Tijeloteksta"/>
        <w:rPr>
          <w:bCs/>
        </w:rPr>
      </w:pPr>
      <w:r>
        <w:rPr>
          <w:b/>
          <w:bCs/>
        </w:rPr>
        <w:tab/>
      </w:r>
      <w:r>
        <w:rPr>
          <w:bCs/>
        </w:rPr>
        <w:t>Pravomoćnim Rješenjem Trgovačkog suda u Osijeku poslovni broj St-215/13 od 31. kolovoza 2015. g. otvoren je i istodobno zaključen stečajni postupak nad dužnikom Remontservis d.o.o. Osijek te je istim rješenjem sud obvezao zakonskog zastupnika dužnika Tomislava Ivančić iz Čepina, Psunjska 107 na arhiviranje poslovne dokumentacije odmah po primitku tog rješenja te da o navedenom dostavi dokaz – Zapisnik o arhiviranju poslovne dokumentacije u spis, pod zakonskim posljedicama.</w:t>
      </w:r>
    </w:p>
    <w:p w:rsidRDefault="00E64439" w:rsidP="007E6D1A" w:rsidR="00E64439">
      <w:pPr>
        <w:pStyle w:val="Tijeloteksta"/>
        <w:rPr>
          <w:bCs/>
        </w:rPr>
      </w:pPr>
      <w:r>
        <w:rPr>
          <w:bCs/>
        </w:rPr>
        <w:tab/>
        <w:t>Navedeno Rješenje zakonski zastupnik dužnika Tomislav Ivančić primio je 6. listopada 2015. g. te nije postupio po nalogu suda.</w:t>
      </w:r>
    </w:p>
    <w:p w:rsidRDefault="00E64439" w:rsidP="007E6D1A" w:rsidR="00E64439">
      <w:pPr>
        <w:pStyle w:val="Tijeloteksta"/>
        <w:rPr>
          <w:bCs/>
        </w:rPr>
      </w:pPr>
      <w:r>
        <w:rPr>
          <w:bCs/>
        </w:rPr>
        <w:tab/>
        <w:t>Zaključkom ovoga suda St-215/13 od 11. siječnja 2016. g., zatim Zaključkom ovoga suda od 16. veljače 2016. g. te Zaključkom ovoga suda od 31. svibnja 2016. g. ponovno je pozvan Tomislav Ivančić iz Čepina da sačini Zapisnik o izlučenoj arhivskoj građi koji će potpisati te dostaviti ovome sudu u roku od 15 dana, u protivnom će mu se izreći novčana kazna u iznosu od 3.000,00 kn koja se može zamijeniti kaznom zatvora a sukladno čl. 107 i 336 Stečajnog zakona.</w:t>
      </w:r>
    </w:p>
    <w:p w:rsidRDefault="00E64439" w:rsidP="007E6D1A" w:rsidR="00E64439" w:rsidRPr="00E64439">
      <w:pPr>
        <w:pStyle w:val="Tijeloteksta"/>
        <w:rPr>
          <w:bCs/>
        </w:rPr>
      </w:pPr>
      <w:r>
        <w:rPr>
          <w:bCs/>
        </w:rPr>
        <w:tab/>
        <w:t>Navedene Zaključke Tomislav Ivančić primio je 15.1.2016. g., 18.3.2016. g. i 3.6.2016. g. te nije postupio po nalogu suda.</w:t>
      </w:r>
    </w:p>
    <w:p w:rsidRDefault="00E64439" w:rsidP="009C1D41" w:rsidR="00E64439">
      <w:pPr>
        <w:ind w:firstLine="708"/>
        <w:jc w:val="both"/>
      </w:pPr>
      <w:r w:rsidRPr="009C1D41">
        <w:rPr>
          <w:bCs/>
        </w:rPr>
        <w:t>Budući da Tomislav Ivančić nije postupio po nalogu suda te u spis dostavio Zapisnik o arhiviranju poslovne dokumentacije valjalo je sukladno čl. 107</w:t>
      </w:r>
      <w:r>
        <w:rPr>
          <w:b/>
          <w:bCs/>
        </w:rPr>
        <w:t xml:space="preserve"> </w:t>
      </w:r>
      <w:r>
        <w:t>Stečajnog zakona („Narodne novine“ broj 44/96, 29/99, 129/00, 123/03, 197/03  187/04, 82/06,  116/10, 25/12, 133/12, 45/13 i 71/15  u daljnjem tekstu SZ)</w:t>
      </w:r>
      <w:r w:rsidR="009C1D41">
        <w:t xml:space="preserve"> odlučiti kao u izreci.</w:t>
      </w:r>
    </w:p>
    <w:p w:rsidRDefault="009C1D41" w:rsidP="009C1D41" w:rsidR="009C1D41">
      <w:pPr>
        <w:ind w:firstLine="708"/>
        <w:jc w:val="both"/>
      </w:pPr>
      <w:r>
        <w:t>Valja napomenuti da novčane kazne izrečene prema odredbama Stečajnog zakona koje se neće moći prisilno naplatiti, zamijenit će se kaznom zatvora uz odgovarajuću primjenu odredaba kaznenog prava (čl. 336 SZ).</w:t>
      </w:r>
    </w:p>
    <w:p w:rsidRDefault="00C06AA6" w:rsidP="007E6D1A" w:rsidR="00C06AA6">
      <w:pPr>
        <w:pStyle w:val="Tijeloteksta"/>
        <w:rPr>
          <w:b/>
          <w:bCs/>
        </w:rPr>
      </w:pPr>
    </w:p>
    <w:p w:rsidRDefault="00A72B9C" w:rsidP="00A72B9C" w:rsidR="00A72B9C">
      <w:pPr>
        <w:jc w:val="both"/>
      </w:pPr>
    </w:p>
    <w:p w:rsidRDefault="007E6D1A" w:rsidP="00A72B9C" w:rsidR="007E6D1A">
      <w:pPr>
        <w:jc w:val="both"/>
      </w:pPr>
    </w:p>
    <w:p w:rsidRDefault="007E6D1A" w:rsidP="007E6D1A" w:rsidR="007E6D1A">
      <w:pPr>
        <w:jc w:val="center"/>
      </w:pPr>
      <w:r>
        <w:t xml:space="preserve">U Osijeku </w:t>
      </w:r>
      <w:r w:rsidR="00716849">
        <w:t>7. studenog</w:t>
      </w:r>
      <w:r w:rsidR="00E75FA5">
        <w:t xml:space="preserve"> 2016. g.</w:t>
      </w:r>
      <w:r>
        <w:t xml:space="preserve"> </w:t>
      </w:r>
    </w:p>
    <w:p w:rsidRDefault="007E6D1A" w:rsidP="007E6D1A" w:rsidR="007E6D1A">
      <w:pPr>
        <w:jc w:val="center"/>
      </w:pPr>
    </w:p>
    <w:p w:rsidRDefault="007E6D1A" w:rsidP="007E6D1A" w:rsidR="007E6D1A">
      <w:r>
        <w:t>Zapisničar</w:t>
      </w:r>
    </w:p>
    <w:p w:rsidRDefault="00E75FA5" w:rsidP="007E6D1A" w:rsidR="007E6D1A">
      <w:r>
        <w:t>Danijela Sekulić</w:t>
      </w:r>
    </w:p>
    <w:p w:rsidRDefault="007E6D1A" w:rsidP="007E6D1A" w:rsidR="007E6D1A">
      <w:r>
        <w:tab/>
      </w:r>
      <w:r>
        <w:tab/>
      </w:r>
      <w:r>
        <w:tab/>
      </w:r>
      <w:r>
        <w:tab/>
      </w:r>
      <w:r>
        <w:tab/>
      </w:r>
      <w:r>
        <w:tab/>
      </w:r>
      <w:r>
        <w:tab/>
      </w:r>
      <w:r>
        <w:tab/>
      </w:r>
      <w:r>
        <w:tab/>
        <w:t>STEČAJN</w:t>
      </w:r>
      <w:r w:rsidR="00E75FA5">
        <w:t>A SUTKINJA</w:t>
      </w:r>
      <w:r>
        <w:t xml:space="preserve"> </w:t>
      </w:r>
    </w:p>
    <w:p w:rsidRDefault="007E6D1A" w:rsidP="007E6D1A" w:rsidR="007E6D1A">
      <w:pPr>
        <w:ind w:firstLine="720" w:left="5760"/>
      </w:pPr>
      <w:r>
        <w:t xml:space="preserve"> </w:t>
      </w:r>
      <w:r w:rsidR="00E75FA5">
        <w:t xml:space="preserve">      </w:t>
      </w:r>
      <w:r>
        <w:t xml:space="preserve"> </w:t>
      </w:r>
      <w:r w:rsidR="00E75FA5">
        <w:t>Nada Roso</w:t>
      </w:r>
      <w:r>
        <w:t xml:space="preserve"> </w:t>
      </w:r>
    </w:p>
    <w:p w:rsidRDefault="007E6D1A" w:rsidP="007E6D1A" w:rsidR="007E6D1A">
      <w:pPr>
        <w:ind w:firstLine="720" w:left="5760"/>
      </w:pPr>
    </w:p>
    <w:p w:rsidRDefault="007E6D1A" w:rsidP="007E6D1A" w:rsidR="007E6D1A">
      <w:pPr>
        <w:ind w:firstLine="720" w:left="5760"/>
      </w:pPr>
    </w:p>
    <w:p w:rsidRDefault="007E6D1A" w:rsidP="007E6D1A" w:rsidR="007E6D1A">
      <w:pPr>
        <w:jc w:val="both"/>
      </w:pPr>
      <w:r>
        <w:t xml:space="preserve">NAPUTAK  O PRAVNOM LIJEKU </w:t>
      </w:r>
    </w:p>
    <w:p w:rsidRDefault="007E6D1A" w:rsidP="007E6D1A" w:rsidR="007E6D1A">
      <w:pPr>
        <w:jc w:val="both"/>
      </w:pPr>
      <w:r>
        <w:t xml:space="preserve">Protiv ovog rješenja može nezadovoljna stranka uložiti žalbu Visokom trgovačkom sudu Republike Hrvatske u Zagrebu u roku od 8 dana pismeno u 3 primjerka putem ovoga suda. </w:t>
      </w:r>
    </w:p>
    <w:p w:rsidRDefault="00C06AA6" w:rsidP="007E6D1A" w:rsidR="00C06AA6">
      <w:pPr>
        <w:jc w:val="both"/>
      </w:pPr>
    </w:p>
    <w:p w:rsidRDefault="00C06AA6" w:rsidP="007E6D1A" w:rsidR="00C06AA6">
      <w:pPr>
        <w:jc w:val="both"/>
      </w:pPr>
    </w:p>
    <w:p w:rsidRDefault="007E6D1A" w:rsidP="007E6D1A" w:rsidR="007E6D1A">
      <w:r>
        <w:t>DNA</w:t>
      </w:r>
    </w:p>
    <w:p w:rsidRDefault="0059209C" w:rsidP="009F645C" w:rsidR="0059209C">
      <w:pPr>
        <w:numPr>
          <w:ilvl w:val="0"/>
          <w:numId w:val="11"/>
        </w:numPr>
      </w:pPr>
      <w:r>
        <w:t>Tomislavu Ivančiću iz Čepina, Psunjska 107</w:t>
      </w:r>
    </w:p>
    <w:p w:rsidRDefault="007E6D1A" w:rsidP="009F645C" w:rsidR="007E6D1A">
      <w:pPr>
        <w:numPr>
          <w:ilvl w:val="0"/>
          <w:numId w:val="11"/>
        </w:numPr>
      </w:pPr>
      <w:bookmarkStart w:name="_GoBack" w:id="0"/>
      <w:bookmarkEnd w:id="0"/>
      <w:r>
        <w:t>FINA- nakon pravomoćnosti</w:t>
      </w:r>
    </w:p>
    <w:p w:rsidRDefault="00C06AA6" w:rsidP="007E6D1A" w:rsidR="00C06AA6">
      <w:pPr>
        <w:numPr>
          <w:ilvl w:val="0"/>
          <w:numId w:val="11"/>
        </w:numPr>
      </w:pPr>
      <w:r>
        <w:t>e-ogl. pl.</w:t>
      </w:r>
    </w:p>
    <w:p w:rsidRDefault="00716849" w:rsidP="007E6D1A" w:rsidR="007E6D1A">
      <w:pPr>
        <w:numPr>
          <w:ilvl w:val="0"/>
          <w:numId w:val="11"/>
        </w:numPr>
      </w:pPr>
      <w:r>
        <w:t>k-7.12.</w:t>
      </w:r>
    </w:p>
    <w:p w:rsidRDefault="007E6D1A" w:rsidP="007E6D1A" w:rsidR="007E6D1A"/>
    <w:p w:rsidRDefault="00E75FA5" w:rsidP="007E6D1A" w:rsidR="00E75FA5"/>
    <w:p w:rsidRDefault="00E75FA5" w:rsidP="007E6D1A" w:rsidR="00E75FA5"/>
    <w:p w:rsidRDefault="00C06AA6" w:rsidP="007E6D1A" w:rsidR="00C06AA6"/>
    <w:p w:rsidRDefault="00C06AA6" w:rsidP="007E6D1A" w:rsidR="00C06AA6"/>
    <w:p w:rsidRDefault="00C06AA6" w:rsidP="007E6D1A" w:rsidR="00C06AA6"/>
    <w:p w:rsidRDefault="00C06AA6" w:rsidP="007E6D1A" w:rsidR="00C06AA6"/>
    <w:p w:rsidRDefault="00C06AA6" w:rsidP="007E6D1A" w:rsidR="00C06AA6"/>
    <w:p w:rsidRDefault="00C06AA6" w:rsidP="007E6D1A" w:rsidR="00C06AA6"/>
    <w:p w:rsidRDefault="00C06AA6" w:rsidP="007E6D1A" w:rsidR="00C06AA6"/>
    <w:p w:rsidRDefault="00C06AA6" w:rsidP="007E6D1A" w:rsidR="00C06AA6"/>
    <w:p w:rsidRDefault="00C06AA6" w:rsidP="007E6D1A" w:rsidR="00C06AA6"/>
    <w:p w:rsidRDefault="00E75FA5" w:rsidP="007E6D1A" w:rsidR="00E75FA5"/>
    <w:p w:rsidRDefault="007E6D1A" w:rsidP="007E6D1A" w:rsidR="007E6D1A">
      <w:pPr>
        <w:ind w:left="5580"/>
      </w:pPr>
    </w:p>
    <w:p w:rsidRDefault="00E75FA5" w:rsidP="00EE7CD1" w:rsidR="007E6D1A">
      <w:pPr>
        <w:jc w:val="both"/>
      </w:pPr>
      <w:r>
        <w:t xml:space="preserve">                                                                                                          </w:t>
      </w:r>
    </w:p>
    <w:p w:rsidRDefault="007A4540" w:rsidR="007A4540"/>
    <w:sectPr w:rsidSect="00956241" w:rsidR="007A4540">
      <w:headerReference w:type="default" r:id="rId11"/>
      <w:pgSz w:code="9" w:h="16838" w:w="11906"/>
      <w:pgMar w:gutter="0" w:footer="709" w:header="709" w:left="1704" w:bottom="1258" w:right="1418" w:top="1079"/>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76228" w:rsidP="00C06AA6" w:rsidR="00376228">
      <w:r>
        <w:separator/>
      </w:r>
    </w:p>
  </w:endnote>
  <w:endnote w:id="0" w:type="continuationSeparator">
    <w:p w:rsidRDefault="00376228" w:rsidP="00C06AA6" w:rsidR="003762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76228" w:rsidP="00C06AA6" w:rsidR="00376228">
      <w:r>
        <w:separator/>
      </w:r>
    </w:p>
  </w:footnote>
  <w:footnote w:id="0" w:type="continuationSeparator">
    <w:p w:rsidRDefault="00376228" w:rsidP="00C06AA6" w:rsidR="003762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6AA6" w:rsidR="00C06AA6">
    <w:pPr>
      <w:pStyle w:val="Zaglavlje"/>
      <w:jc w:val="center"/>
    </w:pPr>
    <w:r>
      <w:fldChar w:fldCharType="begin"/>
    </w:r>
    <w:r>
      <w:instrText>PAGE   \* MERGEFORMAT</w:instrText>
    </w:r>
    <w:r>
      <w:fldChar w:fldCharType="separate"/>
    </w:r>
    <w:r w:rsidR="0059209C">
      <w:rPr>
        <w:noProof/>
      </w:rPr>
      <w:t>3</w:t>
    </w:r>
    <w:r>
      <w:fldChar w:fldCharType="end"/>
    </w:r>
  </w:p>
  <w:p w:rsidRDefault="00C06AA6" w:rsidR="00C06AA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A59B1"/>
    <w:multiLevelType w:val="hybridMultilevel"/>
    <w:tmpl w:val="4566B632"/>
    <w:lvl w:tplc="E40C273A"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08990A5E"/>
    <w:multiLevelType w:val="hybridMultilevel"/>
    <w:tmpl w:val="B8147DD4"/>
    <w:lvl w:tplc="68F2745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0E25654D"/>
    <w:multiLevelType w:val="hybridMultilevel"/>
    <w:tmpl w:val="41A6E52A"/>
    <w:lvl w:tplc="5F2442C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1F60628F"/>
    <w:multiLevelType w:val="hybridMultilevel"/>
    <w:tmpl w:val="069E4E5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9707997"/>
    <w:multiLevelType w:val="hybridMultilevel"/>
    <w:tmpl w:val="C3C626C8"/>
    <w:lvl w:tplc="86C016B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64D92118"/>
    <w:multiLevelType w:val="hybridMultilevel"/>
    <w:tmpl w:val="28582E34"/>
    <w:lvl w:tplc="3FCC0AA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6ADE0E3C"/>
    <w:multiLevelType w:val="hybridMultilevel"/>
    <w:tmpl w:val="5136D616"/>
    <w:lvl w:tplc="3D368FF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94A4C87"/>
    <w:multiLevelType w:val="hybridMultilevel"/>
    <w:tmpl w:val="0BFC3EE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6"/>
  </w:num>
  <w:num w:numId="2">
    <w:abstractNumId w:val="3"/>
  </w:num>
  <w:num w:numId="3">
    <w:abstractNumId w:val="9"/>
  </w:num>
  <w:num w:numId="4">
    <w:abstractNumId w:val="2"/>
  </w:num>
  <w:num w:numId="5">
    <w:abstractNumId w:val="0"/>
  </w:num>
  <w:num w:numId="6">
    <w:abstractNumId w:val="7"/>
  </w:num>
  <w:num w:numId="7">
    <w:abstractNumId w:val="1"/>
  </w:num>
  <w:num w:numId="8">
    <w:abstractNumId w:val="8"/>
  </w:num>
  <w:num w:numId="9">
    <w:abstractNumId w:val="5"/>
  </w:num>
  <w:num w:numId="10">
    <w:abstractNumId w:val="8"/>
  </w:num>
  <w:num w:numId="11">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12BB2"/>
    <w:rsid w:val="00014887"/>
    <w:rsid w:val="00016B25"/>
    <w:rsid w:val="00024C80"/>
    <w:rsid w:val="00032F61"/>
    <w:rsid w:val="00033C9A"/>
    <w:rsid w:val="00053367"/>
    <w:rsid w:val="000535EA"/>
    <w:rsid w:val="000634F3"/>
    <w:rsid w:val="00077479"/>
    <w:rsid w:val="00077C9D"/>
    <w:rsid w:val="00083CE5"/>
    <w:rsid w:val="000879C5"/>
    <w:rsid w:val="00091B4B"/>
    <w:rsid w:val="000D2130"/>
    <w:rsid w:val="000D3099"/>
    <w:rsid w:val="000E762A"/>
    <w:rsid w:val="00102060"/>
    <w:rsid w:val="001437B2"/>
    <w:rsid w:val="00155B4B"/>
    <w:rsid w:val="00173F18"/>
    <w:rsid w:val="0019532E"/>
    <w:rsid w:val="001A70D8"/>
    <w:rsid w:val="001C73F4"/>
    <w:rsid w:val="001C7F1E"/>
    <w:rsid w:val="001E375C"/>
    <w:rsid w:val="001F430D"/>
    <w:rsid w:val="00200C6A"/>
    <w:rsid w:val="00240E3F"/>
    <w:rsid w:val="00252153"/>
    <w:rsid w:val="00267D26"/>
    <w:rsid w:val="002A2AF5"/>
    <w:rsid w:val="002B4543"/>
    <w:rsid w:val="002D2610"/>
    <w:rsid w:val="002F51D6"/>
    <w:rsid w:val="002F66FE"/>
    <w:rsid w:val="00342079"/>
    <w:rsid w:val="003612A7"/>
    <w:rsid w:val="00361A8E"/>
    <w:rsid w:val="00375C7E"/>
    <w:rsid w:val="00376228"/>
    <w:rsid w:val="003924AF"/>
    <w:rsid w:val="003D02B1"/>
    <w:rsid w:val="003F2E92"/>
    <w:rsid w:val="0041638D"/>
    <w:rsid w:val="00421D71"/>
    <w:rsid w:val="00457175"/>
    <w:rsid w:val="004638F5"/>
    <w:rsid w:val="0046632E"/>
    <w:rsid w:val="004826B8"/>
    <w:rsid w:val="00482F57"/>
    <w:rsid w:val="0048747B"/>
    <w:rsid w:val="004C3969"/>
    <w:rsid w:val="004D1BE9"/>
    <w:rsid w:val="004D5A26"/>
    <w:rsid w:val="004E466C"/>
    <w:rsid w:val="004E52F8"/>
    <w:rsid w:val="004F5FE8"/>
    <w:rsid w:val="0053545A"/>
    <w:rsid w:val="005437AE"/>
    <w:rsid w:val="005452B9"/>
    <w:rsid w:val="00550133"/>
    <w:rsid w:val="00556098"/>
    <w:rsid w:val="00575D73"/>
    <w:rsid w:val="0059209C"/>
    <w:rsid w:val="00592781"/>
    <w:rsid w:val="005931E7"/>
    <w:rsid w:val="00595609"/>
    <w:rsid w:val="005B59B6"/>
    <w:rsid w:val="005D7EC1"/>
    <w:rsid w:val="005E0CFB"/>
    <w:rsid w:val="005F3B49"/>
    <w:rsid w:val="00632865"/>
    <w:rsid w:val="00652724"/>
    <w:rsid w:val="0069656A"/>
    <w:rsid w:val="006E1F0C"/>
    <w:rsid w:val="006E210F"/>
    <w:rsid w:val="006E66B3"/>
    <w:rsid w:val="00716849"/>
    <w:rsid w:val="00723D92"/>
    <w:rsid w:val="0073010A"/>
    <w:rsid w:val="00742CE9"/>
    <w:rsid w:val="00766D29"/>
    <w:rsid w:val="0077329E"/>
    <w:rsid w:val="0078009A"/>
    <w:rsid w:val="007809C2"/>
    <w:rsid w:val="00796AED"/>
    <w:rsid w:val="007A4540"/>
    <w:rsid w:val="007D5866"/>
    <w:rsid w:val="007E6D1A"/>
    <w:rsid w:val="00814537"/>
    <w:rsid w:val="00817C66"/>
    <w:rsid w:val="00826384"/>
    <w:rsid w:val="008409A8"/>
    <w:rsid w:val="00860129"/>
    <w:rsid w:val="00875548"/>
    <w:rsid w:val="008A66B9"/>
    <w:rsid w:val="008D3E2B"/>
    <w:rsid w:val="00901EF5"/>
    <w:rsid w:val="00937840"/>
    <w:rsid w:val="00954F64"/>
    <w:rsid w:val="00956241"/>
    <w:rsid w:val="0097499F"/>
    <w:rsid w:val="00977559"/>
    <w:rsid w:val="00980E4D"/>
    <w:rsid w:val="009A14C7"/>
    <w:rsid w:val="009A412B"/>
    <w:rsid w:val="009B40D7"/>
    <w:rsid w:val="009B46D8"/>
    <w:rsid w:val="009C1D41"/>
    <w:rsid w:val="009C670C"/>
    <w:rsid w:val="009F01BD"/>
    <w:rsid w:val="009F645C"/>
    <w:rsid w:val="00A07CA2"/>
    <w:rsid w:val="00A10C19"/>
    <w:rsid w:val="00A46436"/>
    <w:rsid w:val="00A72B9C"/>
    <w:rsid w:val="00A8029B"/>
    <w:rsid w:val="00AA6B6E"/>
    <w:rsid w:val="00AD05E2"/>
    <w:rsid w:val="00AE7F6B"/>
    <w:rsid w:val="00B24B41"/>
    <w:rsid w:val="00B56242"/>
    <w:rsid w:val="00B63703"/>
    <w:rsid w:val="00B652CA"/>
    <w:rsid w:val="00B659E8"/>
    <w:rsid w:val="00B82540"/>
    <w:rsid w:val="00B91BAA"/>
    <w:rsid w:val="00B95B20"/>
    <w:rsid w:val="00B9732B"/>
    <w:rsid w:val="00BB086F"/>
    <w:rsid w:val="00BE33FF"/>
    <w:rsid w:val="00BE487B"/>
    <w:rsid w:val="00C06AA6"/>
    <w:rsid w:val="00C12498"/>
    <w:rsid w:val="00C1370F"/>
    <w:rsid w:val="00C2016D"/>
    <w:rsid w:val="00C20355"/>
    <w:rsid w:val="00C35DB4"/>
    <w:rsid w:val="00C81C0A"/>
    <w:rsid w:val="00CA01EF"/>
    <w:rsid w:val="00CE4CFB"/>
    <w:rsid w:val="00D022CE"/>
    <w:rsid w:val="00D231AE"/>
    <w:rsid w:val="00D24D2F"/>
    <w:rsid w:val="00D31429"/>
    <w:rsid w:val="00D97782"/>
    <w:rsid w:val="00DA4636"/>
    <w:rsid w:val="00DA6482"/>
    <w:rsid w:val="00DD49B7"/>
    <w:rsid w:val="00E12BC0"/>
    <w:rsid w:val="00E23AF8"/>
    <w:rsid w:val="00E60C19"/>
    <w:rsid w:val="00E64439"/>
    <w:rsid w:val="00E75FA5"/>
    <w:rsid w:val="00E906E4"/>
    <w:rsid w:val="00E9379E"/>
    <w:rsid w:val="00E96356"/>
    <w:rsid w:val="00EA028A"/>
    <w:rsid w:val="00ED4C16"/>
    <w:rsid w:val="00EE7CD1"/>
    <w:rsid w:val="00EF2C43"/>
    <w:rsid w:val="00F27082"/>
    <w:rsid w:val="00F439F3"/>
    <w:rsid w:val="00F46E60"/>
    <w:rsid w:val="00F52240"/>
    <w:rsid w:val="00F57DFE"/>
    <w:rsid w:val="00F65B43"/>
    <w:rsid w:val="00F73514"/>
    <w:rsid w:val="00F80E5F"/>
    <w:rsid w:val="00F82537"/>
    <w:rsid w:val="00F83779"/>
    <w:rsid w:val="00F952B7"/>
    <w:rsid w:val="00FC153F"/>
    <w:rsid w:val="00FC5EFA"/>
    <w:rsid w:val="00FF613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Naglaeno" w:type="character">
    <w:name w:val="Strong"/>
    <w:qFormat/>
    <w:rsid w:val="00B91BAA"/>
    <w:rPr>
      <w:b/>
      <w:bCs/>
    </w:rPr>
  </w:style>
  <w:style w:customStyle="true" w:styleId="TijelotekstaChar" w:type="character">
    <w:name w:val="Tijelo teksta Char"/>
    <w:link w:val="Tijeloteksta"/>
    <w:rsid w:val="00E906E4"/>
    <w:rPr>
      <w:sz w:val="24"/>
      <w:szCs w:val="24"/>
    </w:rPr>
  </w:style>
  <w:style w:styleId="Tekstbalonia" w:type="paragraph">
    <w:name w:val="Balloon Text"/>
    <w:basedOn w:val="Normal"/>
    <w:link w:val="TekstbaloniaChar"/>
    <w:rsid w:val="0019532E"/>
    <w:rPr>
      <w:rFonts w:cs="Tahoma" w:hAnsi="Tahoma" w:ascii="Tahoma"/>
      <w:sz w:val="16"/>
      <w:szCs w:val="16"/>
    </w:rPr>
  </w:style>
  <w:style w:customStyle="true" w:styleId="TekstbaloniaChar" w:type="character">
    <w:name w:val="Tekst balončića Char"/>
    <w:link w:val="Tekstbalonia"/>
    <w:rsid w:val="0019532E"/>
    <w:rPr>
      <w:rFonts w:cs="Tahoma" w:hAnsi="Tahoma" w:ascii="Tahoma"/>
      <w:sz w:val="16"/>
      <w:szCs w:val="16"/>
    </w:rPr>
  </w:style>
  <w:style w:styleId="Zaglavlje" w:type="paragraph">
    <w:name w:val="header"/>
    <w:basedOn w:val="Normal"/>
    <w:link w:val="ZaglavljeChar"/>
    <w:uiPriority w:val="99"/>
    <w:rsid w:val="00C06AA6"/>
    <w:pPr>
      <w:tabs>
        <w:tab w:pos="4536" w:val="center"/>
        <w:tab w:pos="9072" w:val="right"/>
      </w:tabs>
    </w:pPr>
  </w:style>
  <w:style w:customStyle="true" w:styleId="ZaglavljeChar" w:type="character">
    <w:name w:val="Zaglavlje Char"/>
    <w:link w:val="Zaglavlje"/>
    <w:uiPriority w:val="99"/>
    <w:rsid w:val="00C06AA6"/>
    <w:rPr>
      <w:sz w:val="24"/>
      <w:szCs w:val="24"/>
    </w:rPr>
  </w:style>
  <w:style w:styleId="Podnoje" w:type="paragraph">
    <w:name w:val="footer"/>
    <w:basedOn w:val="Normal"/>
    <w:link w:val="PodnojeChar"/>
    <w:rsid w:val="00C06AA6"/>
    <w:pPr>
      <w:tabs>
        <w:tab w:pos="4536" w:val="center"/>
        <w:tab w:pos="9072" w:val="right"/>
      </w:tabs>
    </w:pPr>
  </w:style>
  <w:style w:customStyle="true" w:styleId="PodnojeChar" w:type="character">
    <w:name w:val="Podnožje Char"/>
    <w:link w:val="Podnoje"/>
    <w:rsid w:val="00C06AA6"/>
    <w:rPr>
      <w:sz w:val="24"/>
      <w:szCs w:val="24"/>
    </w:rPr>
  </w:style>
  <w:style w:styleId="Odlomakpopisa" w:type="paragraph">
    <w:name w:val="List Paragraph"/>
    <w:basedOn w:val="Normal"/>
    <w:uiPriority w:val="34"/>
    <w:qFormat/>
    <w:rsid w:val="009C1D41"/>
    <w:pPr>
      <w:ind w:left="720"/>
      <w:contextualSpacing/>
    </w:pPr>
  </w:style>
  <w:style w:styleId="Tekstrezerviranogmjesta" w:type="character">
    <w:name w:val="Placeholder Text"/>
    <w:basedOn w:val="Zadanifontodlomka"/>
    <w:uiPriority w:val="99"/>
    <w:semiHidden/>
    <w:rsid w:val="00EE7CD1"/>
    <w:rPr>
      <w:color w:val="808080"/>
      <w:bdr w:space="0" w:sz="0" w:color="auto" w:val="none"/>
      <w:shd w:fill="CCFFFF" w:color="auto" w:val="clear"/>
    </w:rPr>
  </w:style>
  <w:style w:customStyle="true" w:styleId="eSPISCCParagraphDefaultFont" w:type="character">
    <w:name w:val="eSPIS_CC_Paragraph Default Font"/>
    <w:basedOn w:val="Zadanifontodlomka"/>
    <w:rsid w:val="00EE7CD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E7CD1"/>
    <w:rPr>
      <w:bdr w:space="0" w:sz="0" w:color="auto" w:val="none"/>
      <w:shd w:fill="FFFFCC" w:color="auto" w:val="clear"/>
      <w:lang w:val="hr-HR"/>
    </w:rPr>
  </w:style>
  <w:style w:customStyle="true" w:styleId="PozadinaSvijetloCrvena" w:type="character">
    <w:name w:val="Pozadina_SvijetloCrvena"/>
    <w:basedOn w:val="eSPISCCParagraphDefaultFont"/>
    <w:rsid w:val="00EE7CD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E7CD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Naglaeno" w:type="character">
    <w:name w:val="Strong"/>
    <w:qFormat/>
    <w:rsid w:val="00B91BAA"/>
    <w:rPr>
      <w:b/>
      <w:bCs/>
    </w:rPr>
  </w:style>
  <w:style w:customStyle="1" w:styleId="TijelotekstaChar" w:type="character">
    <w:name w:val="Tijelo teksta Char"/>
    <w:link w:val="Tijeloteksta"/>
    <w:rsid w:val="00E906E4"/>
    <w:rPr>
      <w:sz w:val="24"/>
      <w:szCs w:val="24"/>
    </w:rPr>
  </w:style>
  <w:style w:styleId="Tekstbalonia" w:type="paragraph">
    <w:name w:val="Balloon Text"/>
    <w:basedOn w:val="Normal"/>
    <w:link w:val="TekstbaloniaChar"/>
    <w:rsid w:val="0019532E"/>
    <w:rPr>
      <w:rFonts w:ascii="Tahoma" w:cs="Tahoma" w:hAnsi="Tahoma"/>
      <w:sz w:val="16"/>
      <w:szCs w:val="16"/>
    </w:rPr>
  </w:style>
  <w:style w:customStyle="1" w:styleId="TekstbaloniaChar" w:type="character">
    <w:name w:val="Tekst balončića Char"/>
    <w:link w:val="Tekstbalonia"/>
    <w:rsid w:val="0019532E"/>
    <w:rPr>
      <w:rFonts w:ascii="Tahoma" w:cs="Tahoma" w:hAnsi="Tahoma"/>
      <w:sz w:val="16"/>
      <w:szCs w:val="16"/>
    </w:rPr>
  </w:style>
  <w:style w:styleId="Zaglavlje" w:type="paragraph">
    <w:name w:val="header"/>
    <w:basedOn w:val="Normal"/>
    <w:link w:val="ZaglavljeChar"/>
    <w:uiPriority w:val="99"/>
    <w:rsid w:val="00C06AA6"/>
    <w:pPr>
      <w:tabs>
        <w:tab w:pos="4536" w:val="center"/>
        <w:tab w:pos="9072" w:val="right"/>
      </w:tabs>
    </w:pPr>
  </w:style>
  <w:style w:customStyle="1" w:styleId="ZaglavljeChar" w:type="character">
    <w:name w:val="Zaglavlje Char"/>
    <w:link w:val="Zaglavlje"/>
    <w:uiPriority w:val="99"/>
    <w:rsid w:val="00C06AA6"/>
    <w:rPr>
      <w:sz w:val="24"/>
      <w:szCs w:val="24"/>
    </w:rPr>
  </w:style>
  <w:style w:styleId="Podnoje" w:type="paragraph">
    <w:name w:val="footer"/>
    <w:basedOn w:val="Normal"/>
    <w:link w:val="PodnojeChar"/>
    <w:rsid w:val="00C06AA6"/>
    <w:pPr>
      <w:tabs>
        <w:tab w:pos="4536" w:val="center"/>
        <w:tab w:pos="9072" w:val="right"/>
      </w:tabs>
    </w:pPr>
  </w:style>
  <w:style w:customStyle="1" w:styleId="PodnojeChar" w:type="character">
    <w:name w:val="Podnožje Char"/>
    <w:link w:val="Podnoje"/>
    <w:rsid w:val="00C06AA6"/>
    <w:rPr>
      <w:sz w:val="24"/>
      <w:szCs w:val="24"/>
    </w:rPr>
  </w:style>
  <w:style w:styleId="Odlomakpopisa" w:type="paragraph">
    <w:name w:val="List Paragraph"/>
    <w:basedOn w:val="Normal"/>
    <w:uiPriority w:val="34"/>
    <w:qFormat/>
    <w:rsid w:val="009C1D41"/>
    <w:pPr>
      <w:ind w:left="720"/>
      <w:contextualSpacing/>
    </w:pPr>
  </w:style>
  <w:style w:styleId="Tekstrezerviranogmjesta" w:type="character">
    <w:name w:val="Placeholder Text"/>
    <w:basedOn w:val="Zadanifontodlomka"/>
    <w:uiPriority w:val="99"/>
    <w:semiHidden/>
    <w:rsid w:val="00EE7CD1"/>
    <w:rPr>
      <w:color w:val="808080"/>
      <w:bdr w:color="auto" w:space="0" w:sz="0" w:val="none"/>
      <w:shd w:color="auto" w:fill="CCFFFF" w:val="clear"/>
    </w:rPr>
  </w:style>
  <w:style w:customStyle="1" w:styleId="eSPISCCParagraphDefaultFont" w:type="character">
    <w:name w:val="eSPIS_CC_Paragraph Default Font"/>
    <w:basedOn w:val="Zadanifontodlomka"/>
    <w:rsid w:val="00EE7CD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E7CD1"/>
    <w:rPr>
      <w:bdr w:color="auto" w:space="0" w:sz="0" w:val="none"/>
      <w:shd w:color="auto" w:fill="FFFFCC" w:val="clear"/>
      <w:lang w:val="hr-HR"/>
    </w:rPr>
  </w:style>
  <w:style w:customStyle="1" w:styleId="PozadinaSvijetloCrvena" w:type="character">
    <w:name w:val="Pozadina_SvijetloCrvena"/>
    <w:basedOn w:val="eSPISCCParagraphDefaultFont"/>
    <w:rsid w:val="00EE7CD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E7CD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443908">
      <w:bodyDiv w:val="true"/>
      <w:marLeft w:val="0"/>
      <w:marRight w:val="0"/>
      <w:marTop w:val="0"/>
      <w:marBottom w:val="0"/>
      <w:divBdr>
        <w:top w:space="0" w:sz="0" w:color="auto" w:val="none"/>
        <w:left w:space="0" w:sz="0" w:color="auto" w:val="none"/>
        <w:bottom w:space="0" w:sz="0" w:color="auto" w:val="none"/>
        <w:right w:space="0" w:sz="0" w:color="auto" w:val="none"/>
      </w:divBdr>
    </w:div>
    <w:div w:id="942683911">
      <w:bodyDiv w:val="true"/>
      <w:marLeft w:val="0"/>
      <w:marRight w:val="0"/>
      <w:marTop w:val="0"/>
      <w:marBottom w:val="0"/>
      <w:divBdr>
        <w:top w:space="0" w:sz="0" w:color="auto" w:val="none"/>
        <w:left w:space="0" w:sz="0" w:color="auto" w:val="none"/>
        <w:bottom w:space="0" w:sz="0" w:color="auto" w:val="none"/>
        <w:right w:space="0" w:sz="0" w:color="auto" w:val="none"/>
      </w:divBdr>
    </w:div>
    <w:div w:id="1035807578">
      <w:bodyDiv w:val="true"/>
      <w:marLeft w:val="0"/>
      <w:marRight w:val="0"/>
      <w:marTop w:val="0"/>
      <w:marBottom w:val="0"/>
      <w:divBdr>
        <w:top w:space="0" w:sz="0" w:color="auto" w:val="none"/>
        <w:left w:space="0" w:sz="0" w:color="auto" w:val="none"/>
        <w:bottom w:space="0" w:sz="0" w:color="auto" w:val="none"/>
        <w:right w:space="0" w:sz="0" w:color="auto" w:val="none"/>
      </w:divBdr>
    </w:div>
    <w:div w:id="2003317041">
      <w:bodyDiv w:val="true"/>
      <w:marLeft w:val="0"/>
      <w:marRight w:val="0"/>
      <w:marTop w:val="0"/>
      <w:marBottom w:val="0"/>
      <w:divBdr>
        <w:top w:space="0" w:sz="0" w:color="auto" w:val="none"/>
        <w:left w:space="0" w:sz="0" w:color="auto" w:val="none"/>
        <w:bottom w:space="0" w:sz="0" w:color="auto" w:val="none"/>
        <w:right w:space="0" w:sz="0" w:color="auto" w:val="none"/>
      </w:divBdr>
    </w:div>
    <w:div w:id="20614436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2016.</izvorni_sadrzaj>
    <derivirana_varijabla naziv="DomainObject.DatumDonosenjaOdluke_1">7.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St-215/2013-29</izvorni_sadrzaj>
    <derivirana_varijabla naziv="DomainObject.Oznaka_1">St-215/2013-29</derivirana_varijabla>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215</izvorni_sadrzaj>
    <derivirana_varijabla naziv="DomainObject.Predmet.Broj_1">215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2013.</izvorni_sadrzaj>
    <derivirana_varijabla naziv="DomainObject.Predmet.DatumOsnivanja_1">12.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31. kolovoza 2015.</izvorni_sadrzaj>
    <derivirana_varijabla naziv="DomainObject.Predmet.DatumRjesavanja_1">31. kolovoza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St-215/2013</izvorni_sadrzaj>
    <derivirana_varijabla naziv="DomainObject.Predmet.OznakaBroj_1">St-215/2013</derivirana_varijabla>
  </DomainObject.Predmet.OznakaBroj>
  <DomainObject.Predmet.OznakaBrojOptuznogAkta>
    <izvorni_sadrzaj/>
    <derivirana_varijabla naziv="DomainObject.Predmet.OznakaBrojOptuznogAkta_1"/>
  </DomainObject.Predmet.OznakaBrojOptuznogAkta>
  <DomainObject.Predmet.PredmetRijesio.Ime>
    <izvorni_sadrzaj>Nada</izvorni_sadrzaj>
    <derivirana_varijabla naziv="DomainObject.Predmet.PredmetRijesio.Ime_1">Nada</derivirana_varijabla>
  </DomainObject.Predmet.PredmetRijesio.Ime>
  <DomainObject.Predmet.PredmetRijesio.Oib>
    <izvorni_sadrzaj>26516426176</izvorni_sadrzaj>
    <derivirana_varijabla naziv="DomainObject.Predmet.PredmetRijesio.Oib_1">26516426176</derivirana_varijabla>
  </DomainObject.Predmet.PredmetRijesio.Oib>
  <DomainObject.Predmet.PredmetRijesio.Prezime>
    <izvorni_sadrzaj>Roso</izvorni_sadrzaj>
    <derivirana_varijabla naziv="DomainObject.Predmet.PredmetRijesio.Prezime_1">Roso</derivirana_varijabla>
  </DomainObject.Predmet.PredmetRijesio.Prezime>
  <DomainObject.Predmet.PrimjedbaSuca>
    <izvorni_sadrzaj>ovr 2181/2014 priložen spisu</izvorni_sadrzaj>
    <derivirana_varijabla naziv="DomainObject.Predmet.PrimjedbaSuca_1">ovr 2181/2014 priložen spisu</derivirana_varijabla>
  </DomainObject.Predmet.PrimjedbaSuca>
  <DomainObject.Predmet.PrimjedbaUpisnicara>
    <izvorni_sadrzaj/>
    <derivirana_varijabla naziv="DomainObject.Predmet.PrimjedbaUpisnicara_1"/>
  </DomainObject.Predmet.PrimjedbaUpisnicara>
  <DomainObject.Predmet.ProtustrankaFormated>
    <izvorni_sadrzaj>  REMONTSERVIS d.o.o. za proizvodnju, trgovinu i usluge</izvorni_sadrzaj>
    <derivirana_varijabla naziv="DomainObject.Predmet.ProtustrankaFormated_1">  REMONTSERVIS d.o.o. za proizvodnju, trgovinu i usluge</derivirana_varijabla>
  </DomainObject.Predmet.ProtustrankaFormated>
  <DomainObject.Predmet.ProtustrankaFormatedOIB>
    <izvorni_sadrzaj>  REMONTSERVIS d.o.o. za proizvodnju, trgovinu i usluge, OIB 04627357443</izvorni_sadrzaj>
    <derivirana_varijabla naziv="DomainObject.Predmet.ProtustrankaFormatedOIB_1">  REMONTSERVIS d.o.o. za proizvodnju, trgovinu i usluge, OIB 04627357443</derivirana_varijabla>
  </DomainObject.Predmet.ProtustrankaFormatedOIB>
  <DomainObject.Predmet.ProtustrankaFormatedWithAdress>
    <izvorni_sadrzaj> REMONTSERVIS d.o.o. za proizvodnju, trgovinu i usluge, Vrbaska 1/c, Osijek</izvorni_sadrzaj>
    <derivirana_varijabla naziv="DomainObject.Predmet.ProtustrankaFormatedWithAdress_1"> REMONTSERVIS d.o.o. za proizvodnju, trgovinu i usluge, Vrbaska 1/c, Osijek</derivirana_varijabla>
  </DomainObject.Predmet.ProtustrankaFormatedWithAdress>
  <DomainObject.Predmet.ProtustrankaFormatedWithAdressOIB>
    <izvorni_sadrzaj> REMONTSERVIS d.o.o. za proizvodnju, trgovinu i usluge, OIB 04627357443, Vrbaska 1/c, Osijek</izvorni_sadrzaj>
    <derivirana_varijabla naziv="DomainObject.Predmet.ProtustrankaFormatedWithAdressOIB_1"> REMONTSERVIS d.o.o. za proizvodnju, trgovinu i usluge, OIB 04627357443, Vrbaska 1/c, Osijek</derivirana_varijabla>
  </DomainObject.Predmet.ProtustrankaFormatedWithAdressOIB>
  <DomainObject.Predmet.ProtustrankaWithAdress>
    <izvorni_sadrzaj>REMONTSERVIS d.o.o. za proizvodnju, trgovinu i usluge Vrbaska 1/c, Osijek</izvorni_sadrzaj>
    <derivirana_varijabla naziv="DomainObject.Predmet.ProtustrankaWithAdress_1">REMONTSERVIS d.o.o. za proizvodnju, trgovinu i usluge Vrbaska 1/c, Osijek</derivirana_varijabla>
  </DomainObject.Predmet.ProtustrankaWithAdress>
  <DomainObject.Predmet.ProtustrankaWithAdressOIB>
    <izvorni_sadrzaj>REMONTSERVIS d.o.o. za proizvodnju, trgovinu i usluge, OIB 04627357443, Vrbaska 1/c, Osijek</izvorni_sadrzaj>
    <derivirana_varijabla naziv="DomainObject.Predmet.ProtustrankaWithAdressOIB_1">REMONTSERVIS d.o.o. za proizvodnju, trgovinu i usluge, OIB 04627357443, Vrbaska 1/c, Osijek</derivirana_varijabla>
  </DomainObject.Predmet.ProtustrankaWithAdressOIB>
  <DomainObject.Predmet.ProtustrankaNazivFormated>
    <izvorni_sadrzaj>REMONTSERVIS d.o.o. za proizvodnju, trgovinu i usluge</izvorni_sadrzaj>
    <derivirana_varijabla naziv="DomainObject.Predmet.ProtustrankaNazivFormated_1">REMONTSERVIS d.o.o. za proizvodnju, trgovinu i usluge</derivirana_varijabla>
  </DomainObject.Predmet.ProtustrankaNazivFormated>
  <DomainObject.Predmet.ProtustrankaNazivFormatedOIB>
    <izvorni_sadrzaj>REMONTSERVIS d.o.o. za proizvodnju, trgovinu i usluge, OIB 04627357443</izvorni_sadrzaj>
    <derivirana_varijabla naziv="DomainObject.Predmet.ProtustrankaNazivFormatedOIB_1">REMONTSERVIS d.o.o. za proizvodnju, trgovinu i usluge, OIB 04627357443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OSIJEK</izvorni_sadrzaj>
    <derivirana_varijabla naziv="DomainObject.Predmet.StrankaFormated_1">  FINA OSIJEK</derivirana_varijabla>
  </DomainObject.Predmet.StrankaFormated>
  <DomainObject.Predmet.StrankaFormatedOIB>
    <izvorni_sadrzaj>  FINA OSIJEK, OIB 85821130368</izvorni_sadrzaj>
    <derivirana_varijabla naziv="DomainObject.Predmet.StrankaFormatedOIB_1">  FINA OSIJEK, OIB 85821130368</derivirana_varijabla>
  </DomainObject.Predmet.StrankaFormatedOIB>
  <DomainObject.Predmet.StrankaFormatedWithAdress>
    <izvorni_sadrzaj> FINA OSIJEK, L. Jagera 1-3, 31 000 Osijek</izvorni_sadrzaj>
    <derivirana_varijabla naziv="DomainObject.Predmet.StrankaFormatedWithAdress_1"> FINA OSIJEK, L. Jagera 1-3, 31 000 Osijek</derivirana_varijabla>
  </DomainObject.Predmet.StrankaFormatedWithAdress>
  <DomainObject.Predmet.StrankaFormatedWithAdressOIB>
    <izvorni_sadrzaj> FINA OSIJEK, OIB 85821130368, L. Jagera 1-3, 31 000 Osijek</izvorni_sadrzaj>
    <derivirana_varijabla naziv="DomainObject.Predmet.StrankaFormatedWithAdressOIB_1"> FINA OSIJEK, OIB 85821130368, L. Jagera 1-3, 31 000 Osijek</derivirana_varijabla>
  </DomainObject.Predmet.StrankaFormatedWithAdressOIB>
  <DomainObject.Predmet.StrankaWithAdress>
    <izvorni_sadrzaj>FINA OSIJEK L. Jagera 1-3,31 000 Osijek</izvorni_sadrzaj>
    <derivirana_varijabla naziv="DomainObject.Predmet.StrankaWithAdress_1">FINA OSIJEK L. Jagera 1-3,31 000 Osijek</derivirana_varijabla>
  </DomainObject.Predmet.StrankaWithAdress>
  <DomainObject.Predmet.StrankaWithAdressOIB>
    <izvorni_sadrzaj>FINA OSIJEK, OIB 85821130368, L. Jagera 1-3,31 000 Osijek</izvorni_sadrzaj>
    <derivirana_varijabla naziv="DomainObject.Predmet.StrankaWithAdressOIB_1">FINA OSIJEK, OIB 85821130368, L. Jagera 1-3,31 000 Osijek</derivirana_varijabla>
  </DomainObject.Predmet.StrankaWithAdressOIB>
  <DomainObject.Predmet.StrankaNazivFormated>
    <izvorni_sadrzaj>FINA OSIJEK</izvorni_sadrzaj>
    <derivirana_varijabla naziv="DomainObject.Predmet.StrankaNazivFormated_1">FINA OSIJEK</derivirana_varijabla>
  </DomainObject.Predmet.StrankaNazivFormated>
  <DomainObject.Predmet.StrankaNazivFormatedOIB>
    <izvorni_sadrzaj>FINA OSIJEK, OIB 85821130368</izvorni_sadrzaj>
    <derivirana_varijabla naziv="DomainObject.Predmet.StrankaNazivFormatedOIB_1">FINA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OSIJEK</item>
    </izvorni_sadrzaj>
    <derivirana_varijabla naziv="DomainObject.Predmet.StrankaListFormated_1">
      <item>FINA OSIJEK</item>
    </derivirana_varijabla>
  </DomainObject.Predmet.StrankaListFormated>
  <DomainObject.Predmet.StrankaListFormatedOIB>
    <izvorni_sadrzaj>
      <item>FINA OSIJEK, OIB 85821130368</item>
    </izvorni_sadrzaj>
    <derivirana_varijabla naziv="DomainObject.Predmet.StrankaListFormatedOIB_1">
      <item>FINA OSIJEK, OIB 85821130368</item>
    </derivirana_varijabla>
  </DomainObject.Predmet.StrankaListFormatedOIB>
  <DomainObject.Predmet.StrankaListFormatedWithAdress>
    <izvorni_sadrzaj>
      <item>FINA OSIJEK, L. Jagera 1-3, 31 000 Osijek</item>
    </izvorni_sadrzaj>
    <derivirana_varijabla naziv="DomainObject.Predmet.StrankaListFormatedWithAdress_1">
      <item>FINA OSIJEK, L. Jagera 1-3, 31 000 Osijek</item>
    </derivirana_varijabla>
  </DomainObject.Predmet.StrankaListFormatedWithAdress>
  <DomainObject.Predmet.StrankaListFormatedWithAdressOIB>
    <izvorni_sadrzaj>
      <item>FINA OSIJEK, OIB 85821130368, L. Jagera 1-3, 31 000 Osijek</item>
    </izvorni_sadrzaj>
    <derivirana_varijabla naziv="DomainObject.Predmet.StrankaListFormatedWithAdressOIB_1">
      <item>FINA OSIJEK, OIB 85821130368, L. Jagera 1-3, 31 000 Osijek</item>
    </derivirana_varijabla>
  </DomainObject.Predmet.StrankaListFormatedWithAdressOIB>
  <DomainObject.Predmet.StrankaListNazivFormated>
    <izvorni_sadrzaj>
      <item>FINA OSIJEK</item>
    </izvorni_sadrzaj>
    <derivirana_varijabla naziv="DomainObject.Predmet.StrankaListNazivFormated_1">
      <item>FINA OSIJEK</item>
    </derivirana_varijabla>
  </DomainObject.Predmet.StrankaListNazivFormated>
  <DomainObject.Predmet.StrankaListNazivFormatedOIB>
    <izvorni_sadrzaj>
      <item>FINA OSIJEK, OIB 85821130368</item>
    </izvorni_sadrzaj>
    <derivirana_varijabla naziv="DomainObject.Predmet.StrankaListNazivFormatedOIB_1">
      <item>FINA OSIJEK, OIB 85821130368</item>
    </derivirana_varijabla>
  </DomainObject.Predmet.StrankaListNazivFormatedOIB>
  <DomainObject.Predmet.ProtuStrankaListFormated>
    <izvorni_sadrzaj>
      <item>REMONTSERVIS d.o.o. za proizvodnju, trgovinu i usluge</item>
    </izvorni_sadrzaj>
    <derivirana_varijabla naziv="DomainObject.Predmet.ProtuStrankaListFormated_1">
      <item>REMONTSERVIS d.o.o. za proizvodnju, trgovinu i usluge</item>
    </derivirana_varijabla>
  </DomainObject.Predmet.ProtuStrankaListFormated>
  <DomainObject.Predmet.ProtuStrankaListFormatedOIB>
    <izvorni_sadrzaj>
      <item>REMONTSERVIS d.o.o. za proizvodnju, trgovinu i usluge, OIB 04627357443</item>
    </izvorni_sadrzaj>
    <derivirana_varijabla naziv="DomainObject.Predmet.ProtuStrankaListFormatedOIB_1">
      <item>REMONTSERVIS d.o.o. za proizvodnju, trgovinu i usluge, OIB 04627357443</item>
    </derivirana_varijabla>
  </DomainObject.Predmet.ProtuStrankaListFormatedOIB>
  <DomainObject.Predmet.ProtuStrankaListFormatedWithAdress>
    <izvorni_sadrzaj>
      <item>REMONTSERVIS d.o.o. za proizvodnju, trgovinu i usluge, Vrbaska 1/c, Osijek</item>
    </izvorni_sadrzaj>
    <derivirana_varijabla naziv="DomainObject.Predmet.ProtuStrankaListFormatedWithAdress_1">
      <item>REMONTSERVIS d.o.o. za proizvodnju, trgovinu i usluge, Vrbaska 1/c, Osijek</item>
    </derivirana_varijabla>
  </DomainObject.Predmet.ProtuStrankaListFormatedWithAdress>
  <DomainObject.Predmet.ProtuStrankaListFormatedWithAdressOIB>
    <izvorni_sadrzaj>
      <item>REMONTSERVIS d.o.o. za proizvodnju, trgovinu i usluge, OIB 04627357443, Vrbaska 1/c, Osijek</item>
    </izvorni_sadrzaj>
    <derivirana_varijabla naziv="DomainObject.Predmet.ProtuStrankaListFormatedWithAdressOIB_1">
      <item>REMONTSERVIS d.o.o. za proizvodnju, trgovinu i usluge, OIB 04627357443, Vrbaska 1/c, Osijek</item>
    </derivirana_varijabla>
  </DomainObject.Predmet.ProtuStrankaListFormatedWithAdressOIB>
  <DomainObject.Predmet.ProtuStrankaListNazivFormated>
    <izvorni_sadrzaj>
      <item>REMONTSERVIS d.o.o. za proizvodnju, trgovinu i usluge</item>
    </izvorni_sadrzaj>
    <derivirana_varijabla naziv="DomainObject.Predmet.ProtuStrankaListNazivFormated_1">
      <item>REMONTSERVIS d.o.o. za proizvodnju, trgovinu i usluge</item>
    </derivirana_varijabla>
  </DomainObject.Predmet.ProtuStrankaListNazivFormated>
  <DomainObject.Predmet.ProtuStrankaListNazivFormatedOIB>
    <izvorni_sadrzaj>
      <item>REMONTSERVIS d.o.o. za proizvodnju, trgovinu i usluge, OIB 04627357443</item>
    </izvorni_sadrzaj>
    <derivirana_varijabla naziv="DomainObject.Predmet.ProtuStrankaListNazivFormatedOIB_1">
      <item>REMONTSERVIS d.o.o. za proizvodnju, trgovinu i usluge, OIB 04627357443</item>
    </derivirana_varijabla>
  </DomainObject.Predmet.ProtuStrankaListNazivFormatedOIB>
  <DomainObject.Predmet.OstaliListFormated>
    <izvorni_sadrzaj>
      <item>ŽELJKO VUKOVIĆ</item>
      <item>ŽDO OSIJEK</item>
      <item>POREZNA UPRAVA, PU OSIJEK</item>
      <item>oglasna ploča-REMONTSERVIS d.o.o.</item>
    </izvorni_sadrzaj>
    <derivirana_varijabla naziv="DomainObject.Predmet.OstaliListFormated_1">
      <item>ŽELJKO VUKOVIĆ</item>
      <item>ŽDO OSIJEK</item>
      <item>POREZNA UPRAVA, PU OSIJEK</item>
      <item>oglasna ploča-REMONTSERVIS d.o.o.</item>
    </derivirana_varijabla>
  </DomainObject.Predmet.OstaliListFormated>
  <DomainObject.Predmet.OstaliListFormatedOIB>
    <izvorni_sadrzaj>
      <item>ŽELJKO VUKOVIĆ, OIB 98660718394</item>
      <item>ŽDO OSIJEK</item>
      <item>POREZNA UPRAVA, PU OSIJEK</item>
      <item>oglasna ploča-REMONTSERVIS d.o.o.</item>
    </izvorni_sadrzaj>
    <derivirana_varijabla naziv="DomainObject.Predmet.OstaliListFormatedOIB_1">
      <item>ŽELJKO VUKOVIĆ, OIB 98660718394</item>
      <item>ŽDO OSIJEK</item>
      <item>POREZNA UPRAVA, PU OSIJEK</item>
      <item>oglasna ploča-REMONTSERVIS d.o.o.</item>
    </derivirana_varijabla>
  </DomainObject.Predmet.OstaliListFormatedOIB>
  <DomainObject.Predmet.OstaliListFormatedWithAdress>
    <izvorni_sadrzaj>
      <item>ŽELJKO VUKOVIĆ, PRENJSKA 59a, 31000 Osijek</item>
      <item>ŽDO OSIJEK, BB, 31000 Osijek</item>
      <item>POREZNA UPRAVA, PU OSIJEK, BB, 31000 Osijek</item>
      <item>oglasna ploča-REMONTSERVIS d.o.o.</item>
    </izvorni_sadrzaj>
    <derivirana_varijabla naziv="DomainObject.Predmet.OstaliListFormatedWithAdress_1">
      <item>ŽELJKO VUKOVIĆ, PRENJSKA 59a, 31000 Osijek</item>
      <item>ŽDO OSIJEK, BB, 31000 Osijek</item>
      <item>POREZNA UPRAVA, PU OSIJEK, BB, 31000 Osijek</item>
      <item>oglasna ploča-REMONTSERVIS d.o.o.</item>
    </derivirana_varijabla>
  </DomainObject.Predmet.OstaliListFormatedWithAdress>
  <DomainObject.Predmet.OstaliListFormatedWithAdressOIB>
    <izvorni_sadrzaj>
      <item>ŽELJKO VUKOVIĆ, OIB 98660718394, PRENJSKA 59a, 31000 Osijek</item>
      <item>ŽDO OSIJEK, BB, 31000 Osijek</item>
      <item>POREZNA UPRAVA, PU OSIJEK, BB, 31000 Osijek</item>
      <item>oglasna ploča-REMONTSERVIS d.o.o.</item>
    </izvorni_sadrzaj>
    <derivirana_varijabla naziv="DomainObject.Predmet.OstaliListFormatedWithAdressOIB_1">
      <item>ŽELJKO VUKOVIĆ, OIB 98660718394, PRENJSKA 59a, 31000 Osijek</item>
      <item>ŽDO OSIJEK, BB, 31000 Osijek</item>
      <item>POREZNA UPRAVA, PU OSIJEK, BB, 31000 Osijek</item>
      <item>oglasna ploča-REMONTSERVIS d.o.o.</item>
    </derivirana_varijabla>
  </DomainObject.Predmet.OstaliListFormatedWithAdressOIB>
  <DomainObject.Predmet.OstaliListNazivFormated>
    <izvorni_sadrzaj>
      <item>ŽELJKO VUKOVIĆ</item>
      <item>ŽDO OSIJEK</item>
      <item>POREZNA UPRAVA, PU OSIJEK</item>
      <item>oglasna ploča-REMONTSERVIS d.o.o.</item>
    </izvorni_sadrzaj>
    <derivirana_varijabla naziv="DomainObject.Predmet.OstaliListNazivFormated_1">
      <item>ŽELJKO VUKOVIĆ</item>
      <item>ŽDO OSIJEK</item>
      <item>POREZNA UPRAVA, PU OSIJEK</item>
      <item>oglasna ploča-REMONTSERVIS d.o.o.</item>
    </derivirana_varijabla>
  </DomainObject.Predmet.OstaliListNazivFormated>
  <DomainObject.Predmet.OstaliListNazivFormatedOIB>
    <izvorni_sadrzaj>
      <item>ŽELJKO VUKOVIĆ, OIB 98660718394</item>
      <item>ŽDO OSIJEK</item>
      <item>POREZNA UPRAVA, PU OSIJEK</item>
      <item>oglasna ploča-REMONTSERVIS d.o.o.</item>
    </izvorni_sadrzaj>
    <derivirana_varijabla naziv="DomainObject.Predmet.OstaliListNazivFormatedOIB_1">
      <item>ŽELJKO VUKOVIĆ, OIB 98660718394</item>
      <item>ŽDO OSIJEK</item>
      <item>POREZNA UPRAVA, PU OSIJEK</item>
      <item>oglasna ploča-REMONTSERVIS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2016.</izvorni_sadrzaj>
    <derivirana_varijabla naziv="DomainObject.Datum_1">8. studenog 2016.</derivirana_varijabla>
  </DomainObject.Datum>
  <DomainObject.PoslovniBrojDokumenta>
    <izvorni_sadrzaj>St-215/2013-29</izvorni_sadrzaj>
    <derivirana_varijabla naziv="DomainObject.PoslovniBrojDokumenta_1">St-215/2013-29</derivirana_varijabla>
  </DomainObject.PoslovniBrojDokumenta>
  <DomainObject.Predmet.StrankaIDrugi>
    <izvorni_sadrzaj>FINA OSIJEK</izvorni_sadrzaj>
    <derivirana_varijabla naziv="DomainObject.Predmet.StrankaIDrugi_1">FINA OSIJEK</derivirana_varijabla>
  </DomainObject.Predmet.StrankaIDrugi>
  <DomainObject.Predmet.ProtustrankaIDrugi>
    <izvorni_sadrzaj>REMONTSERVIS d.o.o. za proizvodnju, trgovinu i usluge</izvorni_sadrzaj>
    <derivirana_varijabla naziv="DomainObject.Predmet.ProtustrankaIDrugi_1">REMONTSERVIS d.o.o. za proizvodnju, trgovinu i usluge</derivirana_varijabla>
  </DomainObject.Predmet.ProtustrankaIDrugi>
  <DomainObject.Predmet.StrankaIDrugiAdressOIB>
    <izvorni_sadrzaj>FINA OSIJEK, OIB 85821130368, L. Jagera 1-3, 31 000 Osijek</izvorni_sadrzaj>
    <derivirana_varijabla naziv="DomainObject.Predmet.StrankaIDrugiAdressOIB_1">FINA OSIJEK, OIB 85821130368, L. Jagera 1-3, 31 000 Osijek</derivirana_varijabla>
  </DomainObject.Predmet.StrankaIDrugiAdressOIB>
  <DomainObject.Predmet.ProtustrankaIDrugiAdressOIB>
    <izvorni_sadrzaj>REMONTSERVIS d.o.o. za proizvodnju, trgovinu i usluge, OIB 04627357443, Vrbaska 1/c, Osijek</izvorni_sadrzaj>
    <derivirana_varijabla naziv="DomainObject.Predmet.ProtustrankaIDrugiAdressOIB_1">REMONTSERVIS d.o.o. za proizvodnju, trgovinu i usluge, OIB 04627357443, Vrbaska 1/c,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31. kolovoza 2015.</izvorni_sadrzaj>
    <derivirana_varijabla naziv="DomainObject.Predmet.OdlukaRjesenje.DatumDonosenjaOdluke_1">31. kolovoza 2015.</derivirana_varijabla>
  </DomainObject.Predmet.OdlukaRjesenje.DatumDonosenjaOdluke>
  <DomainObject.Predmet.OdlukaRjesenje.DatumPravomocnosti>
    <izvorni_sadrzaj>26. listopada 2015.</izvorni_sadrzaj>
    <derivirana_varijabla naziv="DomainObject.Predmet.OdlukaRjesenje.DatumPravomocnosti_1">26. listopada 2015.</derivirana_varijabla>
  </DomainObject.Predmet.OdlukaRjesenje.DatumPravomocnosti>
  <DomainObject.Predmet.OdlukaRjesenje.Oznaka>
    <izvorni_sadrzaj>St-215/2013-16</izvorni_sadrzaj>
    <derivirana_varijabla naziv="DomainObject.Predmet.OdlukaRjesenje.Oznaka_1">St-215/2013-16</derivirana_varijabla>
  </DomainObject.Predmet.OdlukaRjesenje.Oznaka>
  <DomainObject.Predmet.SudioniciListNaziv>
    <izvorni_sadrzaj>
      <item>FINA OSIJEK</item>
      <item>REMONTSERVIS d.o.o. za proizvodnju, trgovinu i usluge</item>
      <item>ŽELJKO VUKOVIĆ</item>
      <item>ŽDO OSIJEK</item>
      <item>POREZNA UPRAVA, PU OSIJEK</item>
      <item>oglasna ploča-REMONTSERVIS d.o.o.</item>
    </izvorni_sadrzaj>
    <derivirana_varijabla naziv="DomainObject.Predmet.SudioniciListNaziv_1">
      <item>FINA OSIJEK</item>
      <item>REMONTSERVIS d.o.o. za proizvodnju, trgovinu i usluge</item>
      <item>ŽELJKO VUKOVIĆ</item>
      <item>ŽDO OSIJEK</item>
      <item>POREZNA UPRAVA, PU OSIJEK</item>
      <item>oglasna ploča-REMONTSERVIS d.o.o.</item>
    </derivirana_varijabla>
  </DomainObject.Predmet.SudioniciListNaziv>
  <DomainObject.Predmet.SudioniciListAdressOIB>
    <izvorni_sadrzaj>
      <item>FINA OSIJEK, OIB 85821130368, L. Jagera 1-3,31 000 Osijek</item>
      <item>REMONTSERVIS d.o.o. za proizvodnju, trgovinu i usluge, OIB 04627357443, Vrbaska 1/c,Osijek</item>
      <item>ŽELJKO VUKOVIĆ, OIB 98660718394, PRENJSKA 59a,31000 Osijek</item>
      <item>ŽDO OSIJEK, BB,31000 Osijek</item>
      <item>POREZNA UPRAVA, PU OSIJEK, BB,31000 Osijek</item>
      <item>oglasna ploča-REMONTSERVIS d.o.o.</item>
    </izvorni_sadrzaj>
    <derivirana_varijabla naziv="DomainObject.Predmet.SudioniciListAdressOIB_1">
      <item>FINA OSIJEK, OIB 85821130368, L. Jagera 1-3,31 000 Osijek</item>
      <item>REMONTSERVIS d.o.o. za proizvodnju, trgovinu i usluge, OIB 04627357443, Vrbaska 1/c,Osijek</item>
      <item>ŽELJKO VUKOVIĆ, OIB 98660718394, PRENJSKA 59a,31000 Osijek</item>
      <item>ŽDO OSIJEK, BB,31000 Osijek</item>
      <item>POREZNA UPRAVA, PU OSIJEK, BB,31000 Osijek</item>
      <item>oglasna ploča-REMONTSERVIS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04627357443</item>
      <item>, OIB 98660718394</item>
      <item>, OIB null</item>
      <item>, OIB null</item>
      <item>, OIB null</item>
    </izvorni_sadrzaj>
    <derivirana_varijabla naziv="DomainObject.Predmet.SudioniciListNazivOIB_1">
      <item>, OIB 85821130368</item>
      <item>, OIB 04627357443</item>
      <item>, OIB 98660718394</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8347FED-9B09-42D6-96BF-5BFDC8EE8B7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668</properties:Words>
  <properties:Characters>3441</properties:Characters>
  <properties:Lines>111</properties:Lines>
  <properties:Paragraphs>34</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XIII-ST-64/02-77</vt:lpstr>
    </vt:vector>
  </properties:TitlesOfParts>
  <properties:LinksUpToDate>false</properties:LinksUpToDate>
  <properties:CharactersWithSpaces>4263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2016-11-07T09:51:00Z</dcterms:created>
  <dc:creator>Korisnik</dc:creator>
  <cp:lastModifiedBy>Danijela Sekulić</cp:lastModifiedBy>
  <cp:lastPrinted>2016-11-07T10:01:00Z</cp:lastPrinted>
  <dcterms:modified xmlns:xsi="http://www.w3.org/2001/XMLSchema-instance" xsi:type="dcterms:W3CDTF">2016-11-08T08:32:00Z</dcterms:modified>
  <cp:revision>6</cp:revision>
  <dc:title>XIII-ST-64/02-77</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St-215/2013-29 / Odluka - Rješenje</vt:lpwstr>
  </prop:property>
  <prop:property name="CC_coloring" pid="4" fmtid="{D5CDD505-2E9C-101B-9397-08002B2CF9AE}">
    <vt:bool>true</vt:bool>
  </prop:property>
  <prop:property name="BrojStranica" pid="5" fmtid="{D5CDD505-2E9C-101B-9397-08002B2CF9AE}">
    <vt:i4>3</vt:i4>
  </prop:property>
</prop:Properties>
</file>