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6ceee" w14:paraId="526ceee" w:rsidRDefault="00EA69AE" w:rsidP="00EA69AE" w:rsidR="00EA69AE" w:rsidRPr="00EA69AE">
      <w:pPr>
        <w15:collapsed w:val="false"/>
      </w:pPr>
      <w:bookmarkStart w:name="_GoBack" w:id="0"/>
      <w:bookmarkEnd w:id="0"/>
      <w:r w:rsidRPr="00EA69AE">
        <w:t xml:space="preserve">           </w:t>
      </w:r>
      <w:r w:rsidR="00AD4558">
        <w:rPr>
          <w:noProof/>
        </w:rPr>
        <w:drawing>
          <wp:inline distR="0" distL="0" distB="0" distT="0">
            <wp:extent cy="960755" cx="72199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21995"/>
                    </a:xfrm>
                    <a:prstGeom prst="rect">
                      <a:avLst/>
                    </a:prstGeom>
                    <a:noFill/>
                    <a:ln>
                      <a:noFill/>
                    </a:ln>
                  </pic:spPr>
                </pic:pic>
              </a:graphicData>
            </a:graphic>
          </wp:inline>
        </w:drawing>
      </w:r>
    </w:p>
    <w:p w:rsidRDefault="00EA69AE" w:rsidP="000F2C30" w:rsidR="00EA69AE" w:rsidRPr="00EA69AE">
      <w:pPr>
        <w:spacing w:before="40"/>
      </w:pPr>
      <w:r w:rsidRPr="00EA69AE">
        <w:t>REPUBLIKA HRVATSKA</w:t>
      </w:r>
      <w:r w:rsidRPr="00EA69AE">
        <w:tab/>
      </w:r>
      <w:r w:rsidRPr="00EA69AE">
        <w:tab/>
      </w:r>
      <w:r w:rsidRPr="00EA69AE">
        <w:tab/>
      </w:r>
      <w:r w:rsidRPr="00EA69AE">
        <w:tab/>
      </w:r>
      <w:r w:rsidRPr="00EA69AE">
        <w:tab/>
      </w:r>
      <w:r w:rsidRPr="00EA69AE">
        <w:tab/>
        <w:t xml:space="preserve">      </w:t>
      </w:r>
    </w:p>
    <w:p w:rsidRDefault="00EA69AE" w:rsidP="00EA69AE" w:rsidR="0058272A">
      <w:pPr>
        <w:tabs>
          <w:tab w:pos="720" w:val="left"/>
          <w:tab w:pos="1440" w:val="left"/>
          <w:tab w:pos="2160" w:val="left"/>
          <w:tab w:pos="2880" w:val="left"/>
          <w:tab w:pos="3600" w:val="left"/>
          <w:tab w:pos="4320" w:val="center"/>
        </w:tabs>
      </w:pPr>
      <w:r w:rsidRPr="00EA69AE">
        <w:t>TRGOVAČKI SUD U SPLITU</w:t>
      </w:r>
      <w:r w:rsidR="0058272A">
        <w:tab/>
      </w:r>
      <w:r w:rsidR="0058272A">
        <w:tab/>
      </w:r>
      <w:r w:rsidR="0058272A">
        <w:tab/>
      </w:r>
      <w:r w:rsidR="00E27F7B">
        <w:t xml:space="preserve"> </w:t>
      </w:r>
    </w:p>
    <w:p w:rsidRDefault="00AA2422" w:rsidR="003E696E">
      <w:r>
        <w:t>Split, Sukoišanska 6</w:t>
      </w:r>
      <w:r w:rsidR="0058272A">
        <w:tab/>
      </w:r>
    </w:p>
    <w:p w:rsidRDefault="00EA69AE" w:rsidP="00EA69AE" w:rsidR="00EA69AE" w:rsidRPr="00EA69AE">
      <w:pPr>
        <w:pStyle w:val="Naslov1"/>
        <w:spacing w:after="200" w:before="240"/>
        <w:rPr>
          <w:b w:val="false"/>
          <w:spacing w:val="60"/>
        </w:rPr>
      </w:pPr>
      <w:r w:rsidRPr="00EA69AE">
        <w:rPr>
          <w:b w:val="false"/>
          <w:spacing w:val="60"/>
        </w:rPr>
        <w:t>REPUBLIKA HRVATSKA</w:t>
      </w:r>
    </w:p>
    <w:p w:rsidRDefault="00EA69AE" w:rsidP="00EA69AE" w:rsidR="00EA69AE" w:rsidRPr="00EA69AE">
      <w:pPr>
        <w:spacing w:after="200" w:before="240"/>
        <w:jc w:val="center"/>
      </w:pPr>
      <w:r w:rsidRPr="00EA69AE">
        <w:rPr>
          <w:spacing w:val="60"/>
        </w:rPr>
        <w:t>RJEŠ</w:t>
      </w:r>
      <w:r>
        <w:t>E N J E</w:t>
      </w:r>
    </w:p>
    <w:p w:rsidRDefault="0058272A" w:rsidR="0058272A">
      <w:pPr>
        <w:pStyle w:val="Tijeloteksta"/>
        <w:ind w:hanging="180"/>
      </w:pPr>
      <w:r>
        <w:tab/>
      </w:r>
      <w:r>
        <w:tab/>
        <w:t>Trgovački sud u Splitu,</w:t>
      </w:r>
      <w:r w:rsidR="00367B94">
        <w:t xml:space="preserve"> po </w:t>
      </w:r>
      <w:r w:rsidR="00A81572">
        <w:t>stečajnoj sutkinji Ani Golub Gruić</w:t>
      </w:r>
      <w:r w:rsidR="00D75E0F">
        <w:t>,</w:t>
      </w:r>
      <w:r w:rsidR="00367B94">
        <w:t xml:space="preserve"> u</w:t>
      </w:r>
      <w:r>
        <w:t xml:space="preserve"> stečajnom postupku nad </w:t>
      </w:r>
      <w:r w:rsidR="00A81572">
        <w:t>stečajnim dužnikom</w:t>
      </w:r>
      <w:r w:rsidR="000959BC">
        <w:t xml:space="preserve"> </w:t>
      </w:r>
      <w:r w:rsidR="00AA2422">
        <w:t>KOUDELA d.o.o. – u stečaju, Split, Hrvatskih iseljenika 20</w:t>
      </w:r>
      <w:r w:rsidR="00E817B4">
        <w:t>,</w:t>
      </w:r>
      <w:r>
        <w:t xml:space="preserve"> </w:t>
      </w:r>
      <w:r w:rsidR="00A81572">
        <w:t xml:space="preserve">OIB: </w:t>
      </w:r>
      <w:r w:rsidR="00A81572" w:rsidRPr="00A81572">
        <w:t>66536340192</w:t>
      </w:r>
      <w:r w:rsidR="00A81572">
        <w:t xml:space="preserve">, </w:t>
      </w:r>
      <w:r w:rsidR="000F2C30">
        <w:t>d</w:t>
      </w:r>
      <w:r w:rsidR="002353F2">
        <w:t xml:space="preserve">ana </w:t>
      </w:r>
      <w:r w:rsidR="004F51E2">
        <w:t>7</w:t>
      </w:r>
      <w:r w:rsidR="00F61F11">
        <w:t xml:space="preserve">. </w:t>
      </w:r>
      <w:r w:rsidR="000F2C30">
        <w:t>lipnj</w:t>
      </w:r>
      <w:r w:rsidR="00F61F11">
        <w:t>a</w:t>
      </w:r>
      <w:r w:rsidR="00A81572">
        <w:t xml:space="preserve"> 2016. godine</w:t>
      </w:r>
    </w:p>
    <w:p w:rsidRDefault="003E696E" w:rsidR="003E696E">
      <w:pPr>
        <w:jc w:val="center"/>
        <w:rPr>
          <w:b/>
          <w:bCs/>
        </w:rPr>
      </w:pPr>
    </w:p>
    <w:p w:rsidRDefault="0058272A" w:rsidR="002A3A4B">
      <w:pPr>
        <w:jc w:val="center"/>
        <w:rPr>
          <w:bCs/>
        </w:rPr>
      </w:pPr>
      <w:r w:rsidRPr="00186486">
        <w:rPr>
          <w:bCs/>
        </w:rPr>
        <w:t>r i j e š i o</w:t>
      </w:r>
      <w:r w:rsidR="00186486">
        <w:rPr>
          <w:bCs/>
        </w:rPr>
        <w:t xml:space="preserve">  </w:t>
      </w:r>
      <w:r w:rsidRPr="00186486">
        <w:rPr>
          <w:bCs/>
        </w:rPr>
        <w:t xml:space="preserve">  j e</w:t>
      </w:r>
    </w:p>
    <w:p w:rsidRDefault="00DF4DBD" w:rsidP="00A81572" w:rsidR="00DF4DBD">
      <w:pPr>
        <w:jc w:val="both"/>
        <w:rPr>
          <w:b/>
          <w:bCs/>
        </w:rPr>
      </w:pPr>
    </w:p>
    <w:p w:rsidRDefault="000F2C30" w:rsidP="000F2C30" w:rsidR="000F2C30">
      <w:pPr>
        <w:ind w:firstLine="708"/>
        <w:jc w:val="both"/>
      </w:pPr>
      <w:r>
        <w:t xml:space="preserve">I. Zakazuje se ročište za raspravljanje i glasovanje o stečajnom planu, objavljenom na </w:t>
      </w:r>
      <w:r w:rsidRPr="002F0931">
        <w:t>mrežnoj stranici e-Oglasna ploča sudova dana</w:t>
      </w:r>
      <w:r>
        <w:t xml:space="preserve"> </w:t>
      </w:r>
      <w:r w:rsidR="004F51E2">
        <w:t>19. svibnja</w:t>
      </w:r>
      <w:r>
        <w:t xml:space="preserve"> 2016. godine i to za dan 13. srpnja 2016. godine u 09:00 sati, koje ročište će se održati u</w:t>
      </w:r>
      <w:r w:rsidRPr="000F2C30">
        <w:t xml:space="preserve"> prostorijama Trgovačkog suda u Splitu, Sukoišanska 6, soba br. 22 (podrumski dio zgrade).</w:t>
      </w:r>
    </w:p>
    <w:p w:rsidRDefault="000F2C30" w:rsidP="000F2C30" w:rsidR="000F2C30">
      <w:pPr>
        <w:spacing w:before="200"/>
        <w:ind w:firstLine="709"/>
        <w:jc w:val="both"/>
      </w:pPr>
      <w:r>
        <w:t xml:space="preserve">II. Izvješćuju se sudionici ovog stečajnog postupka da u pisarnici suda, kao i na </w:t>
      </w:r>
      <w:r w:rsidRPr="002F0931">
        <w:t>mrežnoj stra</w:t>
      </w:r>
      <w:r>
        <w:t>nici e-Oglasna ploča sudova</w:t>
      </w:r>
      <w:r w:rsidR="004F51E2">
        <w:t>,</w:t>
      </w:r>
      <w:r>
        <w:t xml:space="preserve"> mogu </w:t>
      </w:r>
      <w:r w:rsidR="004F51E2">
        <w:t>izvršiti uvid u stečajni plan.</w:t>
      </w:r>
    </w:p>
    <w:p w:rsidRDefault="0058272A" w:rsidP="000F2C30" w:rsidR="0058272A">
      <w:pPr>
        <w:pStyle w:val="Naslov1"/>
        <w:spacing w:after="200" w:before="200"/>
        <w:rPr>
          <w:b w:val="false"/>
          <w:bCs w:val="false"/>
        </w:rPr>
      </w:pPr>
      <w:r>
        <w:rPr>
          <w:b w:val="false"/>
          <w:bCs w:val="false"/>
        </w:rPr>
        <w:t>Obrazloženje</w:t>
      </w:r>
    </w:p>
    <w:p w:rsidRDefault="0058272A" w:rsidP="00926578" w:rsidR="00C30FA8">
      <w:pPr>
        <w:pStyle w:val="Tijeloteksta-uvlaka3"/>
        <w:ind w:firstLine="708" w:left="0"/>
      </w:pPr>
      <w:r>
        <w:t>Rješenjem ovog suda</w:t>
      </w:r>
      <w:r w:rsidR="00D21445">
        <w:t xml:space="preserve"> poslovni broj</w:t>
      </w:r>
      <w:r>
        <w:t xml:space="preserve"> VII</w:t>
      </w:r>
      <w:r w:rsidR="004F51E2">
        <w:t>.</w:t>
      </w:r>
      <w:r>
        <w:t xml:space="preserve"> St-</w:t>
      </w:r>
      <w:r w:rsidR="009B3981">
        <w:t>9/2010</w:t>
      </w:r>
      <w:r w:rsidR="00601A6B">
        <w:t xml:space="preserve"> od 1</w:t>
      </w:r>
      <w:r w:rsidR="009B3981">
        <w:t>7. svibnja  2010.</w:t>
      </w:r>
      <w:r w:rsidR="00C30FA8">
        <w:t xml:space="preserve"> godine otvoren je stečajni postupak nad stečajnim dužnikom </w:t>
      </w:r>
      <w:r w:rsidR="009B3981">
        <w:t>KOUDEL</w:t>
      </w:r>
      <w:r w:rsidR="00E27F7B">
        <w:t>A</w:t>
      </w:r>
      <w:r w:rsidR="009B3981">
        <w:t xml:space="preserve"> d.o.o. za trgovinu i usluge, Split, Hrvatskih</w:t>
      </w:r>
      <w:r w:rsidR="00597442">
        <w:t xml:space="preserve"> </w:t>
      </w:r>
      <w:r w:rsidR="009B3981">
        <w:t>iseljenika 20.</w:t>
      </w:r>
    </w:p>
    <w:p w:rsidRDefault="000F2C30" w:rsidP="000F2C30" w:rsidR="00844001">
      <w:pPr>
        <w:spacing w:before="200"/>
        <w:jc w:val="both"/>
      </w:pPr>
      <w:r>
        <w:tab/>
      </w:r>
      <w:r w:rsidR="004F51E2">
        <w:t>D</w:t>
      </w:r>
      <w:r>
        <w:t>ana 20. svibnja 2016. godine stečajna upraviteljica Ljiljana Poljanić podnijela je sudu stečajni plan.</w:t>
      </w:r>
    </w:p>
    <w:p w:rsidRDefault="004F51E2" w:rsidP="000F2C30" w:rsidR="004F51E2">
      <w:pPr>
        <w:spacing w:before="200"/>
        <w:ind w:firstLine="708"/>
        <w:jc w:val="both"/>
      </w:pPr>
      <w:r>
        <w:t>Kako je stečajni plan podnesen od strane ovlaštene osobe u smislu odredbe čl. 304. Stečajnog zakona (˝Narodne novine˝</w:t>
      </w:r>
      <w:r w:rsidRPr="00C64D96">
        <w:t xml:space="preserve"> </w:t>
      </w:r>
      <w:r>
        <w:t xml:space="preserve">71/15; dalje SZ) te kako je prema ocjeni ovog suda sadržaj predmetnog stečajnog plana </w:t>
      </w:r>
      <w:r w:rsidRPr="004F51E2">
        <w:t xml:space="preserve">u </w:t>
      </w:r>
      <w:r>
        <w:t xml:space="preserve">skladu s odrebama </w:t>
      </w:r>
      <w:r w:rsidRPr="004F51E2">
        <w:t>čl. 30</w:t>
      </w:r>
      <w:r>
        <w:t>5</w:t>
      </w:r>
      <w:r w:rsidRPr="004F51E2">
        <w:t>.</w:t>
      </w:r>
      <w:r>
        <w:t>-307.</w:t>
      </w:r>
      <w:r w:rsidRPr="004F51E2">
        <w:t xml:space="preserve"> SZ</w:t>
      </w:r>
      <w:r>
        <w:t>-a, to je temeljem odredbe čl. 321. SZ-a odlučeno kao u izreci ovog rješenja.</w:t>
      </w:r>
    </w:p>
    <w:p w:rsidRDefault="002353F2" w:rsidP="000F2C30" w:rsidR="0058272A">
      <w:pPr>
        <w:spacing w:before="200"/>
        <w:ind w:firstLine="540"/>
        <w:jc w:val="center"/>
      </w:pPr>
      <w:r>
        <w:t xml:space="preserve">U  Splitu, </w:t>
      </w:r>
      <w:r w:rsidR="004F51E2">
        <w:t>7</w:t>
      </w:r>
      <w:r w:rsidR="000F2C30">
        <w:t>. lipnj</w:t>
      </w:r>
      <w:r w:rsidR="00F61F11">
        <w:t>a</w:t>
      </w:r>
      <w:r w:rsidR="00A81572">
        <w:t xml:space="preserve"> 2016</w:t>
      </w:r>
      <w:r w:rsidR="00662327">
        <w:t>.</w:t>
      </w:r>
      <w:r w:rsidR="00C30FA8">
        <w:t xml:space="preserve"> </w:t>
      </w:r>
      <w:r w:rsidR="00A81572">
        <w:t>godine</w:t>
      </w:r>
    </w:p>
    <w:p w:rsidRDefault="00A81572" w:rsidP="000F2C30" w:rsidR="00E4692E">
      <w:pPr>
        <w:spacing w:before="200"/>
        <w:ind w:left="6372"/>
        <w:jc w:val="center"/>
      </w:pPr>
      <w:r>
        <w:t>SUTKINJA</w:t>
      </w:r>
    </w:p>
    <w:p w:rsidRDefault="00EA69AE" w:rsidP="004F51E2" w:rsidR="0058272A">
      <w:pPr>
        <w:ind w:left="6373"/>
        <w:jc w:val="center"/>
      </w:pPr>
      <w:r>
        <w:t>ANA GOLUB GRUIĆ</w:t>
      </w:r>
    </w:p>
    <w:p w:rsidRDefault="00F61F11" w:rsidP="00C30FA8" w:rsidR="00F61F11">
      <w:pPr>
        <w:jc w:val="both"/>
      </w:pPr>
    </w:p>
    <w:p w:rsidRDefault="0058272A" w:rsidP="00C30FA8" w:rsidR="00E16C1A">
      <w:pPr>
        <w:jc w:val="both"/>
      </w:pPr>
      <w:r>
        <w:t>PRAVNA POUKA: Protiv ovog rješenja</w:t>
      </w:r>
      <w:r w:rsidR="004A79C3">
        <w:t xml:space="preserve"> nije</w:t>
      </w:r>
      <w:r>
        <w:t xml:space="preserve"> dopuštena žalba</w:t>
      </w:r>
      <w:r w:rsidR="004A79C3">
        <w:t>.</w:t>
      </w:r>
      <w:r w:rsidR="001C1614">
        <w:t xml:space="preserve"> </w:t>
      </w:r>
    </w:p>
    <w:p w:rsidRDefault="00926578" w:rsidR="00926578">
      <w:pPr>
        <w:jc w:val="both"/>
      </w:pPr>
    </w:p>
    <w:p w:rsidRDefault="00E16C1A" w:rsidR="0058272A">
      <w:pPr>
        <w:jc w:val="both"/>
      </w:pPr>
      <w:r>
        <w:t>D</w:t>
      </w:r>
      <w:r w:rsidR="0058272A">
        <w:t>NA:</w:t>
      </w:r>
    </w:p>
    <w:p w:rsidRDefault="00A81572" w:rsidP="00BC2B90" w:rsidR="00BC2B90">
      <w:pPr>
        <w:ind w:left="720"/>
        <w:jc w:val="both"/>
      </w:pPr>
      <w:r>
        <w:t>- stečajnoj upraviteljici</w:t>
      </w:r>
    </w:p>
    <w:p w:rsidRDefault="00A81572" w:rsidP="00BC2B90" w:rsidR="00A81572">
      <w:pPr>
        <w:ind w:left="720"/>
        <w:jc w:val="both"/>
      </w:pPr>
      <w:r>
        <w:t>- mrežna stranica e-oglasna ploča sudova</w:t>
      </w:r>
    </w:p>
    <w:p w:rsidRDefault="00A81572" w:rsidP="004F51E2" w:rsidR="0058272A">
      <w:pPr>
        <w:ind w:left="720"/>
        <w:jc w:val="both"/>
      </w:pPr>
      <w:r>
        <w:t>- u spis</w:t>
      </w:r>
    </w:p>
    <w:sectPr w:rsidSect="00EA69AE" w:rsidR="0058272A">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20A4" w:rsidR="003D20A4">
      <w:r>
        <w:separator/>
      </w:r>
    </w:p>
  </w:endnote>
  <w:endnote w:id="0" w:type="continuationSeparator">
    <w:p w:rsidRDefault="003D20A4" w:rsidR="003D20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20A4" w:rsidR="003D20A4">
      <w:r>
        <w:separator/>
      </w:r>
    </w:p>
  </w:footnote>
  <w:footnote w:id="0" w:type="continuationSeparator">
    <w:p w:rsidRDefault="003D20A4" w:rsidR="003D20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635B" w:rsidR="0058635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C4664">
      <w:rPr>
        <w:rStyle w:val="Brojstranice"/>
        <w:noProof/>
      </w:rPr>
      <w:t>5</w:t>
    </w:r>
    <w:r>
      <w:rPr>
        <w:rStyle w:val="Brojstranice"/>
      </w:rPr>
      <w:fldChar w:fldCharType="end"/>
    </w:r>
  </w:p>
  <w:p w:rsidRDefault="0058635B" w:rsidR="005863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635B" w:rsidR="0058635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21445">
      <w:rPr>
        <w:rStyle w:val="Brojstranice"/>
        <w:noProof/>
      </w:rPr>
      <w:t>2</w:t>
    </w:r>
    <w:r>
      <w:rPr>
        <w:rStyle w:val="Brojstranice"/>
      </w:rPr>
      <w:fldChar w:fldCharType="end"/>
    </w:r>
  </w:p>
  <w:p w:rsidRDefault="0058635B" w:rsidR="0058635B">
    <w:pPr>
      <w:pStyle w:val="Zaglavlje"/>
    </w:pPr>
    <w:r>
      <w:tab/>
      <w:t xml:space="preserve">                                                                                       </w:t>
    </w:r>
    <w:r w:rsidR="00A81572">
      <w:t xml:space="preserve">                               11</w:t>
    </w:r>
    <w:r>
      <w:t>. S</w:t>
    </w:r>
    <w:r w:rsidR="00EA69AE">
      <w:t>t</w:t>
    </w:r>
    <w:r>
      <w:t>-9/2010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1572" w:rsidP="00A81572" w:rsidR="00A81572">
    <w:pPr>
      <w:pStyle w:val="Zaglavlje"/>
      <w:jc w:val="right"/>
    </w:pPr>
    <w:r>
      <w:t>1</w:t>
    </w:r>
    <w:r w:rsidR="00EA69AE">
      <w:t>1. St</w:t>
    </w:r>
    <w:r>
      <w:t>-9/2010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316C4F"/>
    <w:multiLevelType w:val="hybridMultilevel"/>
    <w:tmpl w:val="BD90B20A"/>
    <w:lvl w:tplc="0409000F" w:ilvl="0">
      <w:start w:val="1"/>
      <w:numFmt w:val="decimal"/>
      <w:lvlText w:val="%1."/>
      <w:lvlJc w:val="left"/>
      <w:pPr>
        <w:tabs>
          <w:tab w:pos="1080" w:val="num"/>
        </w:tabs>
        <w:ind w:hanging="360" w:left="1080"/>
      </w:p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3913259"/>
    <w:multiLevelType w:val="hybridMultilevel"/>
    <w:tmpl w:val="B6C67330"/>
    <w:lvl w:tplc="98846ECA" w:ilvl="0">
      <w:start w:val="3"/>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6">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5B714B67"/>
    <w:multiLevelType w:val="hybridMultilevel"/>
    <w:tmpl w:val="7BFABC66"/>
    <w:lvl w:tplc="342845B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1"/>
  </w:num>
  <w:num w:numId="2">
    <w:abstractNumId w:val="6"/>
  </w:num>
  <w:num w:numId="3">
    <w:abstractNumId w:val="2"/>
  </w:num>
  <w:num w:numId="4">
    <w:abstractNumId w:val="5"/>
  </w:num>
  <w:num w:numId="5">
    <w:abstractNumId w:val="4"/>
  </w:num>
  <w:num w:numId="6">
    <w:abstractNumId w:val="8"/>
  </w:num>
  <w:num w:numId="7">
    <w:abstractNumId w:val="3"/>
  </w:num>
  <w:num w:numId="8">
    <w:abstractNumId w:val="0"/>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9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048B3"/>
    <w:rsid w:val="00004D41"/>
    <w:rsid w:val="0002022C"/>
    <w:rsid w:val="00031C76"/>
    <w:rsid w:val="000419A9"/>
    <w:rsid w:val="000470CF"/>
    <w:rsid w:val="00050C33"/>
    <w:rsid w:val="00071918"/>
    <w:rsid w:val="000744FE"/>
    <w:rsid w:val="00075D9F"/>
    <w:rsid w:val="000872AB"/>
    <w:rsid w:val="000959BC"/>
    <w:rsid w:val="000A78CB"/>
    <w:rsid w:val="000C0835"/>
    <w:rsid w:val="000C0A57"/>
    <w:rsid w:val="000C6EF3"/>
    <w:rsid w:val="000D074F"/>
    <w:rsid w:val="000D4F8D"/>
    <w:rsid w:val="000D545C"/>
    <w:rsid w:val="000F0CB6"/>
    <w:rsid w:val="000F2C30"/>
    <w:rsid w:val="00111340"/>
    <w:rsid w:val="00113005"/>
    <w:rsid w:val="001212CB"/>
    <w:rsid w:val="001277FF"/>
    <w:rsid w:val="00131D4B"/>
    <w:rsid w:val="00141BD1"/>
    <w:rsid w:val="00143244"/>
    <w:rsid w:val="00172390"/>
    <w:rsid w:val="00173361"/>
    <w:rsid w:val="00173958"/>
    <w:rsid w:val="0018532B"/>
    <w:rsid w:val="00186486"/>
    <w:rsid w:val="001A28EE"/>
    <w:rsid w:val="001A33C6"/>
    <w:rsid w:val="001B7789"/>
    <w:rsid w:val="001C1472"/>
    <w:rsid w:val="001C1614"/>
    <w:rsid w:val="001C58BB"/>
    <w:rsid w:val="001D0AE6"/>
    <w:rsid w:val="001D399E"/>
    <w:rsid w:val="001E7C21"/>
    <w:rsid w:val="00203642"/>
    <w:rsid w:val="00214000"/>
    <w:rsid w:val="00227D09"/>
    <w:rsid w:val="00230DD1"/>
    <w:rsid w:val="002353F2"/>
    <w:rsid w:val="002941BE"/>
    <w:rsid w:val="002A2068"/>
    <w:rsid w:val="002A2A84"/>
    <w:rsid w:val="002A3A4B"/>
    <w:rsid w:val="002B4B1F"/>
    <w:rsid w:val="002C043F"/>
    <w:rsid w:val="002C4664"/>
    <w:rsid w:val="002D4B4A"/>
    <w:rsid w:val="002D5C8A"/>
    <w:rsid w:val="002E0007"/>
    <w:rsid w:val="002E4B81"/>
    <w:rsid w:val="002F44F7"/>
    <w:rsid w:val="002F52A6"/>
    <w:rsid w:val="003264BB"/>
    <w:rsid w:val="003339B9"/>
    <w:rsid w:val="00343701"/>
    <w:rsid w:val="00354D8F"/>
    <w:rsid w:val="00367B94"/>
    <w:rsid w:val="003747E4"/>
    <w:rsid w:val="00375708"/>
    <w:rsid w:val="00375CBB"/>
    <w:rsid w:val="00390B48"/>
    <w:rsid w:val="003A15F7"/>
    <w:rsid w:val="003B36BB"/>
    <w:rsid w:val="003B7242"/>
    <w:rsid w:val="003B773E"/>
    <w:rsid w:val="003C0547"/>
    <w:rsid w:val="003C11B3"/>
    <w:rsid w:val="003C1AD5"/>
    <w:rsid w:val="003C542E"/>
    <w:rsid w:val="003D20A4"/>
    <w:rsid w:val="003D772F"/>
    <w:rsid w:val="003E696E"/>
    <w:rsid w:val="003F6028"/>
    <w:rsid w:val="00417C7A"/>
    <w:rsid w:val="00420538"/>
    <w:rsid w:val="00426A9C"/>
    <w:rsid w:val="0043313A"/>
    <w:rsid w:val="00434AC7"/>
    <w:rsid w:val="00441144"/>
    <w:rsid w:val="00442D6A"/>
    <w:rsid w:val="00446BB2"/>
    <w:rsid w:val="0049253E"/>
    <w:rsid w:val="004A0D83"/>
    <w:rsid w:val="004A4992"/>
    <w:rsid w:val="004A4DF7"/>
    <w:rsid w:val="004A79C3"/>
    <w:rsid w:val="004C3BCD"/>
    <w:rsid w:val="004E7ABF"/>
    <w:rsid w:val="004F148C"/>
    <w:rsid w:val="004F51E2"/>
    <w:rsid w:val="00511002"/>
    <w:rsid w:val="00515B50"/>
    <w:rsid w:val="00533CB7"/>
    <w:rsid w:val="00534651"/>
    <w:rsid w:val="005416D7"/>
    <w:rsid w:val="0056483A"/>
    <w:rsid w:val="00582497"/>
    <w:rsid w:val="0058272A"/>
    <w:rsid w:val="0058635B"/>
    <w:rsid w:val="00597442"/>
    <w:rsid w:val="00597579"/>
    <w:rsid w:val="005B14B0"/>
    <w:rsid w:val="005B37F5"/>
    <w:rsid w:val="005C605A"/>
    <w:rsid w:val="005E2B41"/>
    <w:rsid w:val="005E4C01"/>
    <w:rsid w:val="00601A6B"/>
    <w:rsid w:val="00604FEE"/>
    <w:rsid w:val="00637B50"/>
    <w:rsid w:val="0064759C"/>
    <w:rsid w:val="00650A1E"/>
    <w:rsid w:val="00662327"/>
    <w:rsid w:val="00664D9C"/>
    <w:rsid w:val="00666E84"/>
    <w:rsid w:val="00691224"/>
    <w:rsid w:val="006A7E31"/>
    <w:rsid w:val="006B3220"/>
    <w:rsid w:val="006C3BC1"/>
    <w:rsid w:val="006D56CF"/>
    <w:rsid w:val="006E1513"/>
    <w:rsid w:val="006F0342"/>
    <w:rsid w:val="006F1C9C"/>
    <w:rsid w:val="00702855"/>
    <w:rsid w:val="007176C2"/>
    <w:rsid w:val="00747D6D"/>
    <w:rsid w:val="00751D6C"/>
    <w:rsid w:val="00756114"/>
    <w:rsid w:val="00756A0C"/>
    <w:rsid w:val="00761985"/>
    <w:rsid w:val="007636AC"/>
    <w:rsid w:val="00764234"/>
    <w:rsid w:val="007655AF"/>
    <w:rsid w:val="00777532"/>
    <w:rsid w:val="00791C78"/>
    <w:rsid w:val="00796E5E"/>
    <w:rsid w:val="007B5F58"/>
    <w:rsid w:val="007C792F"/>
    <w:rsid w:val="007C7ACF"/>
    <w:rsid w:val="007E099D"/>
    <w:rsid w:val="007E232B"/>
    <w:rsid w:val="007E7D6C"/>
    <w:rsid w:val="007F2633"/>
    <w:rsid w:val="007F5BE2"/>
    <w:rsid w:val="008151DD"/>
    <w:rsid w:val="00816EA8"/>
    <w:rsid w:val="00823CBC"/>
    <w:rsid w:val="00844001"/>
    <w:rsid w:val="0087222E"/>
    <w:rsid w:val="00872A16"/>
    <w:rsid w:val="0087771D"/>
    <w:rsid w:val="008A2879"/>
    <w:rsid w:val="008B127F"/>
    <w:rsid w:val="008B7ECD"/>
    <w:rsid w:val="008C07A4"/>
    <w:rsid w:val="008C0EC1"/>
    <w:rsid w:val="008C5767"/>
    <w:rsid w:val="008C7AEB"/>
    <w:rsid w:val="008D6402"/>
    <w:rsid w:val="008E03FA"/>
    <w:rsid w:val="008E4C24"/>
    <w:rsid w:val="008E79DC"/>
    <w:rsid w:val="008F3981"/>
    <w:rsid w:val="009006C0"/>
    <w:rsid w:val="009104B3"/>
    <w:rsid w:val="009137D4"/>
    <w:rsid w:val="0092472C"/>
    <w:rsid w:val="00926578"/>
    <w:rsid w:val="00927E3A"/>
    <w:rsid w:val="00930B49"/>
    <w:rsid w:val="00943008"/>
    <w:rsid w:val="00954B49"/>
    <w:rsid w:val="009626F5"/>
    <w:rsid w:val="009710C9"/>
    <w:rsid w:val="009779A6"/>
    <w:rsid w:val="00987E99"/>
    <w:rsid w:val="00995F41"/>
    <w:rsid w:val="009A0E25"/>
    <w:rsid w:val="009B03AC"/>
    <w:rsid w:val="009B3981"/>
    <w:rsid w:val="009B5832"/>
    <w:rsid w:val="009C2546"/>
    <w:rsid w:val="009C4AF6"/>
    <w:rsid w:val="009D61BF"/>
    <w:rsid w:val="009E5BB3"/>
    <w:rsid w:val="009F59C5"/>
    <w:rsid w:val="00A25697"/>
    <w:rsid w:val="00A32237"/>
    <w:rsid w:val="00A377CF"/>
    <w:rsid w:val="00A44EE7"/>
    <w:rsid w:val="00A50308"/>
    <w:rsid w:val="00A53477"/>
    <w:rsid w:val="00A61FEB"/>
    <w:rsid w:val="00A746DD"/>
    <w:rsid w:val="00A75332"/>
    <w:rsid w:val="00A81572"/>
    <w:rsid w:val="00A974C7"/>
    <w:rsid w:val="00A97DF6"/>
    <w:rsid w:val="00AA009D"/>
    <w:rsid w:val="00AA2422"/>
    <w:rsid w:val="00AA660B"/>
    <w:rsid w:val="00AC3BA4"/>
    <w:rsid w:val="00AD03D2"/>
    <w:rsid w:val="00AD4558"/>
    <w:rsid w:val="00AD4E05"/>
    <w:rsid w:val="00AF440C"/>
    <w:rsid w:val="00B064C7"/>
    <w:rsid w:val="00B10155"/>
    <w:rsid w:val="00B37F93"/>
    <w:rsid w:val="00B44069"/>
    <w:rsid w:val="00B64008"/>
    <w:rsid w:val="00B729E3"/>
    <w:rsid w:val="00B80E43"/>
    <w:rsid w:val="00B92348"/>
    <w:rsid w:val="00BA577E"/>
    <w:rsid w:val="00BB0E07"/>
    <w:rsid w:val="00BC2B90"/>
    <w:rsid w:val="00BD2378"/>
    <w:rsid w:val="00BD2A32"/>
    <w:rsid w:val="00BE7846"/>
    <w:rsid w:val="00BF6C37"/>
    <w:rsid w:val="00C10052"/>
    <w:rsid w:val="00C14AE6"/>
    <w:rsid w:val="00C30FA8"/>
    <w:rsid w:val="00C363C3"/>
    <w:rsid w:val="00C4115F"/>
    <w:rsid w:val="00C5035D"/>
    <w:rsid w:val="00C54B30"/>
    <w:rsid w:val="00C86C66"/>
    <w:rsid w:val="00C917F2"/>
    <w:rsid w:val="00C920BD"/>
    <w:rsid w:val="00CB7E99"/>
    <w:rsid w:val="00CC0E34"/>
    <w:rsid w:val="00CC7932"/>
    <w:rsid w:val="00D072E0"/>
    <w:rsid w:val="00D20171"/>
    <w:rsid w:val="00D21445"/>
    <w:rsid w:val="00D21790"/>
    <w:rsid w:val="00D30C71"/>
    <w:rsid w:val="00D31180"/>
    <w:rsid w:val="00D32735"/>
    <w:rsid w:val="00D37AFB"/>
    <w:rsid w:val="00D42172"/>
    <w:rsid w:val="00D52919"/>
    <w:rsid w:val="00D57FC4"/>
    <w:rsid w:val="00D74555"/>
    <w:rsid w:val="00D75E0F"/>
    <w:rsid w:val="00D80619"/>
    <w:rsid w:val="00D864DD"/>
    <w:rsid w:val="00DE74FB"/>
    <w:rsid w:val="00DF4DBD"/>
    <w:rsid w:val="00E020CF"/>
    <w:rsid w:val="00E16C1A"/>
    <w:rsid w:val="00E1741B"/>
    <w:rsid w:val="00E2220B"/>
    <w:rsid w:val="00E27F7B"/>
    <w:rsid w:val="00E40924"/>
    <w:rsid w:val="00E40A2E"/>
    <w:rsid w:val="00E4692E"/>
    <w:rsid w:val="00E5236E"/>
    <w:rsid w:val="00E70799"/>
    <w:rsid w:val="00E7151E"/>
    <w:rsid w:val="00E761AD"/>
    <w:rsid w:val="00E80C50"/>
    <w:rsid w:val="00E80CC7"/>
    <w:rsid w:val="00E817B4"/>
    <w:rsid w:val="00E8214B"/>
    <w:rsid w:val="00E85142"/>
    <w:rsid w:val="00EA2DAB"/>
    <w:rsid w:val="00EA69AE"/>
    <w:rsid w:val="00EA6A05"/>
    <w:rsid w:val="00EC69F2"/>
    <w:rsid w:val="00ED599F"/>
    <w:rsid w:val="00EE1D6F"/>
    <w:rsid w:val="00EE7DC0"/>
    <w:rsid w:val="00EF0564"/>
    <w:rsid w:val="00F0697E"/>
    <w:rsid w:val="00F1608F"/>
    <w:rsid w:val="00F30452"/>
    <w:rsid w:val="00F3309A"/>
    <w:rsid w:val="00F40492"/>
    <w:rsid w:val="00F47870"/>
    <w:rsid w:val="00F502F0"/>
    <w:rsid w:val="00F50665"/>
    <w:rsid w:val="00F60592"/>
    <w:rsid w:val="00F61F11"/>
    <w:rsid w:val="00F63481"/>
    <w:rsid w:val="00F769A3"/>
    <w:rsid w:val="00F87D44"/>
    <w:rsid w:val="00FB21FC"/>
    <w:rsid w:val="00FD67D6"/>
    <w:rsid w:val="00FE0D10"/>
    <w:rsid w:val="00FE2F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9626F5"/>
    <w:rPr>
      <w:rFonts w:cs="Tahoma" w:hAnsi="Tahoma" w:ascii="Tahoma"/>
      <w:sz w:val="16"/>
      <w:szCs w:val="16"/>
    </w:rPr>
  </w:style>
  <w:style w:styleId="Naglaeno" w:type="character">
    <w:name w:val="Strong"/>
    <w:uiPriority w:val="22"/>
    <w:qFormat/>
    <w:rsid w:val="00A81572"/>
    <w:rPr>
      <w:b/>
      <w:bCs/>
    </w:rPr>
  </w:style>
  <w:style w:styleId="Odlomakpopisa" w:type="paragraph">
    <w:name w:val="List Paragraph"/>
    <w:basedOn w:val="Normal"/>
    <w:uiPriority w:val="34"/>
    <w:qFormat/>
    <w:rsid w:val="000F2C30"/>
    <w:pPr>
      <w:ind w:left="720"/>
      <w:contextualSpacing/>
    </w:pPr>
  </w:style>
  <w:style w:customStyle="true" w:styleId="TijelotekstaChar" w:type="character">
    <w:name w:val="Tijelo teksta Char"/>
    <w:basedOn w:val="Zadanifontodlomka"/>
    <w:link w:val="Tijeloteksta"/>
    <w:rsid w:val="00D21445"/>
    <w:rPr>
      <w:sz w:val="24"/>
      <w:szCs w:val="24"/>
    </w:rPr>
  </w:style>
  <w:style w:styleId="Tekstrezerviranogmjesta" w:type="character">
    <w:name w:val="Placeholder Text"/>
    <w:basedOn w:val="Zadanifontodlomka"/>
    <w:uiPriority w:val="99"/>
    <w:semiHidden/>
    <w:rsid w:val="003C0547"/>
    <w:rPr>
      <w:color w:val="808080"/>
      <w:bdr w:space="0" w:sz="0" w:color="auto" w:val="none"/>
      <w:shd w:fill="auto" w:color="auto" w:val="clear"/>
    </w:rPr>
  </w:style>
  <w:style w:customStyle="true" w:styleId="eSPISCCParagraphDefaultFont" w:type="character">
    <w:name w:val="eSPIS_CC_Paragraph Default Font"/>
    <w:basedOn w:val="Zadanifontodlomka"/>
    <w:rsid w:val="003C05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0547"/>
    <w:rPr>
      <w:bdr w:space="0" w:sz="0" w:color="auto" w:val="none"/>
      <w:shd w:fill="FFFFCC" w:color="auto" w:val="clear"/>
      <w:lang w:val="hr-HR"/>
    </w:rPr>
  </w:style>
  <w:style w:customStyle="true" w:styleId="PozadinaSvijetloCrvena" w:type="character">
    <w:name w:val="Pozadina_SvijetloCrvena"/>
    <w:basedOn w:val="eSPISCCParagraphDefaultFont"/>
    <w:rsid w:val="003C05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05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9626F5"/>
    <w:rPr>
      <w:rFonts w:ascii="Tahoma" w:cs="Tahoma" w:hAnsi="Tahoma"/>
      <w:sz w:val="16"/>
      <w:szCs w:val="16"/>
    </w:rPr>
  </w:style>
  <w:style w:styleId="Naglaeno" w:type="character">
    <w:name w:val="Strong"/>
    <w:uiPriority w:val="22"/>
    <w:qFormat/>
    <w:rsid w:val="00A81572"/>
    <w:rPr>
      <w:b/>
      <w:bCs/>
    </w:rPr>
  </w:style>
  <w:style w:styleId="Odlomakpopisa" w:type="paragraph">
    <w:name w:val="List Paragraph"/>
    <w:basedOn w:val="Normal"/>
    <w:uiPriority w:val="34"/>
    <w:qFormat/>
    <w:rsid w:val="000F2C30"/>
    <w:pPr>
      <w:ind w:left="720"/>
      <w:contextualSpacing/>
    </w:pPr>
  </w:style>
  <w:style w:customStyle="1" w:styleId="TijelotekstaChar" w:type="character">
    <w:name w:val="Tijelo teksta Char"/>
    <w:basedOn w:val="Zadanifontodlomka"/>
    <w:link w:val="Tijeloteksta"/>
    <w:rsid w:val="00D21445"/>
    <w:rPr>
      <w:sz w:val="24"/>
      <w:szCs w:val="24"/>
    </w:rPr>
  </w:style>
  <w:style w:styleId="Tekstrezerviranogmjesta" w:type="character">
    <w:name w:val="Placeholder Text"/>
    <w:basedOn w:val="Zadanifontodlomka"/>
    <w:uiPriority w:val="99"/>
    <w:semiHidden/>
    <w:rsid w:val="003C0547"/>
    <w:rPr>
      <w:color w:val="808080"/>
      <w:bdr w:color="auto" w:space="0" w:sz="0" w:val="none"/>
      <w:shd w:color="auto" w:fill="auto" w:val="clear"/>
    </w:rPr>
  </w:style>
  <w:style w:customStyle="1" w:styleId="eSPISCCParagraphDefaultFont" w:type="character">
    <w:name w:val="eSPIS_CC_Paragraph Default Font"/>
    <w:basedOn w:val="Zadanifontodlomka"/>
    <w:rsid w:val="003C05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0547"/>
    <w:rPr>
      <w:bdr w:color="auto" w:space="0" w:sz="0" w:val="none"/>
      <w:shd w:color="auto" w:fill="FFFFCC" w:val="clear"/>
      <w:lang w:val="hr-HR"/>
    </w:rPr>
  </w:style>
  <w:style w:customStyle="1" w:styleId="PozadinaSvijetloCrvena" w:type="character">
    <w:name w:val="Pozadina_SvijetloCrvena"/>
    <w:basedOn w:val="eSPISCCParagraphDefaultFont"/>
    <w:rsid w:val="003C05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05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2016.</izvorni_sadrzaj>
    <derivirana_varijabla naziv="DomainObject.DatumDonosenjaOdluke_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2010.</izvorni_sadrzaj>
    <derivirana_varijabla naziv="DomainObject.Predmet.DatumOsnivanja_1">1. veljače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St-9/2010</izvorni_sadrzaj>
    <derivirana_varijabla naziv="DomainObject.Predmet.OznakaBroj_1">St-9/2010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KOUDELA d.o.o. za trgovinu i usluge "u stečaju" zastupanog po punomoćniku Boris Anić</izvorni_sadrzaj>
    <derivirana_varijabla naziv="DomainObject.Predmet.ProtustrankaFormated_1">  KOUDELA d.o.o. za trgovinu i usluge "u stečaju" zastupanog po punomoćniku Boris Anić</derivirana_varijabla>
  </DomainObject.Predmet.ProtustrankaFormated>
  <DomainObject.Predmet.ProtustrankaFormatedOIB>
    <izvorni_sadrzaj>  KOUDELA d.o.o. za trgovinu i usluge "u stečaju", OIB 66536340192 zastupanog po punomoćniku Boris Anić</izvorni_sadrzaj>
    <derivirana_varijabla naziv="DomainObject.Predmet.ProtustrankaFormatedOIB_1">  KOUDELA d.o.o. za trgovinu i usluge "u stečaju", OIB 66536340192 zastupanog po punomoćniku Boris Anić</derivirana_varijabla>
  </DomainObject.Predmet.ProtustrankaFormatedOIB>
  <DomainObject.Predmet.ProtustrankaFormatedWithAdress>
    <izvorni_sadrzaj> KOUDELA d.o.o. za trgovinu i usluge "u stečaju", Ulica Hrvatskih iseljenika 20, 21000 Split zastupanog po punomoćniku Boris Anić</izvorni_sadrzaj>
    <derivirana_varijabla naziv="DomainObject.Predmet.ProtustrankaFormatedWithAdress_1"> KOUDELA d.o.o. za trgovinu i usluge "u stečaju", Ulica Hrvatskih iseljenika 20, 21000 Split zastupanog po punomoćniku Boris Anić</derivirana_varijabla>
  </DomainObject.Predmet.ProtustrankaFormatedWithAdress>
  <DomainObject.Predmet.ProtustrankaFormatedWithAdressOIB>
    <izvorni_sadrzaj> KOUDELA d.o.o. za trgovinu i usluge "u stečaju", OIB 66536340192, Ulica Hrvatskih iseljenika 20, 21000 Split zastupanog po punomoćniku Boris Anić</izvorni_sadrzaj>
    <derivirana_varijabla naziv="DomainObject.Predmet.ProtustrankaFormatedWithAdressOIB_1"> KOUDELA d.o.o. za trgovinu i usluge "u stečaju", OIB 66536340192, Ulica Hrvatskih iseljenika 20, 21000 Split zastupanog po punomoćniku Boris Anić</derivirana_varijabla>
  </DomainObject.Predmet.ProtustrankaFormatedWithAdressOIB>
  <DomainObject.Predmet.ProtustrankaWithAdress>
    <izvorni_sadrzaj>KOUDELA d.o.o. za trgovinu i usluge "u stečaju" Ulica Hrvatskih iseljenika 20, 21000 Split</izvorni_sadrzaj>
    <derivirana_varijabla naziv="DomainObject.Predmet.ProtustrankaWithAdress_1">KOUDELA d.o.o. za trgovinu i usluge "u stečaju" Ulica Hrvatskih iseljenika 20, 21000 Split</derivirana_varijabla>
  </DomainObject.Predmet.ProtustrankaWithAdress>
  <DomainObject.Predmet.ProtustrankaWithAdressOIB>
    <izvorni_sadrzaj>KOUDELA d.o.o. za trgovinu i usluge "u stečaju", OIB 66536340192, Ulica Hrvatskih iseljenika 20, 21000 Split</izvorni_sadrzaj>
    <derivirana_varijabla naziv="DomainObject.Predmet.ProtustrankaWithAdressOIB_1">KOUDELA d.o.o. za trgovinu i usluge "u stečaju", OIB 66536340192, Ulica Hrvatskih iseljenika 20, 21000 Split</derivirana_varijabla>
  </DomainObject.Predmet.ProtustrankaWithAdressOIB>
  <DomainObject.Predmet.ProtustrankaNazivFormated>
    <izvorni_sadrzaj>KOUDELA d.o.o. za trgovinu i usluge "u stečaju"</izvorni_sadrzaj>
    <derivirana_varijabla naziv="DomainObject.Predmet.ProtustrankaNazivFormated_1">KOUDELA d.o.o. za trgovinu i usluge "u stečaju"</derivirana_varijabla>
  </DomainObject.Predmet.ProtustrankaNazivFormated>
  <DomainObject.Predmet.ProtustrankaNazivFormatedOIB>
    <izvorni_sadrzaj>KOUDELA d.o.o. za trgovinu i usluge "u stečaju", OIB 66536340192</izvorni_sadrzaj>
    <derivirana_varijabla naziv="DomainObject.Predmet.ProtustrankaNazivFormatedOIB_1">KOUDELA d.o.o. za trgovinu i usluge "u stečaju", OIB 66536340192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SINE-ST, za trgovinu i usluge društvo s ograničenom odgovornošću; GRADING PROJEKT društvo s ograničenom odgovornošću za projektiranje, inženjering i usluge; INTERGRADNJA ŽBUKE d.o.o. za građenje i trgovinu; RADIĆ &amp; RADIĆ odvjetničko društvo, j.t.d.; ARHITEKTONSKO-GRAĐEVNI KAMEN, društvo s ograničenom odgovornošću za proizvodnju, graditeljstvo i trgovinu; KOMIS, d.o.o. za izradu i popravak elektrotehničkih proizvoda, putnička agencija; MATOVAC d.o.o. za trgovinu i zastupanje "u stečaju"; TRAGURIUM COMMERCE, d.o.o. za graditeljstvo, trgovinu, cestovni promet, turizam, ugostiteljstvo i usluge; BASLER OSIGURANJE ZAGREB dioničko društvo za osiguranje; ELEKTROMETAL dioničko društvo za izvođenje instalatersko montažerskih  radova, proizvodnju vatrootpornih elemenata, distribu; ALAS-SEGET,  za eksploataciju, preradu i ugradbu kamena i trgovinu,  društvo s ograničenom odgovornošću; ALAS ZA DOM, društvo s ograničenom odgovornošću, za graditeljstvo, trgovinu i usluge; VIPnet, društvo s ograničenom odgovornošću za usluge javnih telekomunikacija; Hrvatski Telekom d.d.; ĐONE STIL d.o.o. Posušje, Glavna podružnica za građenje - Imotski; MULTIMODIS d.o.o. za poslovanje nekretninama; KONTO-EKONOMIC, društvo s ograničenom odgovornošću za knjigovodstvene usluge, trgovinu, export-import i marketing; INSTALACIJE ĆAVAR d.o.o. za izvođenje instalacijskih radova; VODOVOD I KANALIZACIJA, društvo s ograničenom odgovornošću za vodoopskrbu, odvodnju i pročišćavanje otpadnih voda; PROPLIN d.o.o. za proizvodnju i trgovinu ukapljenim naftnim plinom; PIEL d.o.o. za usluge, građevinarstvo i trgovinu; KONSTRUKTOR-INŽENJERING dioničko društvo za graditeljstvo; MARUNČELA, društvo s ograničenom odgovornošću za trgovinu, ugostiteljstvo i poslovne djelatnosti; Hrvatske vode, pravna osoba za upravljanje vodama, Vodno područje dalmatinskih slivova; SIGMA-PROJEKT d.o.o. za graditeljstvo i trgovinu; BRAĆA JUKIĆ društvo s ograničenom odgovornošću za graditeljstvo, trgovinu i prijevoz; Hrvatska radiotelevizija; HEP-Operator distribucijskog sustava d.o.o. ELEKTRODALMACIJA SPLIT, Pogon Trogir; EXTRAMETAL, d.o.o. za trgovinu i poslovne usluge; INSTALATER - ZVONE društvo s ograničenom odgovornošću za instalacijske radove i usluge u graditeljstvu; IVANIŠEVIĆ GRADNJA d.o.o. za gradnju i usluge zastupanog po punomoćniku Odvjetničko društvo ŠIŠKO i partneri, j.t.d.; LIM ČARIJA d.o.o. za građevinarstvo, proizvodnju i trgovinu metalnim proizvodima, export-import; VOKEL društvo s ograničenom odgovornošću za trgovinu i usluge; Bursting Investments Ltd zastupanog po punomoćniku ODVJETNIČKO DRUŠTVO BENKO I PARTNERI j.t.d.; Dafaday Property Services Ltd zastupanog po punomoćniku ODVJETNIČKO DRUŠTVO BENKO I PARTNERI j.t.d.; Joseph Isaac Sternlight zastupanog po punomoćniku ODVJETNIČKO DRUŠTVO BENKO I PARTNERI j.t.d.; Željko Ostoja; Ivan Krokar; ELEKTA-C d.o.o. za trgovinu i usluge; LAGER d.o.o. za trgovinu i usluge zastupanog po punomoćniku Goran Katura</izvorni_sadrzaj>
    <derivirana_varijabla naziv="DomainObject.Predmet.StrankaFormated_1">  SINE-ST, za trgovinu i usluge društvo s ograničenom odgovornošću; GRADING PROJEKT društvo s ograničenom odgovornošću za projektiranje, inženjering i usluge; INTERGRADNJA ŽBUKE d.o.o. za građenje i trgovinu; RADIĆ &amp; RADIĆ odvjetničko društvo, j.t.d.; ARHITEKTONSKO-GRAĐEVNI KAMEN, društvo s ograničenom odgovornošću za proizvodnju, graditeljstvo i trgovinu; KOMIS, d.o.o. za izradu i popravak elektrotehničkih proizvoda, putnička agencija; MATOVAC d.o.o. za trgovinu i zastupanje "u stečaju"; TRAGURIUM COMMERCE, d.o.o. za graditeljstvo, trgovinu, cestovni promet, turizam, ugostiteljstvo i usluge; BASLER OSIGURANJE ZAGREB dioničko društvo za osiguranje; ELEKTROMETAL dioničko društvo za izvođenje instalatersko montažerskih  radova, proizvodnju vatrootpornih elemenata, distribu; ALAS-SEGET,  za eksploataciju, preradu i ugradbu kamena i trgovinu,  društvo s ograničenom odgovornošću; ALAS ZA DOM, društvo s ograničenom odgovornošću, za graditeljstvo, trgovinu i usluge; VIPnet, društvo s ograničenom odgovornošću za usluge javnih telekomunikacija; Hrvatski Telekom d.d.; ĐONE STIL d.o.o. Posušje, Glavna podružnica za građenje - Imotski; MULTIMODIS d.o.o. za poslovanje nekretninama; KONTO-EKONOMIC, društvo s ograničenom odgovornošću za knjigovodstvene usluge, trgovinu, export-import i marketing; INSTALACIJE ĆAVAR d.o.o. za izvođenje instalacijskih radova; VODOVOD I KANALIZACIJA, društvo s ograničenom odgovornošću za vodoopskrbu, odvodnju i pročišćavanje otpadnih voda; PROPLIN d.o.o. za proizvodnju i trgovinu ukapljenim naftnim plinom; PIEL d.o.o. za usluge, građevinarstvo i trgovinu; KONSTRUKTOR-INŽENJERING dioničko društvo za graditeljstvo; MARUNČELA, društvo s ograničenom odgovornošću za trgovinu, ugostiteljstvo i poslovne djelatnosti; Hrvatske vode, pravna osoba za upravljanje vodama, Vodno područje dalmatinskih slivova; SIGMA-PROJEKT d.o.o. za graditeljstvo i trgovinu; BRAĆA JUKIĆ društvo s ograničenom odgovornošću za graditeljstvo, trgovinu i prijevoz; Hrvatska radiotelevizija; HEP-Operator distribucijskog sustava d.o.o. ELEKTRODALMACIJA SPLIT, Pogon Trogir; EXTRAMETAL, d.o.o. za trgovinu i poslovne usluge; INSTALATER - ZVONE društvo s ograničenom odgovornošću za instalacijske radove i usluge u graditeljstvu; IVANIŠEVIĆ GRADNJA d.o.o. za gradnju i usluge zastupanog po punomoćniku Odvjetničko društvo ŠIŠKO i partneri, j.t.d.; LIM ČARIJA d.o.o. za građevinarstvo, proizvodnju i trgovinu metalnim proizvodima, export-import; VOKEL društvo s ograničenom odgovornošću za trgovinu i usluge; Bursting Investments Ltd zastupanog po punomoćniku ODVJETNIČKO DRUŠTVO BENKO I PARTNERI j.t.d.; Dafaday Property Services Ltd zastupanog po punomoćniku ODVJETNIČKO DRUŠTVO BENKO I PARTNERI j.t.d.; Joseph Isaac Sternlight zastupanog po punomoćniku ODVJETNIČKO DRUŠTVO BENKO I PARTNERI j.t.d.; Željko Ostoja; Ivan Krokar; ELEKTA-C d.o.o. za trgovinu i usluge; LAGER d.o.o. za trgovinu i usluge zastupanog po punomoćniku Goran Katura</derivirana_varijabla>
  </DomainObject.Predmet.StrankaFormated>
  <DomainObject.Predmet.StrankaFormatedOIB>
    <izvorni_sadrzaj>  SINE-ST, za trgovinu i usluge društvo s ograničenom odgovornošću, OIB 13941904349; GRADING PROJEKT društvo s ograničenom odgovornošću za projektiranje, inženjering i usluge, OIB 79472106149; INTERGRADNJA ŽBUKE d.o.o. za građenje i trgovinu, OIB 74497048880; RADIĆ &amp; RADIĆ odvjetničko društvo, j.t.d., OIB 14518464744; ARHITEKTONSKO-GRAĐEVNI KAMEN, društvo s ograničenom odgovornošću za proizvodnju, graditeljstvo i trgovinu, OIB 83054203733; KOMIS, d.o.o. za izradu i popravak elektrotehničkih proizvoda, putnička agencija, OIB 50754878305; MATOVAC d.o.o. za trgovinu i zastupanje "u stečaju", OIB 29693435828; TRAGURIUM COMMERCE, d.o.o. za graditeljstvo, trgovinu, cestovni promet, turizam, ugostiteljstvo i usluge, OIB 73048586936; BASLER OSIGURANJE ZAGREB dioničko društvo za osiguranje, OIB 59706054982; ELEKTROMETAL dioničko društvo za izvođenje instalatersko montažerskih  radova, proizvodnju vatrootpornih elemenata, distribu, OIB 45669853088; ALAS-SEGET,  za eksploataciju, preradu i ugradbu kamena i trgovinu,  društvo s ograničenom odgovornošću, OIB 43392136378; ALAS ZA DOM, društvo s ograničenom odgovornošću, za graditeljstvo, trgovinu i usluge, OIB 84313389409; VIPnet, društvo s ograničenom odgovornošću za usluge javnih telekomunikacija, OIB 29524210204; Hrvatski Telekom d.d., OIB 81793146560; ĐONE STIL d.o.o. Posušje, Glavna podružnica za građenje - Imotski, OIB 53750070104; MULTIMODIS d.o.o. za poslovanje nekretninama, OIB 82580684752; KONTO-EKONOMIC, društvo s ograničenom odgovornošću za knjigovodstvene usluge, trgovinu, export-import i marketing, OIB 22958961054; INSTALACIJE ĆAVAR d.o.o. za izvođenje instalacijskih radova, OIB 55368431099; VODOVOD I KANALIZACIJA, društvo s ograničenom odgovornošću za vodoopskrbu, odvodnju i pročišćavanje otpadnih voda, OIB 56826138353; PROPLIN d.o.o. za proizvodnju i trgovinu ukapljenim naftnim plinom, OIB 69737351025; PIEL d.o.o. za usluge, građevinarstvo i trgovinu, OIB 76120956111; KONSTRUKTOR-INŽENJERING dioničko društvo za graditeljstvo, OIB 81356391287; MARUNČELA, društvo s ograničenom odgovornošću za trgovinu, ugostiteljstvo i poslovne djelatnosti, OIB 76787877791; Hrvatske vode, pravna osoba za upravljanje vodama, Vodno područje dalmatinskih slivova, OIB 28921383001; SIGMA-PROJEKT d.o.o. za graditeljstvo i trgovinu, OIB 47134780158; BRAĆA JUKIĆ društvo s ograničenom odgovornošću za graditeljstvo, trgovinu i prijevoz, OIB 65241385370; Hrvatska radiotelevizija, OIB 68419124305; HEP-Operator distribucijskog sustava d.o.o. ELEKTRODALMACIJA SPLIT, Pogon Trogir, OIB 46830600751; EXTRAMETAL, d.o.o. za trgovinu i poslovne usluge, OIB 78288512715; INSTALATER - ZVONE društvo s ograničenom odgovornošću za instalacijske radove i usluge u graditeljstvu, OIB 90976337055; IVANIŠEVIĆ GRADNJA d.o.o. za gradnju i usluge, OIB 88754036728 zastupanog po punomoćniku Odvjetničko društvo ŠIŠKO i partneri, j.t.d.; LIM ČARIJA d.o.o. za građevinarstvo, proizvodnju i trgovinu metalnim proizvodima, export-import, OIB 49184832657; VOKEL društvo s ograničenom odgovornošću za trgovinu i usluge, OIB 48626798291; Bursting Investments Ltd, OIB 27939326060 zastupanog po punomoćniku ODVJETNIČKO DRUŠTVO BENKO I PARTNERI j.t.d.; Dafaday Property Services Ltd, OIB 45978552286 zastupanog po punomoćniku ODVJETNIČKO DRUŠTVO BENKO I PARTNERI j.t.d.; Joseph Isaac Sternlight, OIB 82288922970 zastupanog po punomoćniku ODVJETNIČKO DRUŠTVO BENKO I PARTNERI j.t.d.; Željko Ostoja, OIB 76558245792; Ivan Krokar, OIB 01202541271; ELEKTA-C d.o.o. za trgovinu i usluge, OIB 17708664252; LAGER d.o.o. za trgovinu i usluge, OIB 67362650937 zastupanog po punomoćniku Goran Katura</izvorni_sadrzaj>
    <derivirana_varijabla naziv="DomainObject.Predmet.StrankaFormatedOIB_1">  SINE-ST, za trgovinu i usluge društvo s ograničenom odgovornošću, OIB 13941904349; GRADING PROJEKT društvo s ograničenom odgovornošću za projektiranje, inženjering i usluge, OIB 79472106149; INTERGRADNJA ŽBUKE d.o.o. za građenje i trgovinu, OIB 74497048880; RADIĆ &amp; RADIĆ odvjetničko društvo, j.t.d., OIB 14518464744; ARHITEKTONSKO-GRAĐEVNI KAMEN, društvo s ograničenom odgovornošću za proizvodnju, graditeljstvo i trgovinu, OIB 83054203733; KOMIS, d.o.o. za izradu i popravak elektrotehničkih proizvoda, putnička agencija, OIB 50754878305; MATOVAC d.o.o. za trgovinu i zastupanje "u stečaju", OIB 29693435828; TRAGURIUM COMMERCE, d.o.o. za graditeljstvo, trgovinu, cestovni promet, turizam, ugostiteljstvo i usluge, OIB 73048586936; BASLER OSIGURANJE ZAGREB dioničko društvo za osiguranje, OIB 59706054982; ELEKTROMETAL dioničko društvo za izvođenje instalatersko montažerskih  radova, proizvodnju vatrootpornih elemenata, distribu, OIB 45669853088; ALAS-SEGET,  za eksploataciju, preradu i ugradbu kamena i trgovinu,  društvo s ograničenom odgovornošću, OIB 43392136378; ALAS ZA DOM, društvo s ograničenom odgovornošću, za graditeljstvo, trgovinu i usluge, OIB 84313389409; VIPnet, društvo s ograničenom odgovornošću za usluge javnih telekomunikacija, OIB 29524210204; Hrvatski Telekom d.d., OIB 81793146560; ĐONE STIL d.o.o. Posušje, Glavna podružnica za građenje - Imotski, OIB 53750070104; MULTIMODIS d.o.o. za poslovanje nekretninama, OIB 82580684752; KONTO-EKONOMIC, društvo s ograničenom odgovornošću za knjigovodstvene usluge, trgovinu, export-import i marketing, OIB 22958961054; INSTALACIJE ĆAVAR d.o.o. za izvođenje instalacijskih radova, OIB 55368431099; VODOVOD I KANALIZACIJA, društvo s ograničenom odgovornošću za vodoopskrbu, odvodnju i pročišćavanje otpadnih voda, OIB 56826138353; PROPLIN d.o.o. za proizvodnju i trgovinu ukapljenim naftnim plinom, OIB 69737351025; PIEL d.o.o. za usluge, građevinarstvo i trgovinu, OIB 76120956111; KONSTRUKTOR-INŽENJERING dioničko društvo za graditeljstvo, OIB 81356391287; MARUNČELA, društvo s ograničenom odgovornošću za trgovinu, ugostiteljstvo i poslovne djelatnosti, OIB 76787877791; Hrvatske vode, pravna osoba za upravljanje vodama, Vodno područje dalmatinskih slivova, OIB 28921383001; SIGMA-PROJEKT d.o.o. za graditeljstvo i trgovinu, OIB 47134780158; BRAĆA JUKIĆ društvo s ograničenom odgovornošću za graditeljstvo, trgovinu i prijevoz, OIB 65241385370; Hrvatska radiotelevizija, OIB 68419124305; HEP-Operator distribucijskog sustava d.o.o. ELEKTRODALMACIJA SPLIT, Pogon Trogir, OIB 46830600751; EXTRAMETAL, d.o.o. za trgovinu i poslovne usluge, OIB 78288512715; INSTALATER - ZVONE društvo s ograničenom odgovornošću za instalacijske radove i usluge u graditeljstvu, OIB 90976337055; IVANIŠEVIĆ GRADNJA d.o.o. za gradnju i usluge, OIB 88754036728 zastupanog po punomoćniku Odvjetničko društvo ŠIŠKO i partneri, j.t.d.; LIM ČARIJA d.o.o. za građevinarstvo, proizvodnju i trgovinu metalnim proizvodima, export-import, OIB 49184832657; VOKEL društvo s ograničenom odgovornošću za trgovinu i usluge, OIB 48626798291; Bursting Investments Ltd, OIB 27939326060 zastupanog po punomoćniku ODVJETNIČKO DRUŠTVO BENKO I PARTNERI j.t.d.; Dafaday Property Services Ltd, OIB 45978552286 zastupanog po punomoćniku ODVJETNIČKO DRUŠTVO BENKO I PARTNERI j.t.d.; Joseph Isaac Sternlight, OIB 82288922970 zastupanog po punomoćniku ODVJETNIČKO DRUŠTVO BENKO I PARTNERI j.t.d.; Željko Ostoja, OIB 76558245792; Ivan Krokar, OIB 01202541271; ELEKTA-C d.o.o. za trgovinu i usluge, OIB 17708664252; LAGER d.o.o. za trgovinu i usluge, OIB 67362650937 zastupanog po punomoćniku Goran Katura</derivirana_varijabla>
  </DomainObject.Predmet.StrankaFormatedOIB>
  <DomainObject.Predmet.StrankaFormatedWithAdress>
    <izvorni_sadrzaj> SINE-ST, za trgovinu i usluge društvo s ograničenom odgovornošću, Kralja Držislava 7, Split; GRADING PROJEKT društvo s ograničenom odgovornošću za projektiranje, inženjering i usluge, Karamanova 6, Split; INTERGRADNJA ŽBUKE d.o.o. za građenje i trgovinu, Zoranićeva 61, Solin; RADIĆ &amp; RADIĆ odvjetničko društvo, j.t.d., Smiljanićeva 2, Split; ARHITEKTONSKO-GRAĐEVNI KAMEN, društvo s ograničenom odgovornošću za proizvodnju, graditeljstvo i trgovinu, Obala Kralja Tomislava 26, Kaštel Kambelovac; KOMIS, d.o.o. za izradu i popravak elektrotehničkih proizvoda, putnička agencija, Ivana Pavla II 1 B, Kaštel Sućurac; MATOVAC d.o.o. za trgovinu i zastupanje "u stečaju", Matije Gupca 1, 21230 Omiš; TRAGURIUM COMMERCE, d.o.o. za graditeljstvo, trgovinu, cestovni promet, turizam, ugostiteljstvo i usluge, Kneza Trpimira 9, Trogir; BASLER OSIGURANJE ZAGREB dioničko društvo za osiguranje, Radnička cesta 37/b, 10000 Zagreb; ELEKTROMETAL dioničko društvo za izvođenje instalatersko montažerskih  radova, proizvodnju vatrootpornih elemenata, distribu, Ferde Rusana 21, Bjelovar; ALAS-SEGET,  za eksploataciju, preradu i ugradbu kamena i trgovinu,  društvo s ograničenom odgovornošću, Hrvatske neovisnosti 3, Split; ALAS ZA DOM, društvo s ograničenom odgovornošću, za graditeljstvo, trgovinu i usluge, Hrvatske neovisnosti 3, Split; VIPnet, društvo s ograničenom odgovornošću za usluge javnih telekomunikacija, Vrtni put 1, 10000 Zagreb; Hrvatski Telekom d.d., Savska cesta 32, 10000 Zagreb; ĐONE STIL d.o.o. Posušje, Glavna podružnica za građenje - Imotski, Bruna Bušića b.b., Imotski; MULTIMODIS d.o.o. za poslovanje nekretninama, Franje Tuđmana 926/A, Kaštel Stari; KONTO-EKONOMIC, društvo s ograničenom odgovornošću za knjigovodstvene usluge, trgovinu, export-import i marketing, Dubrovačka 47, Split; INSTALACIJE ĆAVAR d.o.o. za izvođenje instalacijskih radova, Antuna Šoljana 1 A, 10000 Zagreb; VODOVOD I KANALIZACIJA, društvo s ograničenom odgovornošću za vodoopskrbu, odvodnju i pročišćavanje otpadnih voda, Biokovska 3, Split; PROPLIN d.o.o. za proizvodnju i trgovinu ukapljenim naftnim plinom, Savska cesta 41/II, 10000 Zagreb; PIEL d.o.o. za usluge, građevinarstvo i trgovinu, Junija Palmotića 6, Split; KONSTRUKTOR-INŽENJERING dioničko društvo za graditeljstvo, Svačićeva 4, Split; MARUNČELA, društvo s ograničenom odgovornošću za trgovinu, ugostiteljstvo i poslovne djelatnosti, Četvrt Ž- Dražojevića 9, 21310 Omiš; Hrvatske vode, pravna osoba za upravljanje vodama, Vodno područje dalmatinskih slivova, Grada Vukovara 220, 10000 Zagreb; SIGMA-PROJEKT d.o.o. za graditeljstvo i trgovinu, Put Plokita 51, Split; BRAĆA JUKIĆ društvo s ograničenom odgovornošću za graditeljstvo, trgovinu i prijevoz, Lukoranska 44, 10000 Zagreb; Hrvatska radiotelevizija, Prisavlje 3, 10000 Zagreb; HEP-Operator distribucijskog sustava d.o.o. ELEKTRODALMACIJA SPLIT, Pogon Trogir, 21220 Trogir; EXTRAMETAL, d.o.o. za trgovinu i poslovne usluge, Vrlička 58/1, Sinj; INSTALATER - ZVONE društvo s ograničenom odgovornošću za instalacijske radove i usluge u graditeljstvu, Gornja Vala 64, Drvenik; IVANIŠEVIĆ GRADNJA d.o.o. za gradnju i usluge, Kila 37, 21000 Split zastupanog po punomoćniku Odvjetničko društvo ŠIŠKO i partneri, j.t.d.; LIM ČARIJA d.o.o. za građevinarstvo, proizvodnju i trgovinu metalnim proizvodima, export-import, Rimski Put 77, Seget Donji; VOKEL društvo s ograničenom odgovornošću za trgovinu i usluge, Glavina Donja; Bursting Investments Ltd, Regent Street 35 A, City Beliize zastupanog po punomoćniku ODVJETNIČKO DRUŠTVO BENKO I PARTNERI j.t.d.; Dafaday Property Services Ltd, High Road Wembley, HA9 6AX, Middx zastupanog po punomoćniku ODVJETNIČKO DRUŠTVO BENKO I PARTNERI j.t.d.; Joseph Isaac Sternlight, Bridge Lane 104, LONDON zastupanog po punomoćniku ODVJETNIČKO DRUŠTVO BENKO I PARTNERI j.t.d.; Željko Ostoja, Gundulićeva 26 a, 21000 Split; Ivan Krokar, Ljudevita Posavskog 2, 21000 Split; ELEKTA-C d.o.o. za trgovinu i usluge, Smiljanićeva 2, 21000 Split; LAGER d.o.o. za trgovinu i usluge, Getaldićeva 24, 21000 Split zastupanog po punomoćniku Goran Katura</izvorni_sadrzaj>
    <derivirana_varijabla naziv="DomainObject.Predmet.StrankaFormatedWithAdress_1"> SINE-ST, za trgovinu i usluge društvo s ograničenom odgovornošću, Kralja Držislava 7, Split; GRADING PROJEKT društvo s ograničenom odgovornošću za projektiranje, inženjering i usluge, Karamanova 6, Split; INTERGRADNJA ŽBUKE d.o.o. za građenje i trgovinu, Zoranićeva 61, Solin; RADIĆ &amp; RADIĆ odvjetničko društvo, j.t.d., Smiljanićeva 2, Split; ARHITEKTONSKO-GRAĐEVNI KAMEN, društvo s ograničenom odgovornošću za proizvodnju, graditeljstvo i trgovinu, Obala Kralja Tomislava 26, Kaštel Kambelovac; KOMIS, d.o.o. za izradu i popravak elektrotehničkih proizvoda, putnička agencija, Ivana Pavla II 1 B, Kaštel Sućurac; MATOVAC d.o.o. za trgovinu i zastupanje "u stečaju", Matije Gupca 1, 21230 Omiš; TRAGURIUM COMMERCE, d.o.o. za graditeljstvo, trgovinu, cestovni promet, turizam, ugostiteljstvo i usluge, Kneza Trpimira 9, Trogir; BASLER OSIGURANJE ZAGREB dioničko društvo za osiguranje, Radnička cesta 37/b, 10000 Zagreb; ELEKTROMETAL dioničko društvo za izvođenje instalatersko montažerskih  radova, proizvodnju vatrootpornih elemenata, distribu, Ferde Rusana 21, Bjelovar; ALAS-SEGET,  za eksploataciju, preradu i ugradbu kamena i trgovinu,  društvo s ograničenom odgovornošću, Hrvatske neovisnosti 3, Split; ALAS ZA DOM, društvo s ograničenom odgovornošću, za graditeljstvo, trgovinu i usluge, Hrvatske neovisnosti 3, Split; VIPnet, društvo s ograničenom odgovornošću za usluge javnih telekomunikacija, Vrtni put 1, 10000 Zagreb; Hrvatski Telekom d.d., Savska cesta 32, 10000 Zagreb; ĐONE STIL d.o.o. Posušje, Glavna podružnica za građenje - Imotski, Bruna Bušića b.b., Imotski; MULTIMODIS d.o.o. za poslovanje nekretninama, Franje Tuđmana 926/A, Kaštel Stari; KONTO-EKONOMIC, društvo s ograničenom odgovornošću za knjigovodstvene usluge, trgovinu, export-import i marketing, Dubrovačka 47, Split; INSTALACIJE ĆAVAR d.o.o. za izvođenje instalacijskih radova, Antuna Šoljana 1 A, 10000 Zagreb; VODOVOD I KANALIZACIJA, društvo s ograničenom odgovornošću za vodoopskrbu, odvodnju i pročišćavanje otpadnih voda, Biokovska 3, Split; PROPLIN d.o.o. za proizvodnju i trgovinu ukapljenim naftnim plinom, Savska cesta 41/II, 10000 Zagreb; PIEL d.o.o. za usluge, građevinarstvo i trgovinu, Junija Palmotića 6, Split; KONSTRUKTOR-INŽENJERING dioničko društvo za graditeljstvo, Svačićeva 4, Split; MARUNČELA, društvo s ograničenom odgovornošću za trgovinu, ugostiteljstvo i poslovne djelatnosti, Četvrt Ž- Dražojevića 9, 21310 Omiš; Hrvatske vode, pravna osoba za upravljanje vodama, Vodno područje dalmatinskih slivova, Grada Vukovara 220, 10000 Zagreb; SIGMA-PROJEKT d.o.o. za graditeljstvo i trgovinu, Put Plokita 51, Split; BRAĆA JUKIĆ društvo s ograničenom odgovornošću za graditeljstvo, trgovinu i prijevoz, Lukoranska 44, 10000 Zagreb; Hrvatska radiotelevizija, Prisavlje 3, 10000 Zagreb; HEP-Operator distribucijskog sustava d.o.o. ELEKTRODALMACIJA SPLIT, Pogon Trogir, 21220 Trogir; EXTRAMETAL, d.o.o. za trgovinu i poslovne usluge, Vrlička 58/1, Sinj; INSTALATER - ZVONE društvo s ograničenom odgovornošću za instalacijske radove i usluge u graditeljstvu, Gornja Vala 64, Drvenik; IVANIŠEVIĆ GRADNJA d.o.o. za gradnju i usluge, Kila 37, 21000 Split zastupanog po punomoćniku Odvjetničko društvo ŠIŠKO i partneri, j.t.d.; LIM ČARIJA d.o.o. za građevinarstvo, proizvodnju i trgovinu metalnim proizvodima, export-import, Rimski Put 77, Seget Donji; VOKEL društvo s ograničenom odgovornošću za trgovinu i usluge, Glavina Donja; Bursting Investments Ltd, Regent Street 35 A, City Beliize zastupanog po punomoćniku ODVJETNIČKO DRUŠTVO BENKO I PARTNERI j.t.d.; Dafaday Property Services Ltd, High Road Wembley, HA9 6AX, Middx zastupanog po punomoćniku ODVJETNIČKO DRUŠTVO BENKO I PARTNERI j.t.d.; Joseph Isaac Sternlight, Bridge Lane 104, LONDON zastupanog po punomoćniku ODVJETNIČKO DRUŠTVO BENKO I PARTNERI j.t.d.; Željko Ostoja, Gundulićeva 26 a, 21000 Split; Ivan Krokar, Ljudevita Posavskog 2, 21000 Split; ELEKTA-C d.o.o. za trgovinu i usluge, Smiljanićeva 2, 21000 Split; LAGER d.o.o. za trgovinu i usluge, Getaldićeva 24, 21000 Split zastupanog po punomoćniku Goran Katura</derivirana_varijabla>
  </DomainObject.Predmet.StrankaFormatedWithAdress>
  <DomainObject.Predmet.StrankaFormatedWithAdressOIB>
    <izvorni_sadrzaj> SINE-ST, za trgovinu i usluge društvo s ograničenom odgovornošću, OIB 13941904349, Kralja Držislava 7, Split; GRADING PROJEKT društvo s ograničenom odgovornošću za projektiranje, inženjering i usluge, OIB 79472106149, Karamanova 6, Split; INTERGRADNJA ŽBUKE d.o.o. za građenje i trgovinu, OIB 74497048880, Zoranićeva 61, Solin; RADIĆ &amp; RADIĆ odvjetničko društvo, j.t.d., OIB 14518464744, Smiljanićeva 2, Split; ARHITEKTONSKO-GRAĐEVNI KAMEN, društvo s ograničenom odgovornošću za proizvodnju, graditeljstvo i trgovinu, OIB 83054203733, Obala Kralja Tomislava 26, Kaštel Kambelovac; KOMIS, d.o.o. za izradu i popravak elektrotehničkih proizvoda, putnička agencija, OIB 50754878305, Ivana Pavla II 1 B, Kaštel Sućurac; MATOVAC d.o.o. za trgovinu i zastupanje "u stečaju", OIB 29693435828, Matije Gupca 1, 21230 Omiš; TRAGURIUM COMMERCE, d.o.o. za graditeljstvo, trgovinu, cestovni promet, turizam, ugostiteljstvo i usluge, OIB 73048586936, Kneza Trpimira 9, Trogir; BASLER OSIGURANJE ZAGREB dioničko društvo za osiguranje, OIB 59706054982, Radnička cesta 37/b, 10000 Zagreb; ELEKTROMETAL dioničko društvo za izvođenje instalatersko montažerskih  radova, proizvodnju vatrootpornih elemenata, distribu, OIB 45669853088, Ferde Rusana 21, Bjelovar; ALAS-SEGET,  za eksploataciju, preradu i ugradbu kamena i trgovinu,  društvo s ograničenom odgovornošću, OIB 43392136378, Hrvatske neovisnosti 3, Split; ALAS ZA DOM, društvo s ograničenom odgovornošću, za graditeljstvo, trgovinu i usluge, OIB 84313389409, Hrvatske neovisnosti 3, Split; VIPnet, društvo s ograničenom odgovornošću za usluge javnih telekomunikacija, OIB 29524210204, Vrtni put 1, 10000 Zagreb; Hrvatski Telekom d.d., OIB 81793146560, Savska cesta 32, 10000 Zagreb; ĐONE STIL d.o.o. Posušje, Glavna podružnica za građenje - Imotski, OIB 53750070104, Bruna Bušića b.b., Imotski; MULTIMODIS d.o.o. za poslovanje nekretninama, OIB 82580684752, Franje Tuđmana 926/A, Kaštel Stari; KONTO-EKONOMIC, društvo s ograničenom odgovornošću za knjigovodstvene usluge, trgovinu, export-import i marketing, OIB 22958961054, Dubrovačka 47, Split; INSTALACIJE ĆAVAR d.o.o. za izvođenje instalacijskih radova, OIB 55368431099, Antuna Šoljana 1 A, 10000 Zagreb; VODOVOD I KANALIZACIJA, društvo s ograničenom odgovornošću za vodoopskrbu, odvodnju i pročišćavanje otpadnih voda, OIB 56826138353, Biokovska 3, Split; PROPLIN d.o.o. za proizvodnju i trgovinu ukapljenim naftnim plinom, OIB 69737351025, Savska cesta 41/II, 10000 Zagreb; PIEL d.o.o. za usluge, građevinarstvo i trgovinu, OIB 76120956111, Junija Palmotića 6, Split; KONSTRUKTOR-INŽENJERING dioničko društvo za graditeljstvo, OIB 81356391287, Svačićeva 4, Split; MARUNČELA, društvo s ograničenom odgovornošću za trgovinu, ugostiteljstvo i poslovne djelatnosti, OIB 76787877791, Četvrt Ž- Dražojevića 9, 21310 Omiš; Hrvatske vode, pravna osoba za upravljanje vodama, Vodno područje dalmatinskih slivova, OIB 28921383001, Grada Vukovara 220, 10000 Zagreb; SIGMA-PROJEKT d.o.o. za graditeljstvo i trgovinu, OIB 47134780158, Put Plokita 51, Split; BRAĆA JUKIĆ društvo s ograničenom odgovornošću za graditeljstvo, trgovinu i prijevoz, OIB 65241385370, Lukoranska 44, 10000 Zagreb; Hrvatska radiotelevizija, OIB 68419124305, Prisavlje 3, 10000 Zagreb; HEP-Operator distribucijskog sustava d.o.o. ELEKTRODALMACIJA SPLIT, Pogon Trogir, OIB 46830600751, 21220 Trogir; EXTRAMETAL, d.o.o. za trgovinu i poslovne usluge, OIB 78288512715, Vrlička 58/1, Sinj; INSTALATER - ZVONE društvo s ograničenom odgovornošću za instalacijske radove i usluge u graditeljstvu, OIB 90976337055, Gornja Vala 64, Drvenik; IVANIŠEVIĆ GRADNJA d.o.o. za gradnju i usluge, OIB 88754036728, Kila 37, 21000 Split zastupanog po punomoćniku Odvjetničko društvo ŠIŠKO i partneri, j.t.d.; LIM ČARIJA d.o.o. za građevinarstvo, proizvodnju i trgovinu metalnim proizvodima, export-import, OIB 49184832657, Rimski Put 77, Seget Donji; VOKEL društvo s ograničenom odgovornošću za trgovinu i usluge, OIB 48626798291, Glavina Donja; Bursting Investments Ltd, OIB 27939326060, Regent Street 35 A, City Beliize zastupanog po punomoćniku ODVJETNIČKO DRUŠTVO BENKO I PARTNERI j.t.d.; Dafaday Property Services Ltd, OIB 45978552286, High Road Wembley, HA9 6AX, Middx zastupanog po punomoćniku ODVJETNIČKO DRUŠTVO BENKO I PARTNERI j.t.d.; Joseph Isaac Sternlight, OIB 82288922970, Bridge Lane 104, LONDON zastupanog po punomoćniku ODVJETNIČKO DRUŠTVO BENKO I PARTNERI j.t.d.; Željko Ostoja, OIB 76558245792, Gundulićeva 26 a, 21000 Split; Ivan Krokar, OIB 01202541271, Ljudevita Posavskog 2, 21000 Split; ELEKTA-C d.o.o. za trgovinu i usluge, OIB 17708664252, Smiljanićeva 2, 21000 Split; LAGER d.o.o. za trgovinu i usluge, OIB 67362650937, Getaldićeva 24, 21000 Split zastupanog po punomoćniku Goran Katura</izvorni_sadrzaj>
    <derivirana_varijabla naziv="DomainObject.Predmet.StrankaFormatedWithAdressOIB_1"> SINE-ST, za trgovinu i usluge društvo s ograničenom odgovornošću, OIB 13941904349, Kralja Držislava 7, Split; GRADING PROJEKT društvo s ograničenom odgovornošću za projektiranje, inženjering i usluge, OIB 79472106149, Karamanova 6, Split; INTERGRADNJA ŽBUKE d.o.o. za građenje i trgovinu, OIB 74497048880, Zoranićeva 61, Solin; RADIĆ &amp; RADIĆ odvjetničko društvo, j.t.d., OIB 14518464744, Smiljanićeva 2, Split; ARHITEKTONSKO-GRAĐEVNI KAMEN, društvo s ograničenom odgovornošću za proizvodnju, graditeljstvo i trgovinu, OIB 83054203733, Obala Kralja Tomislava 26, Kaštel Kambelovac; KOMIS, d.o.o. za izradu i popravak elektrotehničkih proizvoda, putnička agencija, OIB 50754878305, Ivana Pavla II 1 B, Kaštel Sućurac; MATOVAC d.o.o. za trgovinu i zastupanje "u stečaju", OIB 29693435828, Matije Gupca 1, 21230 Omiš; TRAGURIUM COMMERCE, d.o.o. za graditeljstvo, trgovinu, cestovni promet, turizam, ugostiteljstvo i usluge, OIB 73048586936, Kneza Trpimira 9, Trogir; BASLER OSIGURANJE ZAGREB dioničko društvo za osiguranje, OIB 59706054982, Radnička cesta 37/b, 10000 Zagreb; ELEKTROMETAL dioničko društvo za izvođenje instalatersko montažerskih  radova, proizvodnju vatrootpornih elemenata, distribu, OIB 45669853088, Ferde Rusana 21, Bjelovar; ALAS-SEGET,  za eksploataciju, preradu i ugradbu kamena i trgovinu,  društvo s ograničenom odgovornošću, OIB 43392136378, Hrvatske neovisnosti 3, Split; ALAS ZA DOM, društvo s ograničenom odgovornošću, za graditeljstvo, trgovinu i usluge, OIB 84313389409, Hrvatske neovisnosti 3, Split; VIPnet, društvo s ograničenom odgovornošću za usluge javnih telekomunikacija, OIB 29524210204, Vrtni put 1, 10000 Zagreb; Hrvatski Telekom d.d., OIB 81793146560, Savska cesta 32, 10000 Zagreb; ĐONE STIL d.o.o. Posušje, Glavna podružnica za građenje - Imotski, OIB 53750070104, Bruna Bušića b.b., Imotski; MULTIMODIS d.o.o. za poslovanje nekretninama, OIB 82580684752, Franje Tuđmana 926/A, Kaštel Stari; KONTO-EKONOMIC, društvo s ograničenom odgovornošću za knjigovodstvene usluge, trgovinu, export-import i marketing, OIB 22958961054, Dubrovačka 47, Split; INSTALACIJE ĆAVAR d.o.o. za izvođenje instalacijskih radova, OIB 55368431099, Antuna Šoljana 1 A, 10000 Zagreb; VODOVOD I KANALIZACIJA, društvo s ograničenom odgovornošću za vodoopskrbu, odvodnju i pročišćavanje otpadnih voda, OIB 56826138353, Biokovska 3, Split; PROPLIN d.o.o. za proizvodnju i trgovinu ukapljenim naftnim plinom, OIB 69737351025, Savska cesta 41/II, 10000 Zagreb; PIEL d.o.o. za usluge, građevinarstvo i trgovinu, OIB 76120956111, Junija Palmotića 6, Split; KONSTRUKTOR-INŽENJERING dioničko društvo za graditeljstvo, OIB 81356391287, Svačićeva 4, Split; MARUNČELA, društvo s ograničenom odgovornošću za trgovinu, ugostiteljstvo i poslovne djelatnosti, OIB 76787877791, Četvrt Ž- Dražojevića 9, 21310 Omiš; Hrvatske vode, pravna osoba za upravljanje vodama, Vodno područje dalmatinskih slivova, OIB 28921383001, Grada Vukovara 220, 10000 Zagreb; SIGMA-PROJEKT d.o.o. za graditeljstvo i trgovinu, OIB 47134780158, Put Plokita 51, Split; BRAĆA JUKIĆ društvo s ograničenom odgovornošću za graditeljstvo, trgovinu i prijevoz, OIB 65241385370, Lukoranska 44, 10000 Zagreb; Hrvatska radiotelevizija, OIB 68419124305, Prisavlje 3, 10000 Zagreb; HEP-Operator distribucijskog sustava d.o.o. ELEKTRODALMACIJA SPLIT, Pogon Trogir, OIB 46830600751, 21220 Trogir; EXTRAMETAL, d.o.o. za trgovinu i poslovne usluge, OIB 78288512715, Vrlička 58/1, Sinj; INSTALATER - ZVONE društvo s ograničenom odgovornošću za instalacijske radove i usluge u graditeljstvu, OIB 90976337055, Gornja Vala 64, Drvenik; IVANIŠEVIĆ GRADNJA d.o.o. za gradnju i usluge, OIB 88754036728, Kila 37, 21000 Split zastupanog po punomoćniku Odvjetničko društvo ŠIŠKO i partneri, j.t.d.; LIM ČARIJA d.o.o. za građevinarstvo, proizvodnju i trgovinu metalnim proizvodima, export-import, OIB 49184832657, Rimski Put 77, Seget Donji; VOKEL društvo s ograničenom odgovornošću za trgovinu i usluge, OIB 48626798291, Glavina Donja; Bursting Investments Ltd, OIB 27939326060, Regent Street 35 A, City Beliize zastupanog po punomoćniku ODVJETNIČKO DRUŠTVO BENKO I PARTNERI j.t.d.; Dafaday Property Services Ltd, OIB 45978552286, High Road Wembley, HA9 6AX, Middx zastupanog po punomoćniku ODVJETNIČKO DRUŠTVO BENKO I PARTNERI j.t.d.; Joseph Isaac Sternlight, OIB 82288922970, Bridge Lane 104, LONDON zastupanog po punomoćniku ODVJETNIČKO DRUŠTVO BENKO I PARTNERI j.t.d.; Željko Ostoja, OIB 76558245792, Gundulićeva 26 a, 21000 Split; Ivan Krokar, OIB 01202541271, Ljudevita Posavskog 2, 21000 Split; ELEKTA-C d.o.o. za trgovinu i usluge, OIB 17708664252, Smiljanićeva 2, 21000 Split; LAGER d.o.o. za trgovinu i usluge, OIB 67362650937, Getaldićeva 24, 21000 Split zastupanog po punomoćniku Goran Katura</derivirana_varijabla>
  </DomainObject.Predmet.StrankaFormatedWithAdressOIB>
  <DomainObject.Predmet.StrankaWithAdress>
    <izvorni_sadrzaj>SINE-ST, za trgovinu i usluge društvo s ograničenom odgovornošću Kralja Držislava 7,Split,GRADING PROJEKT društvo s ograničenom odgovornošću za projektiranje, inženjering i usluge Karamanova 6,Split,INTERGRADNJA ŽBUKE d.o.o. za građenje i trgovinu Zoranićeva 61,Solin,RADIĆ &amp; RADIĆ odvjetničko društvo, j.t.d. Smiljanićeva 2,Split,ARHITEKTONSKO-GRAĐEVNI KAMEN, društvo s ograničenom odgovornošću za proizvodnju, graditeljstvo i trgovinu Obala Kralja Tomislava 26,Kaštel Kambelovac,KOMIS, d.o.o. za izradu i popravak elektrotehničkih proizvoda, putnička agencija Ivana Pavla II 1 B,Kaštel Sućurac,MATOVAC d.o.o. za trgovinu i zastupanje "u stečaju" Matije Gupca 1,21230 Omiš,TRAGURIUM COMMERCE, d.o.o. za graditeljstvo, trgovinu, cestovni promet, turizam, ugostiteljstvo i usluge Kneza Trpimira 9,Trogir,BASLER OSIGURANJE ZAGREB dioničko društvo za osiguranje Radnička cesta 37/b,10000 Zagreb,ELEKTROMETAL dioničko društvo za izvođenje instalatersko montažerskih  radova, proizvodnju vatrootpornih elemenata, distribu Ferde Rusana 21,Bjelovar,ALAS-SEGET,  za eksploataciju, preradu i ugradbu kamena i trgovinu,  društvo s ograničenom odgovornošću Hrvatske neovisnosti 3,Split,ALAS ZA DOM, društvo s ograničenom odgovornošću, za graditeljstvo, trgovinu i usluge Hrvatske neovisnosti 3,Split,VIPnet, društvo s ograničenom odgovornošću za usluge javnih telekomunikacija Vrtni put 1,10000 Zagreb,Hrvatski Telekom d.d. Savska cesta 32,10000 Zagreb,ĐONE STIL d.o.o. Posušje, Glavna podružnica za građenje - Imotski Bruna Bušića b.b.,Imotski,MULTIMODIS d.o.o. za poslovanje nekretninama Franje Tuđmana 926/A,Kaštel Stari,KONTO-EKONOMIC, društvo s ograničenom odgovornošću za knjigovodstvene usluge, trgovinu, export-import i marketing Dubrovačka 47,Split,INSTALACIJE ĆAVAR d.o.o. za izvođenje instalacijskih radova Antuna Šoljana 1 A,10000 Zagreb,VODOVOD I KANALIZACIJA, društvo s ograničenom odgovornošću za vodoopskrbu, odvodnju i pročišćavanje otpadnih voda Biokovska 3,Split,PROPLIN d.o.o. za proizvodnju i trgovinu ukapljenim naftnim plinom Savska cesta 41/II,10000 Zagreb,PIEL d.o.o. za usluge, građevinarstvo i trgovinu Junija Palmotića 6,Split,KONSTRUKTOR-INŽENJERING dioničko društvo za graditeljstvo Svačićeva 4,Split,MARUNČELA, društvo s ograničenom odgovornošću za trgovinu, ugostiteljstvo i poslovne djelatnosti Četvrt Ž- Dražojevića 9,21310 Omiš,Hrvatske vode, pravna osoba za upravljanje vodama, Vodno područje dalmatinskih slivova Grada Vukovara 220,10000 Zagreb,SIGMA-PROJEKT d.o.o. za graditeljstvo i trgovinu Put Plokita 51,Split,BRAĆA JUKIĆ društvo s ograničenom odgovornošću za graditeljstvo, trgovinu i prijevoz Lukoranska 44,10000 Zagreb,Hrvatska radiotelevizija Prisavlje 3,10000 Zagreb,HEP-Operator distribucijskog sustava d.o.o. ELEKTRODALMACIJA SPLIT, Pogon Trogir 21220 Trogir,EXTRAMETAL, d.o.o. za trgovinu i poslovne usluge Vrlička 58/1,Sinj,INSTALATER - ZVONE društvo s ograničenom odgovornošću za instalacijske radove i usluge u graditeljstvu Gornja Vala 64,Drvenik,IVANIŠEVIĆ GRADNJA d.o.o. za gradnju i usluge Kila 37,21000 Split,LIM ČARIJA d.o.o. za građevinarstvo, proizvodnju i trgovinu metalnim proizvodima, export-import Rimski Put 77,Seget Donji,VOKEL društvo s ograničenom odgovornošću za trgovinu i usluge Glavina Donja,Bursting Investments Ltd Regent Street 35 A,City Beliize,Dafaday Property Services Ltd High Road Wembley, HA9 6AX,Middx,Joseph Isaac Sternlight Bridge Lane 104,LONDON,Željko Ostoja Gundulićeva 26 a,21000 Split,Ivan Krokar Ljudevita Posavskog 2,21000 Split,ELEKTA-C d.o.o. za trgovinu i usluge Smiljanićeva 2,21000 Split,LAGER d.o.o. za trgovinu i usluge Getaldićeva 24,21000 Split</izvorni_sadrzaj>
    <derivirana_varijabla naziv="DomainObject.Predmet.StrankaWithAdress_1">SINE-ST, za trgovinu i usluge društvo s ograničenom odgovornošću Kralja Držislava 7,Split,GRADING PROJEKT društvo s ograničenom odgovornošću za projektiranje, inženjering i usluge Karamanova 6,Split,INTERGRADNJA ŽBUKE d.o.o. za građenje i trgovinu Zoranićeva 61,Solin,RADIĆ &amp; RADIĆ odvjetničko društvo, j.t.d. Smiljanićeva 2,Split,ARHITEKTONSKO-GRAĐEVNI KAMEN, društvo s ograničenom odgovornošću za proizvodnju, graditeljstvo i trgovinu Obala Kralja Tomislava 26,Kaštel Kambelovac,KOMIS, d.o.o. za izradu i popravak elektrotehničkih proizvoda, putnička agencija Ivana Pavla II 1 B,Kaštel Sućurac,MATOVAC d.o.o. za trgovinu i zastupanje "u stečaju" Matije Gupca 1,21230 Omiš,TRAGURIUM COMMERCE, d.o.o. za graditeljstvo, trgovinu, cestovni promet, turizam, ugostiteljstvo i usluge Kneza Trpimira 9,Trogir,BASLER OSIGURANJE ZAGREB dioničko društvo za osiguranje Radnička cesta 37/b,10000 Zagreb,ELEKTROMETAL dioničko društvo za izvođenje instalatersko montažerskih  radova, proizvodnju vatrootpornih elemenata, distribu Ferde Rusana 21,Bjelovar,ALAS-SEGET,  za eksploataciju, preradu i ugradbu kamena i trgovinu,  društvo s ograničenom odgovornošću Hrvatske neovisnosti 3,Split,ALAS ZA DOM, društvo s ograničenom odgovornošću, za graditeljstvo, trgovinu i usluge Hrvatske neovisnosti 3,Split,VIPnet, društvo s ograničenom odgovornošću za usluge javnih telekomunikacija Vrtni put 1,10000 Zagreb,Hrvatski Telekom d.d. Savska cesta 32,10000 Zagreb,ĐONE STIL d.o.o. Posušje, Glavna podružnica za građenje - Imotski Bruna Bušića b.b.,Imotski,MULTIMODIS d.o.o. za poslovanje nekretninama Franje Tuđmana 926/A,Kaštel Stari,KONTO-EKONOMIC, društvo s ograničenom odgovornošću za knjigovodstvene usluge, trgovinu, export-import i marketing Dubrovačka 47,Split,INSTALACIJE ĆAVAR d.o.o. za izvođenje instalacijskih radova Antuna Šoljana 1 A,10000 Zagreb,VODOVOD I KANALIZACIJA, društvo s ograničenom odgovornošću za vodoopskrbu, odvodnju i pročišćavanje otpadnih voda Biokovska 3,Split,PROPLIN d.o.o. za proizvodnju i trgovinu ukapljenim naftnim plinom Savska cesta 41/II,10000 Zagreb,PIEL d.o.o. za usluge, građevinarstvo i trgovinu Junija Palmotića 6,Split,KONSTRUKTOR-INŽENJERING dioničko društvo za graditeljstvo Svačićeva 4,Split,MARUNČELA, društvo s ograničenom odgovornošću za trgovinu, ugostiteljstvo i poslovne djelatnosti Četvrt Ž- Dražojevića 9,21310 Omiš,Hrvatske vode, pravna osoba za upravljanje vodama, Vodno područje dalmatinskih slivova Grada Vukovara 220,10000 Zagreb,SIGMA-PROJEKT d.o.o. za graditeljstvo i trgovinu Put Plokita 51,Split,BRAĆA JUKIĆ društvo s ograničenom odgovornošću za graditeljstvo, trgovinu i prijevoz Lukoranska 44,10000 Zagreb,Hrvatska radiotelevizija Prisavlje 3,10000 Zagreb,HEP-Operator distribucijskog sustava d.o.o. ELEKTRODALMACIJA SPLIT, Pogon Trogir 21220 Trogir,EXTRAMETAL, d.o.o. za trgovinu i poslovne usluge Vrlička 58/1,Sinj,INSTALATER - ZVONE društvo s ograničenom odgovornošću za instalacijske radove i usluge u graditeljstvu Gornja Vala 64,Drvenik,IVANIŠEVIĆ GRADNJA d.o.o. za gradnju i usluge Kila 37,21000 Split,LIM ČARIJA d.o.o. za građevinarstvo, proizvodnju i trgovinu metalnim proizvodima, export-import Rimski Put 77,Seget Donji,VOKEL društvo s ograničenom odgovornošću za trgovinu i usluge Glavina Donja,Bursting Investments Ltd Regent Street 35 A,City Beliize,Dafaday Property Services Ltd High Road Wembley, HA9 6AX,Middx,Joseph Isaac Sternlight Bridge Lane 104,LONDON,Željko Ostoja Gundulićeva 26 a,21000 Split,Ivan Krokar Ljudevita Posavskog 2,21000 Split,ELEKTA-C d.o.o. za trgovinu i usluge Smiljanićeva 2,21000 Split,LAGER d.o.o. za trgovinu i usluge Getaldićeva 24,21000 Split</derivirana_varijabla>
  </DomainObject.Predmet.StrankaWithAdress>
  <DomainObject.Predmet.StrankaWithAdressOIB>
    <izvorni_sadrzaj>SINE-ST, za trgovinu i usluge društvo s ograničenom odgovornošću, OIB 13941904349, Kralja Držislava 7,Split,GRADING PROJEKT društvo s ograničenom odgovornošću za projektiranje, inženjering i usluge, OIB 79472106149, Karamanova 6,Split,INTERGRADNJA ŽBUKE d.o.o. za građenje i trgovinu, OIB 74497048880, Zoranićeva 61,Solin,RADIĆ &amp; RADIĆ odvjetničko društvo, j.t.d., OIB 14518464744, Smiljanićeva 2,Split,ARHITEKTONSKO-GRAĐEVNI KAMEN, društvo s ograničenom odgovornošću za proizvodnju, graditeljstvo i trgovinu, OIB 83054203733, Obala Kralja Tomislava 26,Kaštel Kambelovac,KOMIS, d.o.o. za izradu i popravak elektrotehničkih proizvoda, putnička agencija, OIB 50754878305, Ivana Pavla II 1 B,Kaštel Sućurac,MATOVAC d.o.o. za trgovinu i zastupanje "u stečaju", OIB 29693435828, Matije Gupca 1,21230 Omiš,TRAGURIUM COMMERCE, d.o.o. za graditeljstvo, trgovinu, cestovni promet, turizam, ugostiteljstvo i usluge, OIB 73048586936, Kneza Trpimira 9,Trogir,BASLER OSIGURANJE ZAGREB dioničko društvo za osiguranje, OIB 59706054982, Radnička cesta 37/b,10000 Zagreb,ELEKTROMETAL dioničko društvo za izvođenje instalatersko montažerskih  radova, proizvodnju vatrootpornih elemenata, distribu, OIB 45669853088, Ferde Rusana 21,Bjelovar,ALAS-SEGET,  za eksploataciju, preradu i ugradbu kamena i trgovinu,  društvo s ograničenom odgovornošću, OIB 43392136378, Hrvatske neovisnosti 3,Split,ALAS ZA DOM, društvo s ograničenom odgovornošću, za graditeljstvo, trgovinu i usluge, OIB 84313389409, Hrvatske neovisnosti 3,Split,VIPnet, društvo s ograničenom odgovornošću za usluge javnih telekomunikacija, OIB 29524210204, Vrtni put 1,10000 Zagreb,Hrvatski Telekom d.d., OIB 81793146560, Savska cesta 32,10000 Zagreb,ĐONE STIL d.o.o. Posušje, Glavna podružnica za građenje - Imotski, OIB 53750070104, Bruna Bušića b.b.,Imotski,MULTIMODIS d.o.o. za poslovanje nekretninama, OIB 82580684752, Franje Tuđmana 926/A,Kaštel Stari,KONTO-EKONOMIC, društvo s ograničenom odgovornošću za knjigovodstvene usluge, trgovinu, export-import i marketing, OIB 22958961054, Dubrovačka 47,Split,INSTALACIJE ĆAVAR d.o.o. za izvođenje instalacijskih radova, OIB 55368431099, Antuna Šoljana 1 A,10000 Zagreb,VODOVOD I KANALIZACIJA, društvo s ograničenom odgovornošću za vodoopskrbu, odvodnju i pročišćavanje otpadnih voda, OIB 56826138353, Biokovska 3,Split,PROPLIN d.o.o. za proizvodnju i trgovinu ukapljenim naftnim plinom, OIB 69737351025, Savska cesta 41/II,10000 Zagreb,PIEL d.o.o. za usluge, građevinarstvo i trgovinu, OIB 76120956111, Junija Palmotića 6,Split,KONSTRUKTOR-INŽENJERING dioničko društvo za graditeljstvo, OIB 81356391287, Svačićeva 4,Split,MARUNČELA, društvo s ograničenom odgovornošću za trgovinu, ugostiteljstvo i poslovne djelatnosti, OIB 76787877791, Četvrt Ž- Dražojevića 9,21310 Omiš,Hrvatske vode, pravna osoba za upravljanje vodama, Vodno područje dalmatinskih slivova, OIB 28921383001, Grada Vukovara 220,10000 Zagreb,SIGMA-PROJEKT d.o.o. za graditeljstvo i trgovinu, OIB 47134780158, Put Plokita 51,Split,BRAĆA JUKIĆ društvo s ograničenom odgovornošću za graditeljstvo, trgovinu i prijevoz, OIB 65241385370, Lukoranska 44,10000 Zagreb,Hrvatska radiotelevizija, OIB 68419124305, Prisavlje 3,10000 Zagreb,HEP-Operator distribucijskog sustava d.o.o. ELEKTRODALMACIJA SPLIT, Pogon Trogir, OIB 46830600751, 21220 Trogir,EXTRAMETAL, d.o.o. za trgovinu i poslovne usluge, OIB 78288512715, Vrlička 58/1,Sinj,INSTALATER - ZVONE društvo s ograničenom odgovornošću za instalacijske radove i usluge u graditeljstvu, OIB 90976337055, Gornja Vala 64,Drvenik,IVANIŠEVIĆ GRADNJA d.o.o. za gradnju i usluge, OIB 88754036728, Kila 37,21000 Split,LIM ČARIJA d.o.o. za građevinarstvo, proizvodnju i trgovinu metalnim proizvodima, export-import, OIB 49184832657, Rimski Put 77,Seget Donji,VOKEL društvo s ograničenom odgovornošću za trgovinu i usluge, OIB 48626798291, Glavina Donja,Bursting Investments Ltd, OIB 27939326060, Regent Street 35 A,City Beliize,Dafaday Property Services Ltd, OIB 45978552286, High Road Wembley, HA9 6AX,Middx,Joseph Isaac Sternlight, OIB 82288922970, Bridge Lane 104,LONDON,Željko Ostoja, OIB 76558245792, Gundulićeva 26 a,21000 Split,Ivan Krokar, OIB 01202541271, Ljudevita Posavskog 2,21000 Split,ELEKTA-C d.o.o. za trgovinu i usluge, OIB 17708664252, Smiljanićeva 2,21000 Split,LAGER d.o.o. za trgovinu i usluge, OIB 67362650937, Getaldićeva 24,21000 Split</izvorni_sadrzaj>
    <derivirana_varijabla naziv="DomainObject.Predmet.StrankaWithAdressOIB_1">SINE-ST, za trgovinu i usluge društvo s ograničenom odgovornošću, OIB 13941904349, Kralja Držislava 7,Split,GRADING PROJEKT društvo s ograničenom odgovornošću za projektiranje, inženjering i usluge, OIB 79472106149, Karamanova 6,Split,INTERGRADNJA ŽBUKE d.o.o. za građenje i trgovinu, OIB 74497048880, Zoranićeva 61,Solin,RADIĆ &amp; RADIĆ odvjetničko društvo, j.t.d., OIB 14518464744, Smiljanićeva 2,Split,ARHITEKTONSKO-GRAĐEVNI KAMEN, društvo s ograničenom odgovornošću za proizvodnju, graditeljstvo i trgovinu, OIB 83054203733, Obala Kralja Tomislava 26,Kaštel Kambelovac,KOMIS, d.o.o. za izradu i popravak elektrotehničkih proizvoda, putnička agencija, OIB 50754878305, Ivana Pavla II 1 B,Kaštel Sućurac,MATOVAC d.o.o. za trgovinu i zastupanje "u stečaju", OIB 29693435828, Matije Gupca 1,21230 Omiš,TRAGURIUM COMMERCE, d.o.o. za graditeljstvo, trgovinu, cestovni promet, turizam, ugostiteljstvo i usluge, OIB 73048586936, Kneza Trpimira 9,Trogir,BASLER OSIGURANJE ZAGREB dioničko društvo za osiguranje, OIB 59706054982, Radnička cesta 37/b,10000 Zagreb,ELEKTROMETAL dioničko društvo za izvođenje instalatersko montažerskih  radova, proizvodnju vatrootpornih elemenata, distribu, OIB 45669853088, Ferde Rusana 21,Bjelovar,ALAS-SEGET,  za eksploataciju, preradu i ugradbu kamena i trgovinu,  društvo s ograničenom odgovornošću, OIB 43392136378, Hrvatske neovisnosti 3,Split,ALAS ZA DOM, društvo s ograničenom odgovornošću, za graditeljstvo, trgovinu i usluge, OIB 84313389409, Hrvatske neovisnosti 3,Split,VIPnet, društvo s ograničenom odgovornošću za usluge javnih telekomunikacija, OIB 29524210204, Vrtni put 1,10000 Zagreb,Hrvatski Telekom d.d., OIB 81793146560, Savska cesta 32,10000 Zagreb,ĐONE STIL d.o.o. Posušje, Glavna podružnica za građenje - Imotski, OIB 53750070104, Bruna Bušića b.b.,Imotski,MULTIMODIS d.o.o. za poslovanje nekretninama, OIB 82580684752, Franje Tuđmana 926/A,Kaštel Stari,KONTO-EKONOMIC, društvo s ograničenom odgovornošću za knjigovodstvene usluge, trgovinu, export-import i marketing, OIB 22958961054, Dubrovačka 47,Split,INSTALACIJE ĆAVAR d.o.o. za izvođenje instalacijskih radova, OIB 55368431099, Antuna Šoljana 1 A,10000 Zagreb,VODOVOD I KANALIZACIJA, društvo s ograničenom odgovornošću za vodoopskrbu, odvodnju i pročišćavanje otpadnih voda, OIB 56826138353, Biokovska 3,Split,PROPLIN d.o.o. za proizvodnju i trgovinu ukapljenim naftnim plinom, OIB 69737351025, Savska cesta 41/II,10000 Zagreb,PIEL d.o.o. za usluge, građevinarstvo i trgovinu, OIB 76120956111, Junija Palmotića 6,Split,KONSTRUKTOR-INŽENJERING dioničko društvo za graditeljstvo, OIB 81356391287, Svačićeva 4,Split,MARUNČELA, društvo s ograničenom odgovornošću za trgovinu, ugostiteljstvo i poslovne djelatnosti, OIB 76787877791, Četvrt Ž- Dražojevića 9,21310 Omiš,Hrvatske vode, pravna osoba za upravljanje vodama, Vodno područje dalmatinskih slivova, OIB 28921383001, Grada Vukovara 220,10000 Zagreb,SIGMA-PROJEKT d.o.o. za graditeljstvo i trgovinu, OIB 47134780158, Put Plokita 51,Split,BRAĆA JUKIĆ društvo s ograničenom odgovornošću za graditeljstvo, trgovinu i prijevoz, OIB 65241385370, Lukoranska 44,10000 Zagreb,Hrvatska radiotelevizija, OIB 68419124305, Prisavlje 3,10000 Zagreb,HEP-Operator distribucijskog sustava d.o.o. ELEKTRODALMACIJA SPLIT, Pogon Trogir, OIB 46830600751, 21220 Trogir,EXTRAMETAL, d.o.o. za trgovinu i poslovne usluge, OIB 78288512715, Vrlička 58/1,Sinj,INSTALATER - ZVONE društvo s ograničenom odgovornošću za instalacijske radove i usluge u graditeljstvu, OIB 90976337055, Gornja Vala 64,Drvenik,IVANIŠEVIĆ GRADNJA d.o.o. za gradnju i usluge, OIB 88754036728, Kila 37,21000 Split,LIM ČARIJA d.o.o. za građevinarstvo, proizvodnju i trgovinu metalnim proizvodima, export-import, OIB 49184832657, Rimski Put 77,Seget Donji,VOKEL društvo s ograničenom odgovornošću za trgovinu i usluge, OIB 48626798291, Glavina Donja,Bursting Investments Ltd, OIB 27939326060, Regent Street 35 A,City Beliize,Dafaday Property Services Ltd, OIB 45978552286, High Road Wembley, HA9 6AX,Middx,Joseph Isaac Sternlight, OIB 82288922970, Bridge Lane 104,LONDON,Željko Ostoja, OIB 76558245792, Gundulićeva 26 a,21000 Split,Ivan Krokar, OIB 01202541271, Ljudevita Posavskog 2,21000 Split,ELEKTA-C d.o.o. za trgovinu i usluge, OIB 17708664252, Smiljanićeva 2,21000 Split,LAGER d.o.o. za trgovinu i usluge, OIB 67362650937, Getaldićeva 24,21000 Split</derivirana_varijabla>
  </DomainObject.Predmet.StrankaWithAdressOIB>
  <DomainObject.Predmet.StrankaNazivFormated>
    <izvorni_sadrzaj>SINE-ST, za trgovinu i usluge društvo s ograničenom odgovornošću,GRADING PROJEKT društvo s ograničenom odgovornošću za projektiranje, inženjering i usluge,INTERGRADNJA ŽBUKE d.o.o. za građenje i trgovinu,RADIĆ &amp; RADIĆ odvjetničko društvo, j.t.d.,ARHITEKTONSKO-GRAĐEVNI KAMEN, društvo s ograničenom odgovornošću za proizvodnju, graditeljstvo i trgovinu,KOMIS, d.o.o. za izradu i popravak elektrotehničkih proizvoda, putnička agencija,MATOVAC d.o.o. za trgovinu i zastupanje "u stečaju",TRAGURIUM COMMERCE, d.o.o. za graditeljstvo, trgovinu, cestovni promet, turizam, ugostiteljstvo i usluge,BASLER OSIGURANJE ZAGREB dioničko društvo za osiguranje,ELEKTROMETAL dioničko društvo za izvođenje instalatersko montažerskih  radova, proizvodnju vatrootpornih elemenata, distribu,ALAS-SEGET,  za eksploataciju, preradu i ugradbu kamena i trgovinu,  društvo s ograničenom odgovornošću,ALAS ZA DOM, društvo s ograničenom odgovornošću, za graditeljstvo, trgovinu i usluge,VIPnet, društvo s ograničenom odgovornošću za usluge javnih telekomunikacija,Hrvatski Telekom d.d.,ĐONE STIL d.o.o. Posušje, Glavna podružnica za građenje - Imotski,MULTIMODIS d.o.o. za poslovanje nekretninama,KONTO-EKONOMIC, društvo s ograničenom odgovornošću za knjigovodstvene usluge, trgovinu, export-import i marketing,INSTALACIJE ĆAVAR d.o.o. za izvođenje instalacijskih radova,VODOVOD I KANALIZACIJA, društvo s ograničenom odgovornošću za vodoopskrbu, odvodnju i pročišćavanje otpadnih voda,PROPLIN d.o.o. za proizvodnju i trgovinu ukapljenim naftnim plinom,PIEL d.o.o. za usluge, građevinarstvo i trgovinu,KONSTRUKTOR-INŽENJERING dioničko društvo za graditeljstvo,MARUNČELA, društvo s ograničenom odgovornošću za trgovinu, ugostiteljstvo i poslovne djelatnosti,Hrvatske vode, pravna osoba za upravljanje vodama, Vodno područje dalmatinskih slivova,SIGMA-PROJEKT d.o.o. za graditeljstvo i trgovinu,BRAĆA JUKIĆ društvo s ograničenom odgovornošću za graditeljstvo, trgovinu i prijevoz,Hrvatska radiotelevizija,HEP-Operator distribucijskog sustava d.o.o. ELEKTRODALMACIJA SPLIT, Pogon Trogir,EXTRAMETAL, d.o.o. za trgovinu i poslovne usluge,INSTALATER - ZVONE društvo s ograničenom odgovornošću za instalacijske radove i usluge u graditeljstvu,IVANIŠEVIĆ GRADNJA d.o.o. za gradnju i usluge,LIM ČARIJA d.o.o. za građevinarstvo, proizvodnju i trgovinu metalnim proizvodima, export-import,VOKEL društvo s ograničenom odgovornošću za trgovinu i usluge,Bursting Investments Ltd,Dafaday Property Services Ltd,Joseph Isaac Sternlight,Željko Ostoja,Ivan Krokar,ELEKTA-C d.o.o. za trgovinu i usluge,LAGER d.o.o. za trgovinu i usluge</izvorni_sadrzaj>
    <derivirana_varijabla naziv="DomainObject.Predmet.StrankaNazivFormated_1">SINE-ST, za trgovinu i usluge društvo s ograničenom odgovornošću,GRADING PROJEKT društvo s ograničenom odgovornošću za projektiranje, inženjering i usluge,INTERGRADNJA ŽBUKE d.o.o. za građenje i trgovinu,RADIĆ &amp; RADIĆ odvjetničko društvo, j.t.d.,ARHITEKTONSKO-GRAĐEVNI KAMEN, društvo s ograničenom odgovornošću za proizvodnju, graditeljstvo i trgovinu,KOMIS, d.o.o. za izradu i popravak elektrotehničkih proizvoda, putnička agencija,MATOVAC d.o.o. za trgovinu i zastupanje "u stečaju",TRAGURIUM COMMERCE, d.o.o. za graditeljstvo, trgovinu, cestovni promet, turizam, ugostiteljstvo i usluge,BASLER OSIGURANJE ZAGREB dioničko društvo za osiguranje,ELEKTROMETAL dioničko društvo za izvođenje instalatersko montažerskih  radova, proizvodnju vatrootpornih elemenata, distribu,ALAS-SEGET,  za eksploataciju, preradu i ugradbu kamena i trgovinu,  društvo s ograničenom odgovornošću,ALAS ZA DOM, društvo s ograničenom odgovornošću, za graditeljstvo, trgovinu i usluge,VIPnet, društvo s ograničenom odgovornošću za usluge javnih telekomunikacija,Hrvatski Telekom d.d.,ĐONE STIL d.o.o. Posušje, Glavna podružnica za građenje - Imotski,MULTIMODIS d.o.o. za poslovanje nekretninama,KONTO-EKONOMIC, društvo s ograničenom odgovornošću za knjigovodstvene usluge, trgovinu, export-import i marketing,INSTALACIJE ĆAVAR d.o.o. za izvođenje instalacijskih radova,VODOVOD I KANALIZACIJA, društvo s ograničenom odgovornošću za vodoopskrbu, odvodnju i pročišćavanje otpadnih voda,PROPLIN d.o.o. za proizvodnju i trgovinu ukapljenim naftnim plinom,PIEL d.o.o. za usluge, građevinarstvo i trgovinu,KONSTRUKTOR-INŽENJERING dioničko društvo za graditeljstvo,MARUNČELA, društvo s ograničenom odgovornošću za trgovinu, ugostiteljstvo i poslovne djelatnosti,Hrvatske vode, pravna osoba za upravljanje vodama, Vodno područje dalmatinskih slivova,SIGMA-PROJEKT d.o.o. za graditeljstvo i trgovinu,BRAĆA JUKIĆ društvo s ograničenom odgovornošću za graditeljstvo, trgovinu i prijevoz,Hrvatska radiotelevizija,HEP-Operator distribucijskog sustava d.o.o. ELEKTRODALMACIJA SPLIT, Pogon Trogir,EXTRAMETAL, d.o.o. za trgovinu i poslovne usluge,INSTALATER - ZVONE društvo s ograničenom odgovornošću za instalacijske radove i usluge u graditeljstvu,IVANIŠEVIĆ GRADNJA d.o.o. za gradnju i usluge,LIM ČARIJA d.o.o. za građevinarstvo, proizvodnju i trgovinu metalnim proizvodima, export-import,VOKEL društvo s ograničenom odgovornošću za trgovinu i usluge,Bursting Investments Ltd,Dafaday Property Services Ltd,Joseph Isaac Sternlight,Željko Ostoja,Ivan Krokar,ELEKTA-C d.o.o. za trgovinu i usluge,LAGER d.o.o. za trgovinu i usluge</derivirana_varijabla>
  </DomainObject.Predmet.StrankaNazivFormated>
  <DomainObject.Predmet.StrankaNazivFormatedOIB>
    <izvorni_sadrzaj>SINE-ST, za trgovinu i usluge društvo s ograničenom odgovornošću, OIB 13941904349,GRADING PROJEKT društvo s ograničenom odgovornošću za projektiranje, inženjering i usluge, OIB 79472106149,INTERGRADNJA ŽBUKE d.o.o. za građenje i trgovinu, OIB 74497048880,RADIĆ &amp; RADIĆ odvjetničko društvo, j.t.d., OIB 14518464744,ARHITEKTONSKO-GRAĐEVNI KAMEN, društvo s ograničenom odgovornošću za proizvodnju, graditeljstvo i trgovinu, OIB 83054203733,KOMIS, d.o.o. za izradu i popravak elektrotehničkih proizvoda, putnička agencija, OIB 50754878305,MATOVAC d.o.o. za trgovinu i zastupanje "u stečaju", OIB 29693435828,TRAGURIUM COMMERCE, d.o.o. za graditeljstvo, trgovinu, cestovni promet, turizam, ugostiteljstvo i usluge, OIB 73048586936,BASLER OSIGURANJE ZAGREB dioničko društvo za osiguranje, OIB 59706054982,ELEKTROMETAL dioničko društvo za izvođenje instalatersko montažerskih  radova, proizvodnju vatrootpornih elemenata, distribu, OIB 45669853088,ALAS-SEGET,  za eksploataciju, preradu i ugradbu kamena i trgovinu,  društvo s ograničenom odgovornošću, OIB 43392136378,ALAS ZA DOM, društvo s ograničenom odgovornošću, za graditeljstvo, trgovinu i usluge, OIB 84313389409,VIPnet, društvo s ograničenom odgovornošću za usluge javnih telekomunikacija, OIB 29524210204,Hrvatski Telekom d.d., OIB 81793146560,ĐONE STIL d.o.o. Posušje, Glavna podružnica za građenje - Imotski, OIB 53750070104,MULTIMODIS d.o.o. za poslovanje nekretninama, OIB 82580684752,KONTO-EKONOMIC, društvo s ograničenom odgovornošću za knjigovodstvene usluge, trgovinu, export-import i marketing, OIB 22958961054,INSTALACIJE ĆAVAR d.o.o. za izvođenje instalacijskih radova, OIB 55368431099,VODOVOD I KANALIZACIJA, društvo s ograničenom odgovornošću za vodoopskrbu, odvodnju i pročišćavanje otpadnih voda, OIB 56826138353,PROPLIN d.o.o. za proizvodnju i trgovinu ukapljenim naftnim plinom, OIB 69737351025,PIEL d.o.o. za usluge, građevinarstvo i trgovinu, OIB 76120956111,KONSTRUKTOR-INŽENJERING dioničko društvo za graditeljstvo, OIB 81356391287,MARUNČELA, društvo s ograničenom odgovornošću za trgovinu, ugostiteljstvo i poslovne djelatnosti, OIB 76787877791,Hrvatske vode, pravna osoba za upravljanje vodama, Vodno područje dalmatinskih slivova, OIB 28921383001,SIGMA-PROJEKT d.o.o. za graditeljstvo i trgovinu, OIB 47134780158,BRAĆA JUKIĆ društvo s ograničenom odgovornošću za graditeljstvo, trgovinu i prijevoz, OIB 65241385370,Hrvatska radiotelevizija, OIB 68419124305,HEP-Operator distribucijskog sustava d.o.o. ELEKTRODALMACIJA SPLIT, Pogon Trogir, OIB 46830600751,EXTRAMETAL, d.o.o. za trgovinu i poslovne usluge, OIB 78288512715,INSTALATER - ZVONE društvo s ograničenom odgovornošću za instalacijske radove i usluge u graditeljstvu, OIB 90976337055,IVANIŠEVIĆ GRADNJA d.o.o. za gradnju i usluge, OIB 88754036728,LIM ČARIJA d.o.o. za građevinarstvo, proizvodnju i trgovinu metalnim proizvodima, export-import, OIB 49184832657,VOKEL društvo s ograničenom odgovornošću za trgovinu i usluge, OIB 48626798291,Bursting Investments Ltd, OIB 27939326060,Dafaday Property Services Ltd, OIB 45978552286,Joseph Isaac Sternlight, OIB 82288922970,Željko Ostoja, OIB 76558245792,Ivan Krokar, OIB 01202541271,ELEKTA-C d.o.o. za trgovinu i usluge, OIB 17708664252,LAGER d.o.o. za trgovinu i usluge, OIB 67362650937</izvorni_sadrzaj>
    <derivirana_varijabla naziv="DomainObject.Predmet.StrankaNazivFormatedOIB_1">SINE-ST, za trgovinu i usluge društvo s ograničenom odgovornošću, OIB 13941904349,GRADING PROJEKT društvo s ograničenom odgovornošću za projektiranje, inženjering i usluge, OIB 79472106149,INTERGRADNJA ŽBUKE d.o.o. za građenje i trgovinu, OIB 74497048880,RADIĆ &amp; RADIĆ odvjetničko društvo, j.t.d., OIB 14518464744,ARHITEKTONSKO-GRAĐEVNI KAMEN, društvo s ograničenom odgovornošću za proizvodnju, graditeljstvo i trgovinu, OIB 83054203733,KOMIS, d.o.o. za izradu i popravak elektrotehničkih proizvoda, putnička agencija, OIB 50754878305,MATOVAC d.o.o. za trgovinu i zastupanje "u stečaju", OIB 29693435828,TRAGURIUM COMMERCE, d.o.o. za graditeljstvo, trgovinu, cestovni promet, turizam, ugostiteljstvo i usluge, OIB 73048586936,BASLER OSIGURANJE ZAGREB dioničko društvo za osiguranje, OIB 59706054982,ELEKTROMETAL dioničko društvo za izvođenje instalatersko montažerskih  radova, proizvodnju vatrootpornih elemenata, distribu, OIB 45669853088,ALAS-SEGET,  za eksploataciju, preradu i ugradbu kamena i trgovinu,  društvo s ograničenom odgovornošću, OIB 43392136378,ALAS ZA DOM, društvo s ograničenom odgovornošću, za graditeljstvo, trgovinu i usluge, OIB 84313389409,VIPnet, društvo s ograničenom odgovornošću za usluge javnih telekomunikacija, OIB 29524210204,Hrvatski Telekom d.d., OIB 81793146560,ĐONE STIL d.o.o. Posušje, Glavna podružnica za građenje - Imotski, OIB 53750070104,MULTIMODIS d.o.o. za poslovanje nekretninama, OIB 82580684752,KONTO-EKONOMIC, društvo s ograničenom odgovornošću za knjigovodstvene usluge, trgovinu, export-import i marketing, OIB 22958961054,INSTALACIJE ĆAVAR d.o.o. za izvođenje instalacijskih radova, OIB 55368431099,VODOVOD I KANALIZACIJA, društvo s ograničenom odgovornošću za vodoopskrbu, odvodnju i pročišćavanje otpadnih voda, OIB 56826138353,PROPLIN d.o.o. za proizvodnju i trgovinu ukapljenim naftnim plinom, OIB 69737351025,PIEL d.o.o. za usluge, građevinarstvo i trgovinu, OIB 76120956111,KONSTRUKTOR-INŽENJERING dioničko društvo za graditeljstvo, OIB 81356391287,MARUNČELA, društvo s ograničenom odgovornošću za trgovinu, ugostiteljstvo i poslovne djelatnosti, OIB 76787877791,Hrvatske vode, pravna osoba za upravljanje vodama, Vodno područje dalmatinskih slivova, OIB 28921383001,SIGMA-PROJEKT d.o.o. za graditeljstvo i trgovinu, OIB 47134780158,BRAĆA JUKIĆ društvo s ograničenom odgovornošću za graditeljstvo, trgovinu i prijevoz, OIB 65241385370,Hrvatska radiotelevizija, OIB 68419124305,HEP-Operator distribucijskog sustava d.o.o. ELEKTRODALMACIJA SPLIT, Pogon Trogir, OIB 46830600751,EXTRAMETAL, d.o.o. za trgovinu i poslovne usluge, OIB 78288512715,INSTALATER - ZVONE društvo s ograničenom odgovornošću za instalacijske radove i usluge u graditeljstvu, OIB 90976337055,IVANIŠEVIĆ GRADNJA d.o.o. za gradnju i usluge, OIB 88754036728,LIM ČARIJA d.o.o. za građevinarstvo, proizvodnju i trgovinu metalnim proizvodima, export-import, OIB 49184832657,VOKEL društvo s ograničenom odgovornošću za trgovinu i usluge, OIB 48626798291,Bursting Investments Ltd, OIB 27939326060,Dafaday Property Services Ltd, OIB 45978552286,Joseph Isaac Sternlight, OIB 82288922970,Željko Ostoja, OIB 76558245792,Ivan Krokar, OIB 01202541271,ELEKTA-C d.o.o. za trgovinu i usluge, OIB 17708664252,LAGER d.o.o. za trgovinu i usluge, OIB 67362650937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SINE-ST, za trgovinu i usluge društvo s ograničenom odgovornošću</item>
      <item>GRADING PROJEKT društvo s ograničenom odgovornošću za projektiranje, inženjering i usluge</item>
      <item>INTERGRADNJA ŽBUKE d.o.o. za građenje i trgovinu</item>
      <item>RADIĆ &amp; RADIĆ odvjetničko društvo, j.t.d.</item>
      <item>ARHITEKTONSKO-GRAĐEVNI KAMEN, društvo s ograničenom odgovornošću za proizvodnju, graditeljstvo i trgovinu</item>
      <item>KOMIS, d.o.o. za izradu i popravak elektrotehničkih proizvoda, putnička agencija</item>
      <item>MATOVAC d.o.o. za trgovinu i zastupanje "u stečaju"</item>
      <item>TRAGURIUM COMMERCE, d.o.o. za graditeljstvo, trgovinu, cestovni promet, turizam, ugostiteljstvo i usluge</item>
      <item>BASLER OSIGURANJE ZAGREB dioničko društvo za osiguranje</item>
      <item>ELEKTROMETAL dioničko društvo za izvođenje instalatersko montažerskih  radova, proizvodnju vatrootpornih elemenata, distribu</item>
      <item>ALAS-SEGET,  za eksploataciju, preradu i ugradbu kamena i trgovinu,  društvo s ograničenom odgovornošću</item>
      <item>ALAS ZA DOM, društvo s ograničenom odgovornošću, za graditeljstvo, trgovinu i usluge</item>
      <item>VIPnet, društvo s ograničenom odgovornošću za usluge javnih telekomunikacija</item>
      <item>Hrvatski Telekom d.d.</item>
      <item>ĐONE STIL d.o.o. Posušje, Glavna podružnica za građenje - Imotski</item>
      <item>MULTIMODIS d.o.o. za poslovanje nekretninama</item>
      <item>KONTO-EKONOMIC, društvo s ograničenom odgovornošću za knjigovodstvene usluge, trgovinu, export-import i marketing</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MARUNČELA, društvo s ograničenom odgovornošću za trgovinu, ugostiteljstvo i poslovne djelatnosti</item>
      <item>Hrvatske vode, pravna osoba za upravljanje vodama, Vodno područje dalmatinskih slivova</item>
      <item>SIGMA-PROJEKT d.o.o. za graditeljstvo i trgovinu</item>
      <item>BRAĆA JUKIĆ društvo s ograničenom odgovornošću za graditeljstvo, trgovinu i prijevoz</item>
      <item>Hrvatska radiotelevizija</item>
      <item>HEP-Operator distribucijskog sustava d.o.o. ELEKTRODALMACIJA SPLIT, Pogon Trogir</item>
      <item>EXTRAMETAL, d.o.o. za trgovinu i poslovne usluge</item>
      <item>INSTALATER - ZVONE društvo s ograničenom odgovornošću za instalacijske radove i usluge u graditeljstvu</item>
      <item>IVANIŠEVIĆ GRADNJA d.o.o. za gradnju i usluge zastupanog po punomoćniku Odvjetničko društvo ŠIŠKO i partneri, j.t.d.</item>
      <item>LIM ČARIJA d.o.o. za građevinarstvo, proizvodnju i trgovinu metalnim proizvodima, export-import</item>
      <item>VOKEL društvo s ograničenom odgovornošću za trgovinu i usluge</item>
      <item>Bursting Investments Ltd zastupanog po punomoćniku ODVJETNIČKO DRUŠTVO BENKO I PARTNERI j.t.d.</item>
      <item>Dafaday Property Services Ltd zastupanog po punomoćniku ODVJETNIČKO DRUŠTVO BENKO I PARTNERI j.t.d.</item>
      <item>Joseph Isaac Sternlight zastupanog po punomoćniku ODVJETNIČKO DRUŠTVO BENKO I PARTNERI j.t.d.</item>
      <item>Željko Ostoja</item>
      <item>Ivan Krokar</item>
      <item>ELEKTA-C d.o.o. za trgovinu i usluge</item>
      <item>LAGER d.o.o. za trgovinu i usluge zastupanog po punomoćniku Goran Katura</item>
    </izvorni_sadrzaj>
    <derivirana_varijabla naziv="DomainObject.Predmet.StrankaListFormated_1">
      <item>SINE-ST, za trgovinu i usluge društvo s ograničenom odgovornošću</item>
      <item>GRADING PROJEKT društvo s ograničenom odgovornošću za projektiranje, inženjering i usluge</item>
      <item>INTERGRADNJA ŽBUKE d.o.o. za građenje i trgovinu</item>
      <item>RADIĆ &amp; RADIĆ odvjetničko društvo, j.t.d.</item>
      <item>ARHITEKTONSKO-GRAĐEVNI KAMEN, društvo s ograničenom odgovornošću za proizvodnju, graditeljstvo i trgovinu</item>
      <item>KOMIS, d.o.o. za izradu i popravak elektrotehničkih proizvoda, putnička agencija</item>
      <item>MATOVAC d.o.o. za trgovinu i zastupanje "u stečaju"</item>
      <item>TRAGURIUM COMMERCE, d.o.o. za graditeljstvo, trgovinu, cestovni promet, turizam, ugostiteljstvo i usluge</item>
      <item>BASLER OSIGURANJE ZAGREB dioničko društvo za osiguranje</item>
      <item>ELEKTROMETAL dioničko društvo za izvođenje instalatersko montažerskih  radova, proizvodnju vatrootpornih elemenata, distribu</item>
      <item>ALAS-SEGET,  za eksploataciju, preradu i ugradbu kamena i trgovinu,  društvo s ograničenom odgovornošću</item>
      <item>ALAS ZA DOM, društvo s ograničenom odgovornošću, za graditeljstvo, trgovinu i usluge</item>
      <item>VIPnet, društvo s ograničenom odgovornošću za usluge javnih telekomunikacija</item>
      <item>Hrvatski Telekom d.d.</item>
      <item>ĐONE STIL d.o.o. Posušje, Glavna podružnica za građenje - Imotski</item>
      <item>MULTIMODIS d.o.o. za poslovanje nekretninama</item>
      <item>KONTO-EKONOMIC, društvo s ograničenom odgovornošću za knjigovodstvene usluge, trgovinu, export-import i marketing</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MARUNČELA, društvo s ograničenom odgovornošću za trgovinu, ugostiteljstvo i poslovne djelatnosti</item>
      <item>Hrvatske vode, pravna osoba za upravljanje vodama, Vodno područje dalmatinskih slivova</item>
      <item>SIGMA-PROJEKT d.o.o. za graditeljstvo i trgovinu</item>
      <item>BRAĆA JUKIĆ društvo s ograničenom odgovornošću za graditeljstvo, trgovinu i prijevoz</item>
      <item>Hrvatska radiotelevizija</item>
      <item>HEP-Operator distribucijskog sustava d.o.o. ELEKTRODALMACIJA SPLIT, Pogon Trogir</item>
      <item>EXTRAMETAL, d.o.o. za trgovinu i poslovne usluge</item>
      <item>INSTALATER - ZVONE društvo s ograničenom odgovornošću za instalacijske radove i usluge u graditeljstvu</item>
      <item>IVANIŠEVIĆ GRADNJA d.o.o. za gradnju i usluge zastupanog po punomoćniku Odvjetničko društvo ŠIŠKO i partneri, j.t.d.</item>
      <item>LIM ČARIJA d.o.o. za građevinarstvo, proizvodnju i trgovinu metalnim proizvodima, export-import</item>
      <item>VOKEL društvo s ograničenom odgovornošću za trgovinu i usluge</item>
      <item>Bursting Investments Ltd zastupanog po punomoćniku ODVJETNIČKO DRUŠTVO BENKO I PARTNERI j.t.d.</item>
      <item>Dafaday Property Services Ltd zastupanog po punomoćniku ODVJETNIČKO DRUŠTVO BENKO I PARTNERI j.t.d.</item>
      <item>Joseph Isaac Sternlight zastupanog po punomoćniku ODVJETNIČKO DRUŠTVO BENKO I PARTNERI j.t.d.</item>
      <item>Željko Ostoja</item>
      <item>Ivan Krokar</item>
      <item>ELEKTA-C d.o.o. za trgovinu i usluge</item>
      <item>LAGER d.o.o. za trgovinu i usluge zastupanog po punomoćniku Goran Katura</item>
    </derivirana_varijabla>
  </DomainObject.Predmet.StrankaListFormated>
  <DomainObject.Predmet.StrankaListFormatedOIB>
    <izvorni_sadrzaj>
      <item>SINE-ST, za trgovinu i usluge društvo s ograničenom odgovornošću, OIB 13941904349</item>
      <item>GRADING PROJEKT društvo s ograničenom odgovornošću za projektiranje, inženjering i usluge, OIB 79472106149</item>
      <item>INTERGRADNJA ŽBUKE d.o.o. za građenje i trgovinu, OIB 74497048880</item>
      <item>RADIĆ &amp; RADIĆ odvjetničko društvo, j.t.d., OIB 14518464744</item>
      <item>ARHITEKTONSKO-GRAĐEVNI KAMEN, društvo s ograničenom odgovornošću za proizvodnju, graditeljstvo i trgovinu, OIB 83054203733</item>
      <item>KOMIS, d.o.o. za izradu i popravak elektrotehničkih proizvoda, putnička agencija, OIB 50754878305</item>
      <item>MATOVAC d.o.o. za trgovinu i zastupanje "u stečaju", OIB 29693435828</item>
      <item>TRAGURIUM COMMERCE, d.o.o. za graditeljstvo, trgovinu, cestovni promet, turizam, ugostiteljstvo i usluge, OIB 73048586936</item>
      <item>BASLER OSIGURANJE ZAGREB dioničko društvo za osiguranje, OIB 59706054982</item>
      <item>ELEKTROMETAL dioničko društvo za izvođenje instalatersko montažerskih  radova, proizvodnju vatrootpornih elemenata, distribu, OIB 45669853088</item>
      <item>ALAS-SEGET,  za eksploataciju, preradu i ugradbu kamena i trgovinu,  društvo s ograničenom odgovornošću, OIB 43392136378</item>
      <item>ALAS ZA DOM, društvo s ograničenom odgovornošću, za graditeljstvo, trgovinu i usluge, OIB 84313389409</item>
      <item>VIPnet, društvo s ograničenom odgovornošću za usluge javnih telekomunikacija, OIB 29524210204</item>
      <item>Hrvatski Telekom d.d., OIB 81793146560</item>
      <item>ĐONE STIL d.o.o. Posušje, Glavna podružnica za građenje - Imotski, OIB 53750070104</item>
      <item>MULTIMODIS d.o.o. za poslovanje nekretninama, OIB 82580684752</item>
      <item>KONTO-EKONOMIC, društvo s ograničenom odgovornošću za knjigovodstvene usluge, trgovinu, export-import i marketing, OIB 22958961054</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MARUNČELA, društvo s ograničenom odgovornošću za trgovinu, ugostiteljstvo i poslovne djelatnosti, OIB 76787877791</item>
      <item>Hrvatske vode, pravna osoba za upravljanje vodama, Vodno područje dalmatinskih slivova, OIB 28921383001</item>
      <item>SIGMA-PROJEKT d.o.o. za graditeljstvo i trgovinu, OIB 47134780158</item>
      <item>BRAĆA JUKIĆ društvo s ograničenom odgovornošću za graditeljstvo, trgovinu i prijevoz, OIB 65241385370</item>
      <item>Hrvatska radiotelevizija, OIB 68419124305</item>
      <item>HEP-Operator distribucijskog sustava d.o.o. ELEKTRODALMACIJA SPLIT, Pogon Trogir, OIB 46830600751</item>
      <item>EXTRAMETAL, d.o.o. za trgovinu i poslovne usluge, OIB 78288512715</item>
      <item>INSTALATER - ZVONE društvo s ograničenom odgovornošću za instalacijske radove i usluge u graditeljstvu, OIB 90976337055</item>
      <item>IVANIŠEVIĆ GRADNJA d.o.o. za gradnju i usluge, OIB 88754036728 zastupanog po punomoćniku Odvjetničko društvo ŠIŠKO i partneri, j.t.d.</item>
      <item>LIM ČARIJA d.o.o. za građevinarstvo, proizvodnju i trgovinu metalnim proizvodima, export-import, OIB 49184832657</item>
      <item>VOKEL društvo s ograničenom odgovornošću za trgovinu i usluge, OIB 48626798291</item>
      <item>Bursting Investments Ltd, OIB 27939326060 zastupanog po punomoćniku ODVJETNIČKO DRUŠTVO BENKO I PARTNERI j.t.d.</item>
      <item>Dafaday Property Services Ltd, OIB 45978552286 zastupanog po punomoćniku ODVJETNIČKO DRUŠTVO BENKO I PARTNERI j.t.d.</item>
      <item>Joseph Isaac Sternlight, OIB 82288922970 zastupanog po punomoćniku ODVJETNIČKO DRUŠTVO BENKO I PARTNERI j.t.d.</item>
      <item>Željko Ostoja, OIB 76558245792</item>
      <item>Ivan Krokar, OIB 01202541271</item>
      <item>ELEKTA-C d.o.o. za trgovinu i usluge, OIB 17708664252</item>
      <item>LAGER d.o.o. za trgovinu i usluge, OIB 67362650937 zastupanog po punomoćniku Goran Katura</item>
    </izvorni_sadrzaj>
    <derivirana_varijabla naziv="DomainObject.Predmet.StrankaListFormatedOIB_1">
      <item>SINE-ST, za trgovinu i usluge društvo s ograničenom odgovornošću, OIB 13941904349</item>
      <item>GRADING PROJEKT društvo s ograničenom odgovornošću za projektiranje, inženjering i usluge, OIB 79472106149</item>
      <item>INTERGRADNJA ŽBUKE d.o.o. za građenje i trgovinu, OIB 74497048880</item>
      <item>RADIĆ &amp; RADIĆ odvjetničko društvo, j.t.d., OIB 14518464744</item>
      <item>ARHITEKTONSKO-GRAĐEVNI KAMEN, društvo s ograničenom odgovornošću za proizvodnju, graditeljstvo i trgovinu, OIB 83054203733</item>
      <item>KOMIS, d.o.o. za izradu i popravak elektrotehničkih proizvoda, putnička agencija, OIB 50754878305</item>
      <item>MATOVAC d.o.o. za trgovinu i zastupanje "u stečaju", OIB 29693435828</item>
      <item>TRAGURIUM COMMERCE, d.o.o. za graditeljstvo, trgovinu, cestovni promet, turizam, ugostiteljstvo i usluge, OIB 73048586936</item>
      <item>BASLER OSIGURANJE ZAGREB dioničko društvo za osiguranje, OIB 59706054982</item>
      <item>ELEKTROMETAL dioničko društvo za izvođenje instalatersko montažerskih  radova, proizvodnju vatrootpornih elemenata, distribu, OIB 45669853088</item>
      <item>ALAS-SEGET,  za eksploataciju, preradu i ugradbu kamena i trgovinu,  društvo s ograničenom odgovornošću, OIB 43392136378</item>
      <item>ALAS ZA DOM, društvo s ograničenom odgovornošću, za graditeljstvo, trgovinu i usluge, OIB 84313389409</item>
      <item>VIPnet, društvo s ograničenom odgovornošću za usluge javnih telekomunikacija, OIB 29524210204</item>
      <item>Hrvatski Telekom d.d., OIB 81793146560</item>
      <item>ĐONE STIL d.o.o. Posušje, Glavna podružnica za građenje - Imotski, OIB 53750070104</item>
      <item>MULTIMODIS d.o.o. za poslovanje nekretninama, OIB 82580684752</item>
      <item>KONTO-EKONOMIC, društvo s ograničenom odgovornošću za knjigovodstvene usluge, trgovinu, export-import i marketing, OIB 22958961054</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MARUNČELA, društvo s ograničenom odgovornošću za trgovinu, ugostiteljstvo i poslovne djelatnosti, OIB 76787877791</item>
      <item>Hrvatske vode, pravna osoba za upravljanje vodama, Vodno područje dalmatinskih slivova, OIB 28921383001</item>
      <item>SIGMA-PROJEKT d.o.o. za graditeljstvo i trgovinu, OIB 47134780158</item>
      <item>BRAĆA JUKIĆ društvo s ograničenom odgovornošću za graditeljstvo, trgovinu i prijevoz, OIB 65241385370</item>
      <item>Hrvatska radiotelevizija, OIB 68419124305</item>
      <item>HEP-Operator distribucijskog sustava d.o.o. ELEKTRODALMACIJA SPLIT, Pogon Trogir, OIB 46830600751</item>
      <item>EXTRAMETAL, d.o.o. za trgovinu i poslovne usluge, OIB 78288512715</item>
      <item>INSTALATER - ZVONE društvo s ograničenom odgovornošću za instalacijske radove i usluge u graditeljstvu, OIB 90976337055</item>
      <item>IVANIŠEVIĆ GRADNJA d.o.o. za gradnju i usluge, OIB 88754036728 zastupanog po punomoćniku Odvjetničko društvo ŠIŠKO i partneri, j.t.d.</item>
      <item>LIM ČARIJA d.o.o. za građevinarstvo, proizvodnju i trgovinu metalnim proizvodima, export-import, OIB 49184832657</item>
      <item>VOKEL društvo s ograničenom odgovornošću za trgovinu i usluge, OIB 48626798291</item>
      <item>Bursting Investments Ltd, OIB 27939326060 zastupanog po punomoćniku ODVJETNIČKO DRUŠTVO BENKO I PARTNERI j.t.d.</item>
      <item>Dafaday Property Services Ltd, OIB 45978552286 zastupanog po punomoćniku ODVJETNIČKO DRUŠTVO BENKO I PARTNERI j.t.d.</item>
      <item>Joseph Isaac Sternlight, OIB 82288922970 zastupanog po punomoćniku ODVJETNIČKO DRUŠTVO BENKO I PARTNERI j.t.d.</item>
      <item>Željko Ostoja, OIB 76558245792</item>
      <item>Ivan Krokar, OIB 01202541271</item>
      <item>ELEKTA-C d.o.o. za trgovinu i usluge, OIB 17708664252</item>
      <item>LAGER d.o.o. za trgovinu i usluge, OIB 67362650937 zastupanog po punomoćniku Goran Katura</item>
    </derivirana_varijabla>
  </DomainObject.Predmet.StrankaListFormatedOIB>
  <DomainObject.Predmet.StrankaListFormatedWithAdress>
    <izvorni_sadrzaj>
      <item>SINE-ST, za trgovinu i usluge društvo s ograničenom odgovornošću, Kralja Držislava 7, Split</item>
      <item>GRADING PROJEKT društvo s ograničenom odgovornošću za projektiranje, inženjering i usluge, Karamanova 6, Split</item>
      <item>INTERGRADNJA ŽBUKE d.o.o. za građenje i trgovinu, Zoranićeva 61, Solin</item>
      <item>RADIĆ &amp; RADIĆ odvjetničko društvo, j.t.d., Smiljanićeva 2, Split</item>
      <item>ARHITEKTONSKO-GRAĐEVNI KAMEN, društvo s ograničenom odgovornošću za proizvodnju, graditeljstvo i trgovinu, Obala Kralja Tomislava 26, Kaštel Kambelovac</item>
      <item>KOMIS, d.o.o. za izradu i popravak elektrotehničkih proizvoda, putnička agencija, Ivana Pavla II 1 B, Kaštel Sućurac</item>
      <item>MATOVAC d.o.o. za trgovinu i zastupanje "u stečaju", Matije Gupca 1, 21230 Omiš</item>
      <item>TRAGURIUM COMMERCE, d.o.o. za graditeljstvo, trgovinu, cestovni promet, turizam, ugostiteljstvo i usluge, Kneza Trpimira 9, Trogir</item>
      <item>BASLER OSIGURANJE ZAGREB dioničko društvo za osiguranje, Radnička cesta 37/b, 10000 Zagreb</item>
      <item>ELEKTROMETAL dioničko društvo za izvođenje instalatersko montažerskih  radova, proizvodnju vatrootpornih elemenata, distribu, Ferde Rusana 21, Bjelovar</item>
      <item>ALAS-SEGET,  za eksploataciju, preradu i ugradbu kamena i trgovinu,  društvo s ograničenom odgovornošću, Hrvatske neovisnosti 3, Split</item>
      <item>ALAS ZA DOM, društvo s ograničenom odgovornošću, za graditeljstvo, trgovinu i usluge, Hrvatske neovisnosti 3, Split</item>
      <item>VIPnet, društvo s ograničenom odgovornošću za usluge javnih telekomunikacija, Vrtni put 1, 10000 Zagreb</item>
      <item>Hrvatski Telekom d.d., Savska cesta 32, 10000 Zagreb</item>
      <item>ĐONE STIL d.o.o. Posušje, Glavna podružnica za građenje - Imotski, Bruna Bušića b.b., Imotski</item>
      <item>MULTIMODIS d.o.o. za poslovanje nekretninama, Franje Tuđmana 926/A, Kaštel Stari</item>
      <item>KONTO-EKONOMIC, društvo s ograničenom odgovornošću za knjigovodstvene usluge, trgovinu, export-import i marketing, Dubrovačka 47, Split</item>
      <item>INSTALACIJE ĆAVAR d.o.o. za izvođenje instalacijskih radova, Antuna Šoljana 1 A, 10000 Zagreb</item>
      <item>VODOVOD I KANALIZACIJA, društvo s ograničenom odgovornošću za vodoopskrbu, odvodnju i pročišćavanje otpadnih voda, Biokovska 3, Split</item>
      <item>PROPLIN d.o.o. za proizvodnju i trgovinu ukapljenim naftnim plinom, Savska cesta 41/II, 10000 Zagreb</item>
      <item>PIEL d.o.o. za usluge, građevinarstvo i trgovinu, Junija Palmotića 6, Split</item>
      <item>KONSTRUKTOR-INŽENJERING dioničko društvo za graditeljstvo, Svačićeva 4, Split</item>
      <item>MARUNČELA, društvo s ograničenom odgovornošću za trgovinu, ugostiteljstvo i poslovne djelatnosti, Četvrt Ž- Dražojevića 9, 21310 Omiš</item>
      <item>Hrvatske vode, pravna osoba za upravljanje vodama, Vodno područje dalmatinskih slivova, Grada Vukovara 220, 10000 Zagreb</item>
      <item>SIGMA-PROJEKT d.o.o. za graditeljstvo i trgovinu, Put Plokita 51, Split</item>
      <item>BRAĆA JUKIĆ društvo s ograničenom odgovornošću za graditeljstvo, trgovinu i prijevoz, Lukoranska 44, 10000 Zagreb</item>
      <item>Hrvatska radiotelevizija, Prisavlje 3, 10000 Zagreb</item>
      <item>HEP-Operator distribucijskog sustava d.o.o. ELEKTRODALMACIJA SPLIT, Pogon Trogir, 21220 Trogir</item>
      <item>EXTRAMETAL, d.o.o. za trgovinu i poslovne usluge, Vrlička 58/1, Sinj</item>
      <item>INSTALATER - ZVONE društvo s ograničenom odgovornošću za instalacijske radove i usluge u graditeljstvu, Gornja Vala 64, Drvenik</item>
      <item>IVANIŠEVIĆ GRADNJA d.o.o. za gradnju i usluge, Kila 37, 21000 Split zastupanog po punomoćniku Odvjetničko društvo ŠIŠKO i partneri, j.t.d.</item>
      <item>LIM ČARIJA d.o.o. za građevinarstvo, proizvodnju i trgovinu metalnim proizvodima, export-import, Rimski Put 77, Seget Donji</item>
      <item>VOKEL društvo s ograničenom odgovornošću za trgovinu i usluge, Glavina Donja</item>
      <item>Bursting Investments Ltd, Regent Street 35 A, City Beliize zastupanog po punomoćniku ODVJETNIČKO DRUŠTVO BENKO I PARTNERI j.t.d.</item>
      <item>Dafaday Property Services Ltd, High Road Wembley, HA9 6AX, Middx zastupanog po punomoćniku ODVJETNIČKO DRUŠTVO BENKO I PARTNERI j.t.d.</item>
      <item>Joseph Isaac Sternlight, Bridge Lane 104, LONDON zastupanog po punomoćniku ODVJETNIČKO DRUŠTVO BENKO I PARTNERI j.t.d.</item>
      <item>Željko Ostoja, Gundulićeva 26 a, 21000 Split</item>
      <item>Ivan Krokar, Ljudevita Posavskog 2, 21000 Split</item>
      <item>ELEKTA-C d.o.o. za trgovinu i usluge, Smiljanićeva 2, 21000 Split</item>
      <item>LAGER d.o.o. za trgovinu i usluge, Getaldićeva 24, 21000 Split zastupanog po punomoćniku Goran Katura</item>
    </izvorni_sadrzaj>
    <derivirana_varijabla naziv="DomainObject.Predmet.StrankaListFormatedWithAdress_1">
      <item>SINE-ST, za trgovinu i usluge društvo s ograničenom odgovornošću, Kralja Držislava 7, Split</item>
      <item>GRADING PROJEKT društvo s ograničenom odgovornošću za projektiranje, inženjering i usluge, Karamanova 6, Split</item>
      <item>INTERGRADNJA ŽBUKE d.o.o. za građenje i trgovinu, Zoranićeva 61, Solin</item>
      <item>RADIĆ &amp; RADIĆ odvjetničko društvo, j.t.d., Smiljanićeva 2, Split</item>
      <item>ARHITEKTONSKO-GRAĐEVNI KAMEN, društvo s ograničenom odgovornošću za proizvodnju, graditeljstvo i trgovinu, Obala Kralja Tomislava 26, Kaštel Kambelovac</item>
      <item>KOMIS, d.o.o. za izradu i popravak elektrotehničkih proizvoda, putnička agencija, Ivana Pavla II 1 B, Kaštel Sućurac</item>
      <item>MATOVAC d.o.o. za trgovinu i zastupanje "u stečaju", Matije Gupca 1, 21230 Omiš</item>
      <item>TRAGURIUM COMMERCE, d.o.o. za graditeljstvo, trgovinu, cestovni promet, turizam, ugostiteljstvo i usluge, Kneza Trpimira 9, Trogir</item>
      <item>BASLER OSIGURANJE ZAGREB dioničko društvo za osiguranje, Radnička cesta 37/b, 10000 Zagreb</item>
      <item>ELEKTROMETAL dioničko društvo za izvođenje instalatersko montažerskih  radova, proizvodnju vatrootpornih elemenata, distribu, Ferde Rusana 21, Bjelovar</item>
      <item>ALAS-SEGET,  za eksploataciju, preradu i ugradbu kamena i trgovinu,  društvo s ograničenom odgovornošću, Hrvatske neovisnosti 3, Split</item>
      <item>ALAS ZA DOM, društvo s ograničenom odgovornošću, za graditeljstvo, trgovinu i usluge, Hrvatske neovisnosti 3, Split</item>
      <item>VIPnet, društvo s ograničenom odgovornošću za usluge javnih telekomunikacija, Vrtni put 1, 10000 Zagreb</item>
      <item>Hrvatski Telekom d.d., Savska cesta 32, 10000 Zagreb</item>
      <item>ĐONE STIL d.o.o. Posušje, Glavna podružnica za građenje - Imotski, Bruna Bušića b.b., Imotski</item>
      <item>MULTIMODIS d.o.o. za poslovanje nekretninama, Franje Tuđmana 926/A, Kaštel Stari</item>
      <item>KONTO-EKONOMIC, društvo s ograničenom odgovornošću za knjigovodstvene usluge, trgovinu, export-import i marketing, Dubrovačka 47, Split</item>
      <item>INSTALACIJE ĆAVAR d.o.o. za izvođenje instalacijskih radova, Antuna Šoljana 1 A, 10000 Zagreb</item>
      <item>VODOVOD I KANALIZACIJA, društvo s ograničenom odgovornošću za vodoopskrbu, odvodnju i pročišćavanje otpadnih voda, Biokovska 3, Split</item>
      <item>PROPLIN d.o.o. za proizvodnju i trgovinu ukapljenim naftnim plinom, Savska cesta 41/II, 10000 Zagreb</item>
      <item>PIEL d.o.o. za usluge, građevinarstvo i trgovinu, Junija Palmotića 6, Split</item>
      <item>KONSTRUKTOR-INŽENJERING dioničko društvo za graditeljstvo, Svačićeva 4, Split</item>
      <item>MARUNČELA, društvo s ograničenom odgovornošću za trgovinu, ugostiteljstvo i poslovne djelatnosti, Četvrt Ž- Dražojevića 9, 21310 Omiš</item>
      <item>Hrvatske vode, pravna osoba za upravljanje vodama, Vodno područje dalmatinskih slivova, Grada Vukovara 220, 10000 Zagreb</item>
      <item>SIGMA-PROJEKT d.o.o. za graditeljstvo i trgovinu, Put Plokita 51, Split</item>
      <item>BRAĆA JUKIĆ društvo s ograničenom odgovornošću za graditeljstvo, trgovinu i prijevoz, Lukoranska 44, 10000 Zagreb</item>
      <item>Hrvatska radiotelevizija, Prisavlje 3, 10000 Zagreb</item>
      <item>HEP-Operator distribucijskog sustava d.o.o. ELEKTRODALMACIJA SPLIT, Pogon Trogir, 21220 Trogir</item>
      <item>EXTRAMETAL, d.o.o. za trgovinu i poslovne usluge, Vrlička 58/1, Sinj</item>
      <item>INSTALATER - ZVONE društvo s ograničenom odgovornošću za instalacijske radove i usluge u graditeljstvu, Gornja Vala 64, Drvenik</item>
      <item>IVANIŠEVIĆ GRADNJA d.o.o. za gradnju i usluge, Kila 37, 21000 Split zastupanog po punomoćniku Odvjetničko društvo ŠIŠKO i partneri, j.t.d.</item>
      <item>LIM ČARIJA d.o.o. za građevinarstvo, proizvodnju i trgovinu metalnim proizvodima, export-import, Rimski Put 77, Seget Donji</item>
      <item>VOKEL društvo s ograničenom odgovornošću za trgovinu i usluge, Glavina Donja</item>
      <item>Bursting Investments Ltd, Regent Street 35 A, City Beliize zastupanog po punomoćniku ODVJETNIČKO DRUŠTVO BENKO I PARTNERI j.t.d.</item>
      <item>Dafaday Property Services Ltd, High Road Wembley, HA9 6AX, Middx zastupanog po punomoćniku ODVJETNIČKO DRUŠTVO BENKO I PARTNERI j.t.d.</item>
      <item>Joseph Isaac Sternlight, Bridge Lane 104, LONDON zastupanog po punomoćniku ODVJETNIČKO DRUŠTVO BENKO I PARTNERI j.t.d.</item>
      <item>Željko Ostoja, Gundulićeva 26 a, 21000 Split</item>
      <item>Ivan Krokar, Ljudevita Posavskog 2, 21000 Split</item>
      <item>ELEKTA-C d.o.o. za trgovinu i usluge, Smiljanićeva 2, 21000 Split</item>
      <item>LAGER d.o.o. za trgovinu i usluge, Getaldićeva 24, 21000 Split zastupanog po punomoćniku Goran Katura</item>
    </derivirana_varijabla>
  </DomainObject.Predmet.StrankaListFormatedWithAdress>
  <DomainObject.Predmet.StrankaListFormatedWithAdressOIB>
    <izvorni_sadrzaj>
      <item>SINE-ST, za trgovinu i usluge društvo s ograničenom odgovornošću, OIB 13941904349, Kralja Držislava 7, Split</item>
      <item>GRADING PROJEKT društvo s ograničenom odgovornošću za projektiranje, inženjering i usluge, OIB 79472106149, Karamanova 6, Split</item>
      <item>INTERGRADNJA ŽBUKE d.o.o. za građenje i trgovinu, OIB 74497048880, Zoranićeva 61, Solin</item>
      <item>RADIĆ &amp; RADIĆ odvjetničko društvo, j.t.d., OIB 14518464744, Smiljanićeva 2, Split</item>
      <item>ARHITEKTONSKO-GRAĐEVNI KAMEN, društvo s ograničenom odgovornošću za proizvodnju, graditeljstvo i trgovinu, OIB 83054203733, Obala Kralja Tomislava 26, Kaštel Kambelovac</item>
      <item>KOMIS, d.o.o. za izradu i popravak elektrotehničkih proizvoda, putnička agencija, OIB 50754878305, Ivana Pavla II 1 B, Kaštel Sućurac</item>
      <item>MATOVAC d.o.o. za trgovinu i zastupanje "u stečaju", OIB 29693435828, Matije Gupca 1, 21230 Omiš</item>
      <item>TRAGURIUM COMMERCE, d.o.o. za graditeljstvo, trgovinu, cestovni promet, turizam, ugostiteljstvo i usluge, OIB 73048586936, Kneza Trpimira 9, Trogir</item>
      <item>BASLER OSIGURANJE ZAGREB dioničko društvo za osiguranje, OIB 59706054982, Radnička cesta 37/b, 10000 Zagreb</item>
      <item>ELEKTROMETAL dioničko društvo za izvođenje instalatersko montažerskih  radova, proizvodnju vatrootpornih elemenata, distribu, OIB 45669853088, Ferde Rusana 21, Bjelovar</item>
      <item>ALAS-SEGET,  za eksploataciju, preradu i ugradbu kamena i trgovinu,  društvo s ograničenom odgovornošću, OIB 43392136378, Hrvatske neovisnosti 3, Split</item>
      <item>ALAS ZA DOM, društvo s ograničenom odgovornošću, za graditeljstvo, trgovinu i usluge, OIB 84313389409, Hrvatske neovisnosti 3, Split</item>
      <item>VIPnet, društvo s ograničenom odgovornošću za usluge javnih telekomunikacija, OIB 29524210204, Vrtni put 1, 10000 Zagreb</item>
      <item>Hrvatski Telekom d.d., OIB 81793146560, Savska cesta 32, 10000 Zagreb</item>
      <item>ĐONE STIL d.o.o. Posušje, Glavna podružnica za građenje - Imotski, OIB 53750070104, Bruna Bušića b.b., Imotski</item>
      <item>MULTIMODIS d.o.o. za poslovanje nekretninama, OIB 82580684752, Franje Tuđmana 926/A, Kaštel Stari</item>
      <item>KONTO-EKONOMIC, društvo s ograničenom odgovornošću za knjigovodstvene usluge, trgovinu, export-import i marketing, OIB 22958961054, Dubrovačka 47, Split</item>
      <item>INSTALACIJE ĆAVAR d.o.o. za izvođenje instalacijskih radova, OIB 55368431099, Antuna Šoljana 1 A, 10000 Zagreb</item>
      <item>VODOVOD I KANALIZACIJA, društvo s ograničenom odgovornošću za vodoopskrbu, odvodnju i pročišćavanje otpadnih voda, OIB 56826138353, Biokovska 3, Split</item>
      <item>PROPLIN d.o.o. za proizvodnju i trgovinu ukapljenim naftnim plinom, OIB 69737351025, Savska cesta 41/II, 10000 Zagreb</item>
      <item>PIEL d.o.o. za usluge, građevinarstvo i trgovinu, OIB 76120956111, Junija Palmotića 6, Split</item>
      <item>KONSTRUKTOR-INŽENJERING dioničko društvo za graditeljstvo, OIB 81356391287, Svačićeva 4, Split</item>
      <item>MARUNČELA, društvo s ograničenom odgovornošću za trgovinu, ugostiteljstvo i poslovne djelatnosti, OIB 76787877791, Četvrt Ž- Dražojevića 9, 21310 Omiš</item>
      <item>Hrvatske vode, pravna osoba za upravljanje vodama, Vodno područje dalmatinskih slivova, OIB 28921383001, Grada Vukovara 220, 10000 Zagreb</item>
      <item>SIGMA-PROJEKT d.o.o. za graditeljstvo i trgovinu, OIB 47134780158, Put Plokita 51, Split</item>
      <item>BRAĆA JUKIĆ društvo s ograničenom odgovornošću za graditeljstvo, trgovinu i prijevoz, OIB 65241385370, Lukoranska 44, 10000 Zagreb</item>
      <item>Hrvatska radiotelevizija, OIB 68419124305, Prisavlje 3, 10000 Zagreb</item>
      <item>HEP-Operator distribucijskog sustava d.o.o. ELEKTRODALMACIJA SPLIT, Pogon Trogir, OIB 46830600751, 21220 Trogir</item>
      <item>EXTRAMETAL, d.o.o. za trgovinu i poslovne usluge, OIB 78288512715, Vrlička 58/1, Sinj</item>
      <item>INSTALATER - ZVONE društvo s ograničenom odgovornošću za instalacijske radove i usluge u graditeljstvu, OIB 90976337055, Gornja Vala 64, Drvenik</item>
      <item>IVANIŠEVIĆ GRADNJA d.o.o. za gradnju i usluge, OIB 88754036728, Kila 37, 21000 Split zastupanog po punomoćniku Odvjetničko društvo ŠIŠKO i partneri, j.t.d.</item>
      <item>LIM ČARIJA d.o.o. za građevinarstvo, proizvodnju i trgovinu metalnim proizvodima, export-import, OIB 49184832657, Rimski Put 77, Seget Donji</item>
      <item>VOKEL društvo s ograničenom odgovornošću za trgovinu i usluge, OIB 48626798291, Glavina Donja</item>
      <item>Bursting Investments Ltd, OIB 27939326060, Regent Street 35 A, City Beliize zastupanog po punomoćniku ODVJETNIČKO DRUŠTVO BENKO I PARTNERI j.t.d.</item>
      <item>Dafaday Property Services Ltd, OIB 45978552286, High Road Wembley, HA9 6AX, Middx zastupanog po punomoćniku ODVJETNIČKO DRUŠTVO BENKO I PARTNERI j.t.d.</item>
      <item>Joseph Isaac Sternlight, OIB 82288922970, Bridge Lane 104, LONDON zastupanog po punomoćniku ODVJETNIČKO DRUŠTVO BENKO I PARTNERI j.t.d.</item>
      <item>Željko Ostoja, OIB 76558245792, Gundulićeva 26 a, 21000 Split</item>
      <item>Ivan Krokar, OIB 01202541271, Ljudevita Posavskog 2, 21000 Split</item>
      <item>ELEKTA-C d.o.o. za trgovinu i usluge, OIB 17708664252, Smiljanićeva 2, 21000 Split</item>
      <item>LAGER d.o.o. za trgovinu i usluge, OIB 67362650937, Getaldićeva 24, 21000 Split zastupanog po punomoćniku Goran Katura</item>
    </izvorni_sadrzaj>
    <derivirana_varijabla naziv="DomainObject.Predmet.StrankaListFormatedWithAdressOIB_1">
      <item>SINE-ST, za trgovinu i usluge društvo s ograničenom odgovornošću, OIB 13941904349, Kralja Držislava 7, Split</item>
      <item>GRADING PROJEKT društvo s ograničenom odgovornošću za projektiranje, inženjering i usluge, OIB 79472106149, Karamanova 6, Split</item>
      <item>INTERGRADNJA ŽBUKE d.o.o. za građenje i trgovinu, OIB 74497048880, Zoranićeva 61, Solin</item>
      <item>RADIĆ &amp; RADIĆ odvjetničko društvo, j.t.d., OIB 14518464744, Smiljanićeva 2, Split</item>
      <item>ARHITEKTONSKO-GRAĐEVNI KAMEN, društvo s ograničenom odgovornošću za proizvodnju, graditeljstvo i trgovinu, OIB 83054203733, Obala Kralja Tomislava 26, Kaštel Kambelovac</item>
      <item>KOMIS, d.o.o. za izradu i popravak elektrotehničkih proizvoda, putnička agencija, OIB 50754878305, Ivana Pavla II 1 B, Kaštel Sućurac</item>
      <item>MATOVAC d.o.o. za trgovinu i zastupanje "u stečaju", OIB 29693435828, Matije Gupca 1, 21230 Omiš</item>
      <item>TRAGURIUM COMMERCE, d.o.o. za graditeljstvo, trgovinu, cestovni promet, turizam, ugostiteljstvo i usluge, OIB 73048586936, Kneza Trpimira 9, Trogir</item>
      <item>BASLER OSIGURANJE ZAGREB dioničko društvo za osiguranje, OIB 59706054982, Radnička cesta 37/b, 10000 Zagreb</item>
      <item>ELEKTROMETAL dioničko društvo za izvođenje instalatersko montažerskih  radova, proizvodnju vatrootpornih elemenata, distribu, OIB 45669853088, Ferde Rusana 21, Bjelovar</item>
      <item>ALAS-SEGET,  za eksploataciju, preradu i ugradbu kamena i trgovinu,  društvo s ograničenom odgovornošću, OIB 43392136378, Hrvatske neovisnosti 3, Split</item>
      <item>ALAS ZA DOM, društvo s ograničenom odgovornošću, za graditeljstvo, trgovinu i usluge, OIB 84313389409, Hrvatske neovisnosti 3, Split</item>
      <item>VIPnet, društvo s ograničenom odgovornošću za usluge javnih telekomunikacija, OIB 29524210204, Vrtni put 1, 10000 Zagreb</item>
      <item>Hrvatski Telekom d.d., OIB 81793146560, Savska cesta 32, 10000 Zagreb</item>
      <item>ĐONE STIL d.o.o. Posušje, Glavna podružnica za građenje - Imotski, OIB 53750070104, Bruna Bušića b.b., Imotski</item>
      <item>MULTIMODIS d.o.o. za poslovanje nekretninama, OIB 82580684752, Franje Tuđmana 926/A, Kaštel Stari</item>
      <item>KONTO-EKONOMIC, društvo s ograničenom odgovornošću za knjigovodstvene usluge, trgovinu, export-import i marketing, OIB 22958961054, Dubrovačka 47, Split</item>
      <item>INSTALACIJE ĆAVAR d.o.o. za izvođenje instalacijskih radova, OIB 55368431099, Antuna Šoljana 1 A, 10000 Zagreb</item>
      <item>VODOVOD I KANALIZACIJA, društvo s ograničenom odgovornošću za vodoopskrbu, odvodnju i pročišćavanje otpadnih voda, OIB 56826138353, Biokovska 3, Split</item>
      <item>PROPLIN d.o.o. za proizvodnju i trgovinu ukapljenim naftnim plinom, OIB 69737351025, Savska cesta 41/II, 10000 Zagreb</item>
      <item>PIEL d.o.o. za usluge, građevinarstvo i trgovinu, OIB 76120956111, Junija Palmotića 6, Split</item>
      <item>KONSTRUKTOR-INŽENJERING dioničko društvo za graditeljstvo, OIB 81356391287, Svačićeva 4, Split</item>
      <item>MARUNČELA, društvo s ograničenom odgovornošću za trgovinu, ugostiteljstvo i poslovne djelatnosti, OIB 76787877791, Četvrt Ž- Dražojevića 9, 21310 Omiš</item>
      <item>Hrvatske vode, pravna osoba za upravljanje vodama, Vodno područje dalmatinskih slivova, OIB 28921383001, Grada Vukovara 220, 10000 Zagreb</item>
      <item>SIGMA-PROJEKT d.o.o. za graditeljstvo i trgovinu, OIB 47134780158, Put Plokita 51, Split</item>
      <item>BRAĆA JUKIĆ društvo s ograničenom odgovornošću za graditeljstvo, trgovinu i prijevoz, OIB 65241385370, Lukoranska 44, 10000 Zagreb</item>
      <item>Hrvatska radiotelevizija, OIB 68419124305, Prisavlje 3, 10000 Zagreb</item>
      <item>HEP-Operator distribucijskog sustava d.o.o. ELEKTRODALMACIJA SPLIT, Pogon Trogir, OIB 46830600751, 21220 Trogir</item>
      <item>EXTRAMETAL, d.o.o. za trgovinu i poslovne usluge, OIB 78288512715, Vrlička 58/1, Sinj</item>
      <item>INSTALATER - ZVONE društvo s ograničenom odgovornošću za instalacijske radove i usluge u graditeljstvu, OIB 90976337055, Gornja Vala 64, Drvenik</item>
      <item>IVANIŠEVIĆ GRADNJA d.o.o. za gradnju i usluge, OIB 88754036728, Kila 37, 21000 Split zastupanog po punomoćniku Odvjetničko društvo ŠIŠKO i partneri, j.t.d.</item>
      <item>LIM ČARIJA d.o.o. za građevinarstvo, proizvodnju i trgovinu metalnim proizvodima, export-import, OIB 49184832657, Rimski Put 77, Seget Donji</item>
      <item>VOKEL društvo s ograničenom odgovornošću za trgovinu i usluge, OIB 48626798291, Glavina Donja</item>
      <item>Bursting Investments Ltd, OIB 27939326060, Regent Street 35 A, City Beliize zastupanog po punomoćniku ODVJETNIČKO DRUŠTVO BENKO I PARTNERI j.t.d.</item>
      <item>Dafaday Property Services Ltd, OIB 45978552286, High Road Wembley, HA9 6AX, Middx zastupanog po punomoćniku ODVJETNIČKO DRUŠTVO BENKO I PARTNERI j.t.d.</item>
      <item>Joseph Isaac Sternlight, OIB 82288922970, Bridge Lane 104, LONDON zastupanog po punomoćniku ODVJETNIČKO DRUŠTVO BENKO I PARTNERI j.t.d.</item>
      <item>Željko Ostoja, OIB 76558245792, Gundulićeva 26 a, 21000 Split</item>
      <item>Ivan Krokar, OIB 01202541271, Ljudevita Posavskog 2, 21000 Split</item>
      <item>ELEKTA-C d.o.o. za trgovinu i usluge, OIB 17708664252, Smiljanićeva 2, 21000 Split</item>
      <item>LAGER d.o.o. za trgovinu i usluge, OIB 67362650937, Getaldićeva 24, 21000 Split zastupanog po punomoćniku Goran Katura</item>
    </derivirana_varijabla>
  </DomainObject.Predmet.StrankaListFormatedWithAdressOIB>
  <DomainObject.Predmet.StrankaListNazivFormated>
    <izvorni_sadrzaj>
      <item>SINE-ST, za trgovinu i usluge društvo s ograničenom odgovornošću</item>
      <item>GRADING PROJEKT društvo s ograničenom odgovornošću za projektiranje, inženjering i usluge</item>
      <item>INTERGRADNJA ŽBUKE d.o.o. za građenje i trgovinu</item>
      <item>RADIĆ &amp; RADIĆ odvjetničko društvo, j.t.d.</item>
      <item>ARHITEKTONSKO-GRAĐEVNI KAMEN, društvo s ograničenom odgovornošću za proizvodnju, graditeljstvo i trgovinu</item>
      <item>KOMIS, d.o.o. za izradu i popravak elektrotehničkih proizvoda, putnička agencija</item>
      <item>MATOVAC d.o.o. za trgovinu i zastupanje "u stečaju"</item>
      <item>TRAGURIUM COMMERCE, d.o.o. za graditeljstvo, trgovinu, cestovni promet, turizam, ugostiteljstvo i usluge</item>
      <item>BASLER OSIGURANJE ZAGREB dioničko društvo za osiguranje</item>
      <item>ELEKTROMETAL dioničko društvo za izvođenje instalatersko montažerskih  radova, proizvodnju vatrootpornih elemenata, distribu</item>
      <item>ALAS-SEGET,  za eksploataciju, preradu i ugradbu kamena i trgovinu,  društvo s ograničenom odgovornošću</item>
      <item>ALAS ZA DOM, društvo s ograničenom odgovornošću, za graditeljstvo, trgovinu i usluge</item>
      <item>VIPnet, društvo s ograničenom odgovornošću za usluge javnih telekomunikacija</item>
      <item>Hrvatski Telekom d.d.</item>
      <item>ĐONE STIL d.o.o. Posušje, Glavna podružnica za građenje - Imotski</item>
      <item>MULTIMODIS d.o.o. za poslovanje nekretninama</item>
      <item>KONTO-EKONOMIC, društvo s ograničenom odgovornošću za knjigovodstvene usluge, trgovinu, export-import i marketing</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MARUNČELA, društvo s ograničenom odgovornošću za trgovinu, ugostiteljstvo i poslovne djelatnosti</item>
      <item>Hrvatske vode, pravna osoba za upravljanje vodama, Vodno područje dalmatinskih slivova</item>
      <item>SIGMA-PROJEKT d.o.o. za graditeljstvo i trgovinu</item>
      <item>BRAĆA JUKIĆ društvo s ograničenom odgovornošću za graditeljstvo, trgovinu i prijevoz</item>
      <item>Hrvatska radiotelevizija</item>
      <item>HEP-Operator distribucijskog sustava d.o.o. ELEKTRODALMACIJA SPLIT, Pogon Trogir</item>
      <item>EXTRAMETAL, d.o.o. za trgovinu i poslovne usluge</item>
      <item>INSTALATER - ZVONE društvo s ograničenom odgovornošću za instalacijske radove i usluge u graditeljstvu</item>
      <item>IVANIŠEVIĆ GRADNJA d.o.o. za gradnju i usluge</item>
      <item>LIM ČARIJA d.o.o. za građevinarstvo, proizvodnju i trgovinu metalnim proizvodima, export-import</item>
      <item>VOKEL društvo s ograničenom odgovornošću za trgovinu i usluge</item>
      <item>Bursting Investments Ltd</item>
      <item>Dafaday Property Services Ltd</item>
      <item>Joseph Isaac Sternlight</item>
      <item>Željko Ostoja</item>
      <item>Ivan Krokar</item>
      <item>ELEKTA-C d.o.o. za trgovinu i usluge</item>
      <item>LAGER d.o.o. za trgovinu i usluge</item>
    </izvorni_sadrzaj>
    <derivirana_varijabla naziv="DomainObject.Predmet.StrankaListNazivFormated_1">
      <item>SINE-ST, za trgovinu i usluge društvo s ograničenom odgovornošću</item>
      <item>GRADING PROJEKT društvo s ograničenom odgovornošću za projektiranje, inženjering i usluge</item>
      <item>INTERGRADNJA ŽBUKE d.o.o. za građenje i trgovinu</item>
      <item>RADIĆ &amp; RADIĆ odvjetničko društvo, j.t.d.</item>
      <item>ARHITEKTONSKO-GRAĐEVNI KAMEN, društvo s ograničenom odgovornošću za proizvodnju, graditeljstvo i trgovinu</item>
      <item>KOMIS, d.o.o. za izradu i popravak elektrotehničkih proizvoda, putnička agencija</item>
      <item>MATOVAC d.o.o. za trgovinu i zastupanje "u stečaju"</item>
      <item>TRAGURIUM COMMERCE, d.o.o. za graditeljstvo, trgovinu, cestovni promet, turizam, ugostiteljstvo i usluge</item>
      <item>BASLER OSIGURANJE ZAGREB dioničko društvo za osiguranje</item>
      <item>ELEKTROMETAL dioničko društvo za izvođenje instalatersko montažerskih  radova, proizvodnju vatrootpornih elemenata, distribu</item>
      <item>ALAS-SEGET,  za eksploataciju, preradu i ugradbu kamena i trgovinu,  društvo s ograničenom odgovornošću</item>
      <item>ALAS ZA DOM, društvo s ograničenom odgovornošću, za graditeljstvo, trgovinu i usluge</item>
      <item>VIPnet, društvo s ograničenom odgovornošću za usluge javnih telekomunikacija</item>
      <item>Hrvatski Telekom d.d.</item>
      <item>ĐONE STIL d.o.o. Posušje, Glavna podružnica za građenje - Imotski</item>
      <item>MULTIMODIS d.o.o. za poslovanje nekretninama</item>
      <item>KONTO-EKONOMIC, društvo s ograničenom odgovornošću za knjigovodstvene usluge, trgovinu, export-import i marketing</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MARUNČELA, društvo s ograničenom odgovornošću za trgovinu, ugostiteljstvo i poslovne djelatnosti</item>
      <item>Hrvatske vode, pravna osoba za upravljanje vodama, Vodno područje dalmatinskih slivova</item>
      <item>SIGMA-PROJEKT d.o.o. za graditeljstvo i trgovinu</item>
      <item>BRAĆA JUKIĆ društvo s ograničenom odgovornošću za graditeljstvo, trgovinu i prijevoz</item>
      <item>Hrvatska radiotelevizija</item>
      <item>HEP-Operator distribucijskog sustava d.o.o. ELEKTRODALMACIJA SPLIT, Pogon Trogir</item>
      <item>EXTRAMETAL, d.o.o. za trgovinu i poslovne usluge</item>
      <item>INSTALATER - ZVONE društvo s ograničenom odgovornošću za instalacijske radove i usluge u graditeljstvu</item>
      <item>IVANIŠEVIĆ GRADNJA d.o.o. za gradnju i usluge</item>
      <item>LIM ČARIJA d.o.o. za građevinarstvo, proizvodnju i trgovinu metalnim proizvodima, export-import</item>
      <item>VOKEL društvo s ograničenom odgovornošću za trgovinu i usluge</item>
      <item>Bursting Investments Ltd</item>
      <item>Dafaday Property Services Ltd</item>
      <item>Joseph Isaac Sternlight</item>
      <item>Željko Ostoja</item>
      <item>Ivan Krokar</item>
      <item>ELEKTA-C d.o.o. za trgovinu i usluge</item>
      <item>LAGER d.o.o. za trgovinu i usluge</item>
    </derivirana_varijabla>
  </DomainObject.Predmet.StrankaListNazivFormated>
  <DomainObject.Predmet.StrankaListNazivFormatedOIB>
    <izvorni_sadrzaj>
      <item>SINE-ST, za trgovinu i usluge društvo s ograničenom odgovornošću, OIB 13941904349</item>
      <item>GRADING PROJEKT društvo s ograničenom odgovornošću za projektiranje, inženjering i usluge, OIB 79472106149</item>
      <item>INTERGRADNJA ŽBUKE d.o.o. za građenje i trgovinu, OIB 74497048880</item>
      <item>RADIĆ &amp; RADIĆ odvjetničko društvo, j.t.d., OIB 14518464744</item>
      <item>ARHITEKTONSKO-GRAĐEVNI KAMEN, društvo s ograničenom odgovornošću za proizvodnju, graditeljstvo i trgovinu, OIB 83054203733</item>
      <item>KOMIS, d.o.o. za izradu i popravak elektrotehničkih proizvoda, putnička agencija, OIB 50754878305</item>
      <item>MATOVAC d.o.o. za trgovinu i zastupanje "u stečaju", OIB 29693435828</item>
      <item>TRAGURIUM COMMERCE, d.o.o. za graditeljstvo, trgovinu, cestovni promet, turizam, ugostiteljstvo i usluge, OIB 73048586936</item>
      <item>BASLER OSIGURANJE ZAGREB dioničko društvo za osiguranje, OIB 59706054982</item>
      <item>ELEKTROMETAL dioničko društvo za izvođenje instalatersko montažerskih  radova, proizvodnju vatrootpornih elemenata, distribu, OIB 45669853088</item>
      <item>ALAS-SEGET,  za eksploataciju, preradu i ugradbu kamena i trgovinu,  društvo s ograničenom odgovornošću, OIB 43392136378</item>
      <item>ALAS ZA DOM, društvo s ograničenom odgovornošću, za graditeljstvo, trgovinu i usluge, OIB 84313389409</item>
      <item>VIPnet, društvo s ograničenom odgovornošću za usluge javnih telekomunikacija, OIB 29524210204</item>
      <item>Hrvatski Telekom d.d., OIB 81793146560</item>
      <item>ĐONE STIL d.o.o. Posušje, Glavna podružnica za građenje - Imotski, OIB 53750070104</item>
      <item>MULTIMODIS d.o.o. za poslovanje nekretninama, OIB 82580684752</item>
      <item>KONTO-EKONOMIC, društvo s ograničenom odgovornošću za knjigovodstvene usluge, trgovinu, export-import i marketing, OIB 22958961054</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MARUNČELA, društvo s ograničenom odgovornošću za trgovinu, ugostiteljstvo i poslovne djelatnosti, OIB 76787877791</item>
      <item>Hrvatske vode, pravna osoba za upravljanje vodama, Vodno područje dalmatinskih slivova, OIB 28921383001</item>
      <item>SIGMA-PROJEKT d.o.o. za graditeljstvo i trgovinu, OIB 47134780158</item>
      <item>BRAĆA JUKIĆ društvo s ograničenom odgovornošću za graditeljstvo, trgovinu i prijevoz, OIB 65241385370</item>
      <item>Hrvatska radiotelevizija, OIB 68419124305</item>
      <item>HEP-Operator distribucijskog sustava d.o.o. ELEKTRODALMACIJA SPLIT, Pogon Trogir, OIB 46830600751</item>
      <item>EXTRAMETAL, d.o.o. za trgovinu i poslovne usluge, OIB 78288512715</item>
      <item>INSTALATER - ZVONE društvo s ograničenom odgovornošću za instalacijske radove i usluge u graditeljstvu, OIB 90976337055</item>
      <item>IVANIŠEVIĆ GRADNJA d.o.o. za gradnju i usluge, OIB 88754036728</item>
      <item>LIM ČARIJA d.o.o. za građevinarstvo, proizvodnju i trgovinu metalnim proizvodima, export-import, OIB 49184832657</item>
      <item>VOKEL društvo s ograničenom odgovornošću za trgovinu i usluge, OIB 48626798291</item>
      <item>Bursting Investments Ltd, OIB 27939326060</item>
      <item>Dafaday Property Services Ltd, OIB 45978552286</item>
      <item>Joseph Isaac Sternlight, OIB 82288922970</item>
      <item>Željko Ostoja, OIB 76558245792</item>
      <item>Ivan Krokar, OIB 01202541271</item>
      <item>ELEKTA-C d.o.o. za trgovinu i usluge, OIB 17708664252</item>
      <item>LAGER d.o.o. za trgovinu i usluge, OIB 67362650937</item>
    </izvorni_sadrzaj>
    <derivirana_varijabla naziv="DomainObject.Predmet.StrankaListNazivFormatedOIB_1">
      <item>SINE-ST, za trgovinu i usluge društvo s ograničenom odgovornošću, OIB 13941904349</item>
      <item>GRADING PROJEKT društvo s ograničenom odgovornošću za projektiranje, inženjering i usluge, OIB 79472106149</item>
      <item>INTERGRADNJA ŽBUKE d.o.o. za građenje i trgovinu, OIB 74497048880</item>
      <item>RADIĆ &amp; RADIĆ odvjetničko društvo, j.t.d., OIB 14518464744</item>
      <item>ARHITEKTONSKO-GRAĐEVNI KAMEN, društvo s ograničenom odgovornošću za proizvodnju, graditeljstvo i trgovinu, OIB 83054203733</item>
      <item>KOMIS, d.o.o. za izradu i popravak elektrotehničkih proizvoda, putnička agencija, OIB 50754878305</item>
      <item>MATOVAC d.o.o. za trgovinu i zastupanje "u stečaju", OIB 29693435828</item>
      <item>TRAGURIUM COMMERCE, d.o.o. za graditeljstvo, trgovinu, cestovni promet, turizam, ugostiteljstvo i usluge, OIB 73048586936</item>
      <item>BASLER OSIGURANJE ZAGREB dioničko društvo za osiguranje, OIB 59706054982</item>
      <item>ELEKTROMETAL dioničko društvo za izvođenje instalatersko montažerskih  radova, proizvodnju vatrootpornih elemenata, distribu, OIB 45669853088</item>
      <item>ALAS-SEGET,  za eksploataciju, preradu i ugradbu kamena i trgovinu,  društvo s ograničenom odgovornošću, OIB 43392136378</item>
      <item>ALAS ZA DOM, društvo s ograničenom odgovornošću, za graditeljstvo, trgovinu i usluge, OIB 84313389409</item>
      <item>VIPnet, društvo s ograničenom odgovornošću za usluge javnih telekomunikacija, OIB 29524210204</item>
      <item>Hrvatski Telekom d.d., OIB 81793146560</item>
      <item>ĐONE STIL d.o.o. Posušje, Glavna podružnica za građenje - Imotski, OIB 53750070104</item>
      <item>MULTIMODIS d.o.o. za poslovanje nekretninama, OIB 82580684752</item>
      <item>KONTO-EKONOMIC, društvo s ograničenom odgovornošću za knjigovodstvene usluge, trgovinu, export-import i marketing, OIB 22958961054</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MARUNČELA, društvo s ograničenom odgovornošću za trgovinu, ugostiteljstvo i poslovne djelatnosti, OIB 76787877791</item>
      <item>Hrvatske vode, pravna osoba za upravljanje vodama, Vodno područje dalmatinskih slivova, OIB 28921383001</item>
      <item>SIGMA-PROJEKT d.o.o. za graditeljstvo i trgovinu, OIB 47134780158</item>
      <item>BRAĆA JUKIĆ društvo s ograničenom odgovornošću za graditeljstvo, trgovinu i prijevoz, OIB 65241385370</item>
      <item>Hrvatska radiotelevizija, OIB 68419124305</item>
      <item>HEP-Operator distribucijskog sustava d.o.o. ELEKTRODALMACIJA SPLIT, Pogon Trogir, OIB 46830600751</item>
      <item>EXTRAMETAL, d.o.o. za trgovinu i poslovne usluge, OIB 78288512715</item>
      <item>INSTALATER - ZVONE društvo s ograničenom odgovornošću za instalacijske radove i usluge u graditeljstvu, OIB 90976337055</item>
      <item>IVANIŠEVIĆ GRADNJA d.o.o. za gradnju i usluge, OIB 88754036728</item>
      <item>LIM ČARIJA d.o.o. za građevinarstvo, proizvodnju i trgovinu metalnim proizvodima, export-import, OIB 49184832657</item>
      <item>VOKEL društvo s ograničenom odgovornošću za trgovinu i usluge, OIB 48626798291</item>
      <item>Bursting Investments Ltd, OIB 27939326060</item>
      <item>Dafaday Property Services Ltd, OIB 45978552286</item>
      <item>Joseph Isaac Sternlight, OIB 82288922970</item>
      <item>Željko Ostoja, OIB 76558245792</item>
      <item>Ivan Krokar, OIB 01202541271</item>
      <item>ELEKTA-C d.o.o. za trgovinu i usluge, OIB 17708664252</item>
      <item>LAGER d.o.o. za trgovinu i usluge, OIB 67362650937</item>
    </derivirana_varijabla>
  </DomainObject.Predmet.StrankaListNazivFormatedOIB>
  <DomainObject.Predmet.ProtuStrankaListFormated>
    <izvorni_sadrzaj>
      <item>KOUDELA d.o.o. za trgovinu i usluge "u stečaju" zastupanog po punomoćniku Boris Anić</item>
    </izvorni_sadrzaj>
    <derivirana_varijabla naziv="DomainObject.Predmet.ProtuStrankaListFormated_1">
      <item>KOUDELA d.o.o. za trgovinu i usluge "u stečaju" zastupanog po punomoćniku Boris Anić</item>
    </derivirana_varijabla>
  </DomainObject.Predmet.ProtuStrankaListFormated>
  <DomainObject.Predmet.ProtuStrankaListFormatedOIB>
    <izvorni_sadrzaj>
      <item>KOUDELA d.o.o. za trgovinu i usluge "u stečaju", OIB 66536340192 zastupanog po punomoćniku Boris Anić</item>
    </izvorni_sadrzaj>
    <derivirana_varijabla naziv="DomainObject.Predmet.ProtuStrankaListFormatedOIB_1">
      <item>KOUDELA d.o.o. za trgovinu i usluge "u stečaju", OIB 66536340192 zastupanog po punomoćniku Boris Anić</item>
    </derivirana_varijabla>
  </DomainObject.Predmet.ProtuStrankaListFormatedOIB>
  <DomainObject.Predmet.ProtuStrankaListFormatedWithAdress>
    <izvorni_sadrzaj>
      <item>KOUDELA d.o.o. za trgovinu i usluge "u stečaju", Ulica Hrvatskih iseljenika 20, 21000 Split zastupanog po punomoćniku Boris Anić</item>
    </izvorni_sadrzaj>
    <derivirana_varijabla naziv="DomainObject.Predmet.ProtuStrankaListFormatedWithAdress_1">
      <item>KOUDELA d.o.o. za trgovinu i usluge "u stečaju", Ulica Hrvatskih iseljenika 20, 21000 Split zastupanog po punomoćniku Boris Anić</item>
    </derivirana_varijabla>
  </DomainObject.Predmet.ProtuStrankaListFormatedWithAdress>
  <DomainObject.Predmet.ProtuStrankaListFormatedWithAdressOIB>
    <izvorni_sadrzaj>
      <item>KOUDELA d.o.o. za trgovinu i usluge "u stečaju", OIB 66536340192, Ulica Hrvatskih iseljenika 20, 21000 Split zastupanog po punomoćniku Boris Anić</item>
    </izvorni_sadrzaj>
    <derivirana_varijabla naziv="DomainObject.Predmet.ProtuStrankaListFormatedWithAdressOIB_1">
      <item>KOUDELA d.o.o. za trgovinu i usluge "u stečaju", OIB 66536340192, Ulica Hrvatskih iseljenika 20, 21000 Split zastupanog po punomoćniku Boris Anić</item>
    </derivirana_varijabla>
  </DomainObject.Predmet.ProtuStrankaListFormatedWithAdressOIB>
  <DomainObject.Predmet.ProtuStrankaListNazivFormated>
    <izvorni_sadrzaj>
      <item>KOUDELA d.o.o. za trgovinu i usluge "u stečaju"</item>
    </izvorni_sadrzaj>
    <derivirana_varijabla naziv="DomainObject.Predmet.ProtuStrankaListNazivFormated_1">
      <item>KOUDELA d.o.o. za trgovinu i usluge "u stečaju"</item>
    </derivirana_varijabla>
  </DomainObject.Predmet.ProtuStrankaListNazivFormated>
  <DomainObject.Predmet.ProtuStrankaListNazivFormatedOIB>
    <izvorni_sadrzaj>
      <item>KOUDELA d.o.o. za trgovinu i usluge "u stečaju", OIB 66536340192</item>
    </izvorni_sadrzaj>
    <derivirana_varijabla naziv="DomainObject.Predmet.ProtuStrankaListNazivFormatedOIB_1">
      <item>KOUDELA d.o.o. za trgovinu i usluge "u stečaju", OIB 66536340192</item>
    </derivirana_varijabla>
  </DomainObject.Predmet.ProtuStrankaListNazivFormatedOIB>
  <DomainObject.Predmet.OstaliListFormated>
    <izvorni_sadrzaj>
      <item>ODVJETNIČKO DRUŠTVO BORIĆ &amp; TOŠ društvo s ograničenom odgovornošću</item>
      <item>Odvjetničko društvo ŠIŠKO i partneri, j.t.d. punomoćnik sudionika u postupku IVANIŠEVIĆ GRADNJA d.o.o. za gradnju i usluge</item>
      <item>Jelena Ćurković Gošović</item>
      <item>RADIĆ &amp; RADIĆ odvjetničko društvo, j.t.d.</item>
      <item>OPĆINSKI SUD U TROGIRU Zemljišno knjižni odjel</item>
      <item>OPĆINSKI GRAĐANSKI SUD U ZAGREBU Zemljišnoknjižni odjel</item>
      <item>HRVATSKA POŠTANSKA BANKA, dioničko društvo</item>
      <item>Ljiljana Poljanić dipl. oec.</item>
      <item>Općinski sud u Splitu</item>
      <item>Danijel Benko</item>
      <item>Porezna uprava Ispostava Trogir</item>
      <item>PRIVREDNA BANKA ZAGREB - DIONIČKO DRUŠTVO</item>
      <item>Općinski  sud Split</item>
      <item>Boris Anić punomoćnik sudionika u postupku KOUDELA d.o.o. za trgovinu i usluge "u stečaju"</item>
      <item>Općinski sud u Splitu, SS u Omišu - ZK odjel</item>
      <item>Goran Katura punomoćnik sudionika u postupku LAGER d.o.o. za trgovinu i usluge</item>
      <item>ODVJETNIČKO DRUŠTVO BENKO I PARTNERI j.t.d. punomoćnik sudionika u postupku Bursting Investments Ltd; Dafaday Property Services Ltd; Joseph Isaac Sternlight</item>
      <item>Dušan Koudela</item>
      <item>Općinski sud u Splitu, SS u Solinu - ZK odjel</item>
      <item>Vjekoslav Mladineo</item>
      <item>Općinski sud u Splitu, SS u Supetru - ZK odjel</item>
      <item>Stjepan Čaljkušić</item>
      <item>Općinski sud u Šibeniku - ZK odjel</item>
      <item>Visoki trgovački sud Republike Hrvatske</item>
      <item>Općinski sud u Zagrebu - ZK odjel</item>
      <item>Trgovački sud u Splitu Pisarnica</item>
      <item>ERSTE&amp;STEIERMÄRKISCHE BANKA dioničko društvo</item>
      <item>Trgovački sud Split Računovodstvo</item>
      <item>Darko Medak</item>
      <item>GOLUBIĆ I PARTNERI odvjetničko društvo</item>
      <item>Isaac Sternlight</item>
      <item>Trgovački sud Split Oglasna ploča</item>
      <item>Trgovački sud u Splitu Ovršni odjel</item>
      <item>Vinko Gulišija</item>
      <item>Trgovački sud Split Registarski odjel</item>
      <item>Ivan Mirošević</item>
      <item>Županijsko državno odvjetnišvo u Splitu, Građansko upravni odjel</item>
      <item>OPĆINSKI SUD U SPLITU, Stalna služba u Solinu</item>
      <item>NARODNE NOVINE, dioničko društvo za izdavanje i tiskanje Službenog lista Republike Hrvatske, službenih i drugih obrazaca te </item>
      <item>Heidi Santini</item>
    </izvorni_sadrzaj>
    <derivirana_varijabla naziv="DomainObject.Predmet.OstaliListFormated_1">
      <item>ODVJETNIČKO DRUŠTVO BORIĆ &amp; TOŠ društvo s ograničenom odgovornošću</item>
      <item>Odvjetničko društvo ŠIŠKO i partneri, j.t.d. punomoćnik sudionika u postupku IVANIŠEVIĆ GRADNJA d.o.o. za gradnju i usluge</item>
      <item>Jelena Ćurković Gošović</item>
      <item>RADIĆ &amp; RADIĆ odvjetničko društvo, j.t.d.</item>
      <item>OPĆINSKI SUD U TROGIRU Zemljišno knjižni odjel</item>
      <item>OPĆINSKI GRAĐANSKI SUD U ZAGREBU Zemljišnoknjižni odjel</item>
      <item>HRVATSKA POŠTANSKA BANKA, dioničko društvo</item>
      <item>Ljiljana Poljanić dipl. oec.</item>
      <item>Općinski sud u Splitu</item>
      <item>Danijel Benko</item>
      <item>Porezna uprava Ispostava Trogir</item>
      <item>PRIVREDNA BANKA ZAGREB - DIONIČKO DRUŠTVO</item>
      <item>Općinski  sud Split</item>
      <item>Boris Anić punomoćnik sudionika u postupku KOUDELA d.o.o. za trgovinu i usluge "u stečaju"</item>
      <item>Općinski sud u Splitu, SS u Omišu - ZK odjel</item>
      <item>Goran Katura punomoćnik sudionika u postupku LAGER d.o.o. za trgovinu i usluge</item>
      <item>ODVJETNIČKO DRUŠTVO BENKO I PARTNERI j.t.d. punomoćnik sudionika u postupku Bursting Investments Ltd; Dafaday Property Services Ltd; Joseph Isaac Sternlight</item>
      <item>Dušan Koudela</item>
      <item>Općinski sud u Splitu, SS u Solinu - ZK odjel</item>
      <item>Vjekoslav Mladineo</item>
      <item>Općinski sud u Splitu, SS u Supetru - ZK odjel</item>
      <item>Stjepan Čaljkušić</item>
      <item>Općinski sud u Šibeniku - ZK odjel</item>
      <item>Visoki trgovački sud Republike Hrvatske</item>
      <item>Općinski sud u Zagrebu - ZK odjel</item>
      <item>Trgovački sud u Splitu Pisarnica</item>
      <item>ERSTE&amp;STEIERMÄRKISCHE BANKA dioničko društvo</item>
      <item>Trgovački sud Split Računovodstvo</item>
      <item>Darko Medak</item>
      <item>GOLUBIĆ I PARTNERI odvjetničko društvo</item>
      <item>Isaac Sternlight</item>
      <item>Trgovački sud Split Oglasna ploča</item>
      <item>Trgovački sud u Splitu Ovršni odjel</item>
      <item>Vinko Gulišija</item>
      <item>Trgovački sud Split Registarski odjel</item>
      <item>Ivan Mirošević</item>
      <item>Županijsko državno odvjetnišvo u Splitu, Građansko upravni odjel</item>
      <item>OPĆINSKI SUD U SPLITU, Stalna služba u Solinu</item>
      <item>NARODNE NOVINE, dioničko društvo za izdavanje i tiskanje Službenog lista Republike Hrvatske, službenih i drugih obrazaca te </item>
      <item>Heidi Santini</item>
    </derivirana_varijabla>
  </DomainObject.Predmet.OstaliListFormated>
  <DomainObject.Predmet.OstaliListFormatedOIB>
    <izvorni_sadrzaj>
      <item>ODVJETNIČKO DRUŠTVO BORIĆ &amp; TOŠ društvo s ograničenom odgovornošću, OIB 73065460190</item>
      <item>Odvjetničko društvo ŠIŠKO i partneri, j.t.d., OIB 20314590488 punomoćnik sudionika u postupku IVANIŠEVIĆ GRADNJA d.o.o. za gradnju i usluge</item>
      <item>Jelena Ćurković Gošović</item>
      <item>RADIĆ &amp; RADIĆ odvjetničko društvo, j.t.d., OIB 14518464744</item>
      <item>OPĆINSKI SUD U TROGIRU Zemljišno knjižni odjel, OIB 43584763981</item>
      <item>OPĆINSKI GRAĐANSKI SUD U ZAGREBU Zemljišnoknjižni odjel, OIB 01252163117</item>
      <item>HRVATSKA POŠTANSKA BANKA, dioničko društvo, OIB 87939104217</item>
      <item>Ljiljana Poljanić dipl. oec., OIB 73648398828</item>
      <item>Općinski sud u Splitu, OIB 61980608934</item>
      <item>Danijel Benko</item>
      <item>Porezna uprava Ispostava Trogir, OIB 18683136487</item>
      <item>PRIVREDNA BANKA ZAGREB - DIONIČKO DRUŠTVO, OIB 02535697732</item>
      <item>Općinski  sud Split, OIB 61980608934</item>
      <item>Boris Anić punomoćnik sudionika u postupku KOUDELA d.o.o. za trgovinu i usluge "u stečaju"</item>
      <item>Općinski sud u Splitu, SS u Omišu - ZK odjel</item>
      <item>Goran Katura, OIB 16996972317 punomoćnik sudionika u postupku LAGER d.o.o. za trgovinu i usluge</item>
      <item>ODVJETNIČKO DRUŠTVO BENKO I PARTNERI j.t.d., OIB 50100541408 punomoćnik sudionika u postupku Bursting Investments Ltd; Dafaday Property Services Ltd; Joseph Isaac Sternlight</item>
      <item>Dušan Koudela</item>
      <item>Općinski sud u Splitu, SS u Solinu - ZK odjel</item>
      <item>Vjekoslav Mladineo, OIB 86315846552</item>
      <item>Općinski sud u Splitu, SS u Supetru - ZK odjel</item>
      <item>Stjepan Čaljkušić, OIB 06283498942</item>
      <item>Općinski sud u Šibeniku - ZK odjel</item>
      <item>Visoki trgovački sud Republike Hrvatske, OIB 97349366519</item>
      <item>Općinski sud u Zagrebu - ZK odjel</item>
      <item>Trgovački sud u Splitu Pisarnica, OIB 30842297926</item>
      <item>ERSTE&amp;STEIERMÄRKISCHE BANKA dioničko društvo, OIB 23057039320</item>
      <item>Trgovački sud Split Računovodstvo, OIB 30842297926</item>
      <item>Darko Medak</item>
      <item>GOLUBIĆ I PARTNERI odvjetničko društvo, OIB 33787960971</item>
      <item>Isaac Sternlight</item>
      <item>Trgovački sud Split Oglasna ploča, OIB 30842297926</item>
      <item>Trgovački sud u Splitu Ovršni odjel, OIB 30842297926</item>
      <item>Vinko Gulišija</item>
      <item>Trgovački sud Split Registarski odjel, OIB 30842297926</item>
      <item>Ivan Mirošević</item>
      <item>Županijsko državno odvjetnišvo u Splitu, Građansko upravni odjel, OIB 70793241859</item>
      <item>OPĆINSKI SUD U SPLITU, Stalna služba u Solinu, OIB 61980608934</item>
      <item>NARODNE NOVINE, dioničko društvo za izdavanje i tiskanje Službenog lista Republike Hrvatske, službenih i drugih obrazaca te , OIB 64546066176</item>
      <item>Heidi Santini</item>
    </izvorni_sadrzaj>
    <derivirana_varijabla naziv="DomainObject.Predmet.OstaliListFormatedOIB_1">
      <item>ODVJETNIČKO DRUŠTVO BORIĆ &amp; TOŠ društvo s ograničenom odgovornošću, OIB 73065460190</item>
      <item>Odvjetničko društvo ŠIŠKO i partneri, j.t.d., OIB 20314590488 punomoćnik sudionika u postupku IVANIŠEVIĆ GRADNJA d.o.o. za gradnju i usluge</item>
      <item>Jelena Ćurković Gošović</item>
      <item>RADIĆ &amp; RADIĆ odvjetničko društvo, j.t.d., OIB 14518464744</item>
      <item>OPĆINSKI SUD U TROGIRU Zemljišno knjižni odjel, OIB 43584763981</item>
      <item>OPĆINSKI GRAĐANSKI SUD U ZAGREBU Zemljišnoknjižni odjel, OIB 01252163117</item>
      <item>HRVATSKA POŠTANSKA BANKA, dioničko društvo, OIB 87939104217</item>
      <item>Ljiljana Poljanić dipl. oec., OIB 73648398828</item>
      <item>Općinski sud u Splitu, OIB 61980608934</item>
      <item>Danijel Benko</item>
      <item>Porezna uprava Ispostava Trogir, OIB 18683136487</item>
      <item>PRIVREDNA BANKA ZAGREB - DIONIČKO DRUŠTVO, OIB 02535697732</item>
      <item>Općinski  sud Split, OIB 61980608934</item>
      <item>Boris Anić punomoćnik sudionika u postupku KOUDELA d.o.o. za trgovinu i usluge "u stečaju"</item>
      <item>Općinski sud u Splitu, SS u Omišu - ZK odjel</item>
      <item>Goran Katura, OIB 16996972317 punomoćnik sudionika u postupku LAGER d.o.o. za trgovinu i usluge</item>
      <item>ODVJETNIČKO DRUŠTVO BENKO I PARTNERI j.t.d., OIB 50100541408 punomoćnik sudionika u postupku Bursting Investments Ltd; Dafaday Property Services Ltd; Joseph Isaac Sternlight</item>
      <item>Dušan Koudela</item>
      <item>Općinski sud u Splitu, SS u Solinu - ZK odjel</item>
      <item>Vjekoslav Mladineo, OIB 86315846552</item>
      <item>Općinski sud u Splitu, SS u Supetru - ZK odjel</item>
      <item>Stjepan Čaljkušić, OIB 06283498942</item>
      <item>Općinski sud u Šibeniku - ZK odjel</item>
      <item>Visoki trgovački sud Republike Hrvatske, OIB 97349366519</item>
      <item>Općinski sud u Zagrebu - ZK odjel</item>
      <item>Trgovački sud u Splitu Pisarnica, OIB 30842297926</item>
      <item>ERSTE&amp;STEIERMÄRKISCHE BANKA dioničko društvo, OIB 23057039320</item>
      <item>Trgovački sud Split Računovodstvo, OIB 30842297926</item>
      <item>Darko Medak</item>
      <item>GOLUBIĆ I PARTNERI odvjetničko društvo, OIB 33787960971</item>
      <item>Isaac Sternlight</item>
      <item>Trgovački sud Split Oglasna ploča, OIB 30842297926</item>
      <item>Trgovački sud u Splitu Ovršni odjel, OIB 30842297926</item>
      <item>Vinko Gulišija</item>
      <item>Trgovački sud Split Registarski odjel, OIB 30842297926</item>
      <item>Ivan Mirošević</item>
      <item>Županijsko državno odvjetnišvo u Splitu, Građansko upravni odjel, OIB 70793241859</item>
      <item>OPĆINSKI SUD U SPLITU, Stalna služba u Solinu, OIB 61980608934</item>
      <item>NARODNE NOVINE, dioničko društvo za izdavanje i tiskanje Službenog lista Republike Hrvatske, službenih i drugih obrazaca te , OIB 64546066176</item>
      <item>Heidi Santini</item>
    </derivirana_varijabla>
  </DomainObject.Predmet.OstaliListFormatedOIB>
  <DomainObject.Predmet.OstaliListFormatedWithAdress>
    <izvorni_sadrzaj>
      <item>ODVJETNIČKO DRUŠTVO BORIĆ &amp; TOŠ društvo s ograničenom odgovornošću, Radnička cesta 34, 10000 Zagreb</item>
      <item>Odvjetničko društvo ŠIŠKO i partneri, j.t.d., Lovretska 1, Split punomoćnik sudionika u postupku IVANIŠEVIĆ GRADNJA d.o.o. za gradnju i usluge</item>
      <item>Jelena Ćurković Gošović, Trg Hrvatske bratske zajednice 2/III, 21000 Split</item>
      <item>RADIĆ &amp; RADIĆ odvjetničko društvo, j.t.d., Smiljanićeva 2, Split</item>
      <item>OPĆINSKI SUD U TROGIRU Zemljišno knjižni odjel, Obala bana Berislavića 1, 21220 Trogir</item>
      <item>OPĆINSKI GRAĐANSKI SUD U ZAGREBU Zemljišnoknjižni odjel, Ulica Hrvatske bratske zajednice bb, 10000 Zagreb</item>
      <item>HRVATSKA POŠTANSKA BANKA, dioničko društvo, Jurišićeva 4, 10000 Zagreb</item>
      <item>Ljiljana Poljanić dipl. oec., Vinkovačka 25, 21000 Split</item>
      <item>Općinski sud u Splitu, Ex Vojarna Sveti Križ, Dračevac</item>
      <item>Danijel Benko, Perinjska 38, 10000 Zagreb</item>
      <item>Porezna uprava Ispostava Trogir, Blaža Jurja Trogiranina 1, 21220 Trogir</item>
      <item>PRIVREDNA BANKA ZAGREB - DIONIČKO DRUŠTVO, Radnička cesta 50, 10000 Zagreb</item>
      <item>Općinski  sud Split, Dračevac, 21000 Split</item>
      <item>Boris Anić, Lovretska 14/I, 21000 Split punomoćnik sudionika u postupku KOUDELA d.o.o. za trgovinu i usluge "u stečaju"</item>
      <item>Općinski sud u Splitu, SS u Omišu - ZK odjel, Trg Kralja Tomislava 5, 21310 Omiš</item>
      <item>Goran Katura, Domovinskog rata 26/III, 21000 Split punomoćnik sudionika u postupku LAGER d.o.o. za trgovinu i usluge</item>
      <item>ODVJETNIČKO DRUŠTVO BENKO I PARTNERI j.t.d., Trg Petra Svačića 6, 10000 Zagreb punomoćnik sudionika u postupku Bursting Investments Ltd; Dafaday Property Services Ltd; Joseph Isaac Sternlight</item>
      <item>Dušan Koudela, Kašeline 3, 21215 Kaštel Lukšić</item>
      <item>Općinski sud u Splitu, SS u Solinu - ZK odjel, Kralja Zvonimira 75, 21210 Solin</item>
      <item>Vjekoslav Mladineo, Kneza Lj. Posavskog 17, 21000 Split</item>
      <item>Općinski sud u Splitu, SS u Supetru - ZK odjel, Hrvatskih velikana 6, 21400 Supetar</item>
      <item>Stjepan Čaljkušić, Put Starog Sela 54, 21311 Podstrana</item>
      <item>Općinski sud u Šibeniku - ZK odjel, S. Radića 81, 22000 Šibenik</item>
      <item>Visoki trgovački sud Republike Hrvatske,  Berislavićeva 11, 10000 Zagreb</item>
      <item>Općinski sud u Zagrebu - ZK odjel, Ulica grada Vukovara 84, 10000 Zagreb</item>
      <item>Trgovački sud u Splitu Pisarnica, Sukoišanska 6, 21000 Split</item>
      <item>ERSTE&amp;STEIERMÄRKISCHE BANKA dioničko društvo, Jadranski Trg 3/a, Rijeka</item>
      <item>Trgovački sud Split Računovodstvo, Sukoišanska 6, 21000 Split</item>
      <item>Darko Medak, Kneza Ljudevita Posavskog 12, Split</item>
      <item>GOLUBIĆ I PARTNERI odvjetničko društvo, Amruševa 13, 10000 Zagreb</item>
      <item>Isaac Sternlight, Hrvatskih iseljenika 20, 21000 Split</item>
      <item>Trgovački sud Split Oglasna ploča, Sukoišanska 6, 21000 Split</item>
      <item>Trgovački sud u Splitu Ovršni odjel, Sukoišanska 6, 21000 Split</item>
      <item>Vinko Gulišija, Hrvatske Mornarice 16/I, 21000 Split</item>
      <item>Trgovački sud Split Registarski odjel, Sukoišanska 6, 21000 Split</item>
      <item>Ivan Mirošević, Gundulićeva 26 a, 21000 Split</item>
      <item>Županijsko državno odvjetnišvo u Splitu, Građansko upravni odjel, Gundulićeva 29 a, 21000 Split</item>
      <item>OPĆINSKI SUD U SPLITU, Stalna služba u Solinu, Kralja Zvonimira 75, 21210 Solin</item>
      <item>NARODNE NOVINE, dioničko društvo za izdavanje i tiskanje Službenog lista Republike Hrvatske, službenih i drugih obrazaca te , Savski Gaj XIII. put 6, 10000 Zagreb</item>
      <item>Heidi Santini, Vlaška  62, 10000 Zagreb</item>
    </izvorni_sadrzaj>
    <derivirana_varijabla naziv="DomainObject.Predmet.OstaliListFormatedWithAdress_1">
      <item>ODVJETNIČKO DRUŠTVO BORIĆ &amp; TOŠ društvo s ograničenom odgovornošću, Radnička cesta 34, 10000 Zagreb</item>
      <item>Odvjetničko društvo ŠIŠKO i partneri, j.t.d., Lovretska 1, Split punomoćnik sudionika u postupku IVANIŠEVIĆ GRADNJA d.o.o. za gradnju i usluge</item>
      <item>Jelena Ćurković Gošović, Trg Hrvatske bratske zajednice 2/III, 21000 Split</item>
      <item>RADIĆ &amp; RADIĆ odvjetničko društvo, j.t.d., Smiljanićeva 2, Split</item>
      <item>OPĆINSKI SUD U TROGIRU Zemljišno knjižni odjel, Obala bana Berislavića 1, 21220 Trogir</item>
      <item>OPĆINSKI GRAĐANSKI SUD U ZAGREBU Zemljišnoknjižni odjel, Ulica Hrvatske bratske zajednice bb, 10000 Zagreb</item>
      <item>HRVATSKA POŠTANSKA BANKA, dioničko društvo, Jurišićeva 4, 10000 Zagreb</item>
      <item>Ljiljana Poljanić dipl. oec., Vinkovačka 25, 21000 Split</item>
      <item>Općinski sud u Splitu, Ex Vojarna Sveti Križ, Dračevac</item>
      <item>Danijel Benko, Perinjska 38, 10000 Zagreb</item>
      <item>Porezna uprava Ispostava Trogir, Blaža Jurja Trogiranina 1, 21220 Trogir</item>
      <item>PRIVREDNA BANKA ZAGREB - DIONIČKO DRUŠTVO, Radnička cesta 50, 10000 Zagreb</item>
      <item>Općinski  sud Split, Dračevac, 21000 Split</item>
      <item>Boris Anić, Lovretska 14/I, 21000 Split punomoćnik sudionika u postupku KOUDELA d.o.o. za trgovinu i usluge "u stečaju"</item>
      <item>Općinski sud u Splitu, SS u Omišu - ZK odjel, Trg Kralja Tomislava 5, 21310 Omiš</item>
      <item>Goran Katura, Domovinskog rata 26/III, 21000 Split punomoćnik sudionika u postupku LAGER d.o.o. za trgovinu i usluge</item>
      <item>ODVJETNIČKO DRUŠTVO BENKO I PARTNERI j.t.d., Trg Petra Svačića 6, 10000 Zagreb punomoćnik sudionika u postupku Bursting Investments Ltd; Dafaday Property Services Ltd; Joseph Isaac Sternlight</item>
      <item>Dušan Koudela, Kašeline 3, 21215 Kaštel Lukšić</item>
      <item>Općinski sud u Splitu, SS u Solinu - ZK odjel, Kralja Zvonimira 75, 21210 Solin</item>
      <item>Vjekoslav Mladineo, Kneza Lj. Posavskog 17, 21000 Split</item>
      <item>Općinski sud u Splitu, SS u Supetru - ZK odjel, Hrvatskih velikana 6, 21400 Supetar</item>
      <item>Stjepan Čaljkušić, Put Starog Sela 54, 21311 Podstrana</item>
      <item>Općinski sud u Šibeniku - ZK odjel, S. Radića 81, 22000 Šibenik</item>
      <item>Visoki trgovački sud Republike Hrvatske,  Berislavićeva 11, 10000 Zagreb</item>
      <item>Općinski sud u Zagrebu - ZK odjel, Ulica grada Vukovara 84, 10000 Zagreb</item>
      <item>Trgovački sud u Splitu Pisarnica, Sukoišanska 6, 21000 Split</item>
      <item>ERSTE&amp;STEIERMÄRKISCHE BANKA dioničko društvo, Jadranski Trg 3/a, Rijeka</item>
      <item>Trgovački sud Split Računovodstvo, Sukoišanska 6, 21000 Split</item>
      <item>Darko Medak, Kneza Ljudevita Posavskog 12, Split</item>
      <item>GOLUBIĆ I PARTNERI odvjetničko društvo, Amruševa 13, 10000 Zagreb</item>
      <item>Isaac Sternlight, Hrvatskih iseljenika 20, 21000 Split</item>
      <item>Trgovački sud Split Oglasna ploča, Sukoišanska 6, 21000 Split</item>
      <item>Trgovački sud u Splitu Ovršni odjel, Sukoišanska 6, 21000 Split</item>
      <item>Vinko Gulišija, Hrvatske Mornarice 16/I, 21000 Split</item>
      <item>Trgovački sud Split Registarski odjel, Sukoišanska 6, 21000 Split</item>
      <item>Ivan Mirošević, Gundulićeva 26 a, 21000 Split</item>
      <item>Županijsko državno odvjetnišvo u Splitu, Građansko upravni odjel, Gundulićeva 29 a, 21000 Split</item>
      <item>OPĆINSKI SUD U SPLITU, Stalna služba u Solinu, Kralja Zvonimira 75, 21210 Solin</item>
      <item>NARODNE NOVINE, dioničko društvo za izdavanje i tiskanje Službenog lista Republike Hrvatske, službenih i drugih obrazaca te , Savski Gaj XIII. put 6, 10000 Zagreb</item>
      <item>Heidi Santini, Vlaška  62, 10000 Zagreb</item>
    </derivirana_varijabla>
  </DomainObject.Predmet.OstaliListFormatedWithAdress>
  <DomainObject.Predmet.OstaliListFormatedWithAdressOIB>
    <izvorni_sadrzaj>
      <item>ODVJETNIČKO DRUŠTVO BORIĆ &amp; TOŠ društvo s ograničenom odgovornošću, OIB 73065460190, Radnička cesta 34, 10000 Zagreb</item>
      <item>Odvjetničko društvo ŠIŠKO i partneri, j.t.d., OIB 20314590488, Lovretska 1, Split punomoćnik sudionika u postupku IVANIŠEVIĆ GRADNJA d.o.o. za gradnju i usluge</item>
      <item>Jelena Ćurković Gošović, Trg Hrvatske bratske zajednice 2/III, 21000 Split</item>
      <item>RADIĆ &amp; RADIĆ odvjetničko društvo, j.t.d., OIB 14518464744, Smiljanićeva 2, Split</item>
      <item>OPĆINSKI SUD U TROGIRU Zemljišno knjižni odjel, OIB 43584763981, Obala bana Berislavića 1, 21220 Trogir</item>
      <item>OPĆINSKI GRAĐANSKI SUD U ZAGREBU Zemljišnoknjižni odjel, OIB 01252163117, Ulica Hrvatske bratske zajednice bb, 10000 Zagreb</item>
      <item>HRVATSKA POŠTANSKA BANKA, dioničko društvo, OIB 87939104217, Jurišićeva 4, 10000 Zagreb</item>
      <item>Ljiljana Poljanić dipl. oec., OIB 73648398828, Vinkovačka 25, 21000 Split</item>
      <item>Općinski sud u Splitu, OIB 61980608934, Ex Vojarna Sveti Križ, Dračevac</item>
      <item>Danijel Benko, Perinjska 38, 10000 Zagreb</item>
      <item>Porezna uprava Ispostava Trogir, OIB 18683136487, Blaža Jurja Trogiranina 1, 21220 Trogir</item>
      <item>PRIVREDNA BANKA ZAGREB - DIONIČKO DRUŠTVO, OIB 02535697732, Radnička cesta 50, 10000 Zagreb</item>
      <item>Općinski  sud Split, OIB 61980608934, Dračevac, 21000 Split</item>
      <item>Boris Anić, Lovretska 14/I, 21000 Split punomoćnik sudionika u postupku KOUDELA d.o.o. za trgovinu i usluge "u stečaju"</item>
      <item>Općinski sud u Splitu, SS u Omišu - ZK odjel, Trg Kralja Tomislava 5, 21310 Omiš</item>
      <item>Goran Katura, OIB 16996972317, Domovinskog rata 26/III, 21000 Split punomoćnik sudionika u postupku LAGER d.o.o. za trgovinu i usluge</item>
      <item>ODVJETNIČKO DRUŠTVO BENKO I PARTNERI j.t.d., OIB 50100541408, Trg Petra Svačića 6, 10000 Zagreb punomoćnik sudionika u postupku Bursting Investments Ltd; Dafaday Property Services Ltd; Joseph Isaac Sternlight</item>
      <item>Dušan Koudela, Kašeline 3, 21215 Kaštel Lukšić</item>
      <item>Općinski sud u Splitu, SS u Solinu - ZK odjel, Kralja Zvonimira 75, 21210 Solin</item>
      <item>Vjekoslav Mladineo, OIB 86315846552, Kneza Lj. Posavskog 17, 21000 Split</item>
      <item>Općinski sud u Splitu, SS u Supetru - ZK odjel, Hrvatskih velikana 6, 21400 Supetar</item>
      <item>Stjepan Čaljkušić, OIB 06283498942, Put Starog Sela 54, 21311 Podstrana</item>
      <item>Općinski sud u Šibeniku - ZK odjel, S. Radića 81, 22000 Šibenik</item>
      <item>Visoki trgovački sud Republike Hrvatske, OIB 97349366519,  Berislavićeva 11, 10000 Zagreb</item>
      <item>Općinski sud u Zagrebu - ZK odjel, Ulica grada Vukovara 84, 10000 Zagreb</item>
      <item>Trgovački sud u Splitu Pisarnica, OIB 30842297926, Sukoišanska 6, 21000 Split</item>
      <item>ERSTE&amp;STEIERMÄRKISCHE BANKA dioničko društvo, OIB 23057039320, Jadranski Trg 3/a, Rijeka</item>
      <item>Trgovački sud Split Računovodstvo, OIB 30842297926, Sukoišanska 6, 21000 Split</item>
      <item>Darko Medak, Kneza Ljudevita Posavskog 12, Split</item>
      <item>GOLUBIĆ I PARTNERI odvjetničko društvo, OIB 33787960971, Amruševa 13, 10000 Zagreb</item>
      <item>Isaac Sternlight, Hrvatskih iseljenika 20, 21000 Split</item>
      <item>Trgovački sud Split Oglasna ploča, OIB 30842297926, Sukoišanska 6, 21000 Split</item>
      <item>Trgovački sud u Splitu Ovršni odjel, OIB 30842297926, Sukoišanska 6, 21000 Split</item>
      <item>Vinko Gulišija, Hrvatske Mornarice 16/I, 21000 Split</item>
      <item>Trgovački sud Split Registarski odjel, OIB 30842297926, Sukoišanska 6, 21000 Split</item>
      <item>Ivan Mirošević, Gundulićeva 26 a, 21000 Split</item>
      <item>Županijsko državno odvjetnišvo u Splitu, Građansko upravni odjel, OIB 70793241859, Gundulićeva 29 a, 21000 Split</item>
      <item>OPĆINSKI SUD U SPLITU, Stalna služba u Solinu, OIB 61980608934, Kralja Zvonimira 75, 21210 Solin</item>
      <item>NARODNE NOVINE, dioničko društvo za izdavanje i tiskanje Službenog lista Republike Hrvatske, službenih i drugih obrazaca te , OIB 64546066176, Savski Gaj XIII. put 6, 10000 Zagreb</item>
      <item>Heidi Santini, Vlaška  62, 10000 Zagreb</item>
    </izvorni_sadrzaj>
    <derivirana_varijabla naziv="DomainObject.Predmet.OstaliListFormatedWithAdressOIB_1">
      <item>ODVJETNIČKO DRUŠTVO BORIĆ &amp; TOŠ društvo s ograničenom odgovornošću, OIB 73065460190, Radnička cesta 34, 10000 Zagreb</item>
      <item>Odvjetničko društvo ŠIŠKO i partneri, j.t.d., OIB 20314590488, Lovretska 1, Split punomoćnik sudionika u postupku IVANIŠEVIĆ GRADNJA d.o.o. za gradnju i usluge</item>
      <item>Jelena Ćurković Gošović, Trg Hrvatske bratske zajednice 2/III, 21000 Split</item>
      <item>RADIĆ &amp; RADIĆ odvjetničko društvo, j.t.d., OIB 14518464744, Smiljanićeva 2, Split</item>
      <item>OPĆINSKI SUD U TROGIRU Zemljišno knjižni odjel, OIB 43584763981, Obala bana Berislavića 1, 21220 Trogir</item>
      <item>OPĆINSKI GRAĐANSKI SUD U ZAGREBU Zemljišnoknjižni odjel, OIB 01252163117, Ulica Hrvatske bratske zajednice bb, 10000 Zagreb</item>
      <item>HRVATSKA POŠTANSKA BANKA, dioničko društvo, OIB 87939104217, Jurišićeva 4, 10000 Zagreb</item>
      <item>Ljiljana Poljanić dipl. oec., OIB 73648398828, Vinkovačka 25, 21000 Split</item>
      <item>Općinski sud u Splitu, OIB 61980608934, Ex Vojarna Sveti Križ, Dračevac</item>
      <item>Danijel Benko, Perinjska 38, 10000 Zagreb</item>
      <item>Porezna uprava Ispostava Trogir, OIB 18683136487, Blaža Jurja Trogiranina 1, 21220 Trogir</item>
      <item>PRIVREDNA BANKA ZAGREB - DIONIČKO DRUŠTVO, OIB 02535697732, Radnička cesta 50, 10000 Zagreb</item>
      <item>Općinski  sud Split, OIB 61980608934, Dračevac, 21000 Split</item>
      <item>Boris Anić, Lovretska 14/I, 21000 Split punomoćnik sudionika u postupku KOUDELA d.o.o. za trgovinu i usluge "u stečaju"</item>
      <item>Općinski sud u Splitu, SS u Omišu - ZK odjel, Trg Kralja Tomislava 5, 21310 Omiš</item>
      <item>Goran Katura, OIB 16996972317, Domovinskog rata 26/III, 21000 Split punomoćnik sudionika u postupku LAGER d.o.o. za trgovinu i usluge</item>
      <item>ODVJETNIČKO DRUŠTVO BENKO I PARTNERI j.t.d., OIB 50100541408, Trg Petra Svačića 6, 10000 Zagreb punomoćnik sudionika u postupku Bursting Investments Ltd; Dafaday Property Services Ltd; Joseph Isaac Sternlight</item>
      <item>Dušan Koudela, Kašeline 3, 21215 Kaštel Lukšić</item>
      <item>Općinski sud u Splitu, SS u Solinu - ZK odjel, Kralja Zvonimira 75, 21210 Solin</item>
      <item>Vjekoslav Mladineo, OIB 86315846552, Kneza Lj. Posavskog 17, 21000 Split</item>
      <item>Općinski sud u Splitu, SS u Supetru - ZK odjel, Hrvatskih velikana 6, 21400 Supetar</item>
      <item>Stjepan Čaljkušić, OIB 06283498942, Put Starog Sela 54, 21311 Podstrana</item>
      <item>Općinski sud u Šibeniku - ZK odjel, S. Radića 81, 22000 Šibenik</item>
      <item>Visoki trgovački sud Republike Hrvatske, OIB 97349366519,  Berislavićeva 11, 10000 Zagreb</item>
      <item>Općinski sud u Zagrebu - ZK odjel, Ulica grada Vukovara 84, 10000 Zagreb</item>
      <item>Trgovački sud u Splitu Pisarnica, OIB 30842297926, Sukoišanska 6, 21000 Split</item>
      <item>ERSTE&amp;STEIERMÄRKISCHE BANKA dioničko društvo, OIB 23057039320, Jadranski Trg 3/a, Rijeka</item>
      <item>Trgovački sud Split Računovodstvo, OIB 30842297926, Sukoišanska 6, 21000 Split</item>
      <item>Darko Medak, Kneza Ljudevita Posavskog 12, Split</item>
      <item>GOLUBIĆ I PARTNERI odvjetničko društvo, OIB 33787960971, Amruševa 13, 10000 Zagreb</item>
      <item>Isaac Sternlight, Hrvatskih iseljenika 20, 21000 Split</item>
      <item>Trgovački sud Split Oglasna ploča, OIB 30842297926, Sukoišanska 6, 21000 Split</item>
      <item>Trgovački sud u Splitu Ovršni odjel, OIB 30842297926, Sukoišanska 6, 21000 Split</item>
      <item>Vinko Gulišija, Hrvatske Mornarice 16/I, 21000 Split</item>
      <item>Trgovački sud Split Registarski odjel, OIB 30842297926, Sukoišanska 6, 21000 Split</item>
      <item>Ivan Mirošević, Gundulićeva 26 a, 21000 Split</item>
      <item>Županijsko državno odvjetnišvo u Splitu, Građansko upravni odjel, OIB 70793241859, Gundulićeva 29 a, 21000 Split</item>
      <item>OPĆINSKI SUD U SPLITU, Stalna služba u Solinu, OIB 61980608934, Kralja Zvonimira 75, 21210 Solin</item>
      <item>NARODNE NOVINE, dioničko društvo za izdavanje i tiskanje Službenog lista Republike Hrvatske, službenih i drugih obrazaca te , OIB 64546066176, Savski Gaj XIII. put 6, 10000 Zagreb</item>
      <item>Heidi Santini, Vlaška  62, 10000 Zagreb</item>
    </derivirana_varijabla>
  </DomainObject.Predmet.OstaliListFormatedWithAdressOIB>
  <DomainObject.Predmet.OstaliListNazivFormated>
    <izvorni_sadrzaj>
      <item>ODVJETNIČKO DRUŠTVO BORIĆ &amp; TOŠ društvo s ograničenom odgovornošću</item>
      <item>Odvjetničko društvo ŠIŠKO i partneri, j.t.d.</item>
      <item>Jelena Ćurković Gošović</item>
      <item>RADIĆ &amp; RADIĆ odvjetničko društvo, j.t.d.</item>
      <item>OPĆINSKI SUD U TROGIRU Zemljišno knjižni odjel</item>
      <item>OPĆINSKI GRAĐANSKI SUD U ZAGREBU Zemljišnoknjižni odjel</item>
      <item>HRVATSKA POŠTANSKA BANKA, dioničko društvo</item>
      <item>Ljiljana Poljanić dipl. oec.</item>
      <item>Općinski sud u Splitu</item>
      <item>Danijel Benko</item>
      <item>Porezna uprava Ispostava Trogir</item>
      <item>PRIVREDNA BANKA ZAGREB - DIONIČKO DRUŠTVO</item>
      <item>Općinski  sud Split</item>
      <item>Boris Anić</item>
      <item>Općinski sud u Splitu, SS u Omišu - ZK odjel</item>
      <item>Goran Katura</item>
      <item>ODVJETNIČKO DRUŠTVO BENKO I PARTNERI j.t.d.</item>
      <item>Dušan Koudela</item>
      <item>Općinski sud u Splitu, SS u Solinu - ZK odjel</item>
      <item>Vjekoslav Mladineo</item>
      <item>Općinski sud u Splitu, SS u Supetru - ZK odjel</item>
      <item>Stjepan Čaljkušić</item>
      <item>Općinski sud u Šibeniku - ZK odjel</item>
      <item>Visoki trgovački sud Republike Hrvatske</item>
      <item>Općinski sud u Zagrebu - ZK odjel</item>
      <item>Trgovački sud u Splitu Pisarnica</item>
      <item>ERSTE&amp;STEIERMÄRKISCHE BANKA dioničko društvo</item>
      <item>Trgovački sud Split Računovodstvo</item>
      <item>Darko Medak</item>
      <item>GOLUBIĆ I PARTNERI odvjetničko društvo</item>
      <item>Isaac Sternlight</item>
      <item>Trgovački sud Split Oglasna ploča</item>
      <item>Trgovački sud u Splitu Ovršni odjel</item>
      <item>Vinko Gulišija</item>
      <item>Trgovački sud Split Registarski odjel</item>
      <item>Ivan Mirošević</item>
      <item>Županijsko državno odvjetnišvo u Splitu, Građansko upravni odjel</item>
      <item>OPĆINSKI SUD U SPLITU, Stalna služba u Solinu</item>
      <item>NARODNE NOVINE, dioničko društvo za izdavanje i tiskanje Službenog lista Republike Hrvatske, službenih i drugih obrazaca te </item>
      <item>Heidi Santini</item>
    </izvorni_sadrzaj>
    <derivirana_varijabla naziv="DomainObject.Predmet.OstaliListNazivFormated_1">
      <item>ODVJETNIČKO DRUŠTVO BORIĆ &amp; TOŠ društvo s ograničenom odgovornošću</item>
      <item>Odvjetničko društvo ŠIŠKO i partneri, j.t.d.</item>
      <item>Jelena Ćurković Gošović</item>
      <item>RADIĆ &amp; RADIĆ odvjetničko društvo, j.t.d.</item>
      <item>OPĆINSKI SUD U TROGIRU Zemljišno knjižni odjel</item>
      <item>OPĆINSKI GRAĐANSKI SUD U ZAGREBU Zemljišnoknjižni odjel</item>
      <item>HRVATSKA POŠTANSKA BANKA, dioničko društvo</item>
      <item>Ljiljana Poljanić dipl. oec.</item>
      <item>Općinski sud u Splitu</item>
      <item>Danijel Benko</item>
      <item>Porezna uprava Ispostava Trogir</item>
      <item>PRIVREDNA BANKA ZAGREB - DIONIČKO DRUŠTVO</item>
      <item>Općinski  sud Split</item>
      <item>Boris Anić</item>
      <item>Općinski sud u Splitu, SS u Omišu - ZK odjel</item>
      <item>Goran Katura</item>
      <item>ODVJETNIČKO DRUŠTVO BENKO I PARTNERI j.t.d.</item>
      <item>Dušan Koudela</item>
      <item>Općinski sud u Splitu, SS u Solinu - ZK odjel</item>
      <item>Vjekoslav Mladineo</item>
      <item>Općinski sud u Splitu, SS u Supetru - ZK odjel</item>
      <item>Stjepan Čaljkušić</item>
      <item>Općinski sud u Šibeniku - ZK odjel</item>
      <item>Visoki trgovački sud Republike Hrvatske</item>
      <item>Općinski sud u Zagrebu - ZK odjel</item>
      <item>Trgovački sud u Splitu Pisarnica</item>
      <item>ERSTE&amp;STEIERMÄRKISCHE BANKA dioničko društvo</item>
      <item>Trgovački sud Split Računovodstvo</item>
      <item>Darko Medak</item>
      <item>GOLUBIĆ I PARTNERI odvjetničko društvo</item>
      <item>Isaac Sternlight</item>
      <item>Trgovački sud Split Oglasna ploča</item>
      <item>Trgovački sud u Splitu Ovršni odjel</item>
      <item>Vinko Gulišija</item>
      <item>Trgovački sud Split Registarski odjel</item>
      <item>Ivan Mirošević</item>
      <item>Županijsko državno odvjetnišvo u Splitu, Građansko upravni odjel</item>
      <item>OPĆINSKI SUD U SPLITU, Stalna služba u Solinu</item>
      <item>NARODNE NOVINE, dioničko društvo za izdavanje i tiskanje Službenog lista Republike Hrvatske, službenih i drugih obrazaca te </item>
      <item>Heidi Santini</item>
    </derivirana_varijabla>
  </DomainObject.Predmet.OstaliListNazivFormated>
  <DomainObject.Predmet.OstaliListNazivFormatedOIB>
    <izvorni_sadrzaj>
      <item>ODVJETNIČKO DRUŠTVO BORIĆ &amp; TOŠ društvo s ograničenom odgovornošću, OIB 73065460190</item>
      <item>Odvjetničko društvo ŠIŠKO i partneri, j.t.d., OIB 20314590488</item>
      <item>Jelena Ćurković Gošović</item>
      <item>RADIĆ &amp; RADIĆ odvjetničko društvo, j.t.d., OIB 14518464744</item>
      <item>OPĆINSKI SUD U TROGIRU Zemljišno knjižni odjel, OIB 43584763981</item>
      <item>OPĆINSKI GRAĐANSKI SUD U ZAGREBU Zemljišnoknjižni odjel, OIB 01252163117</item>
      <item>HRVATSKA POŠTANSKA BANKA, dioničko društvo, OIB 87939104217</item>
      <item>Ljiljana Poljanić dipl. oec., OIB 73648398828</item>
      <item>Općinski sud u Splitu, OIB 61980608934</item>
      <item>Danijel Benko</item>
      <item>Porezna uprava Ispostava Trogir, OIB 18683136487</item>
      <item>PRIVREDNA BANKA ZAGREB - DIONIČKO DRUŠTVO, OIB 02535697732</item>
      <item>Općinski  sud Split, OIB 61980608934</item>
      <item>Boris Anić</item>
      <item>Općinski sud u Splitu, SS u Omišu - ZK odjel</item>
      <item>Goran Katura, OIB 16996972317</item>
      <item>ODVJETNIČKO DRUŠTVO BENKO I PARTNERI j.t.d., OIB 50100541408</item>
      <item>Dušan Koudela</item>
      <item>Općinski sud u Splitu, SS u Solinu - ZK odjel</item>
      <item>Vjekoslav Mladineo, OIB 86315846552</item>
      <item>Općinski sud u Splitu, SS u Supetru - ZK odjel</item>
      <item>Stjepan Čaljkušić, OIB 06283498942</item>
      <item>Općinski sud u Šibeniku - ZK odjel</item>
      <item>Visoki trgovački sud Republike Hrvatske, OIB 97349366519</item>
      <item>Općinski sud u Zagrebu - ZK odjel</item>
      <item>Trgovački sud u Splitu Pisarnica, OIB 30842297926</item>
      <item>ERSTE&amp;STEIERMÄRKISCHE BANKA dioničko društvo, OIB 23057039320</item>
      <item>Trgovački sud Split Računovodstvo, OIB 30842297926</item>
      <item>Darko Medak</item>
      <item>GOLUBIĆ I PARTNERI odvjetničko društvo, OIB 33787960971</item>
      <item>Isaac Sternlight</item>
      <item>Trgovački sud Split Oglasna ploča, OIB 30842297926</item>
      <item>Trgovački sud u Splitu Ovršni odjel, OIB 30842297926</item>
      <item>Vinko Gulišija</item>
      <item>Trgovački sud Split Registarski odjel, OIB 30842297926</item>
      <item>Ivan Mirošević</item>
      <item>Županijsko državno odvjetnišvo u Splitu, Građansko upravni odjel, OIB 70793241859</item>
      <item>OPĆINSKI SUD U SPLITU, Stalna služba u Solinu, OIB 61980608934</item>
      <item>NARODNE NOVINE, dioničko društvo za izdavanje i tiskanje Službenog lista Republike Hrvatske, službenih i drugih obrazaca te , OIB 64546066176</item>
      <item>Heidi Santini</item>
    </izvorni_sadrzaj>
    <derivirana_varijabla naziv="DomainObject.Predmet.OstaliListNazivFormatedOIB_1">
      <item>ODVJETNIČKO DRUŠTVO BORIĆ &amp; TOŠ društvo s ograničenom odgovornošću, OIB 73065460190</item>
      <item>Odvjetničko društvo ŠIŠKO i partneri, j.t.d., OIB 20314590488</item>
      <item>Jelena Ćurković Gošović</item>
      <item>RADIĆ &amp; RADIĆ odvjetničko društvo, j.t.d., OIB 14518464744</item>
      <item>OPĆINSKI SUD U TROGIRU Zemljišno knjižni odjel, OIB 43584763981</item>
      <item>OPĆINSKI GRAĐANSKI SUD U ZAGREBU Zemljišnoknjižni odjel, OIB 01252163117</item>
      <item>HRVATSKA POŠTANSKA BANKA, dioničko društvo, OIB 87939104217</item>
      <item>Ljiljana Poljanić dipl. oec., OIB 73648398828</item>
      <item>Općinski sud u Splitu, OIB 61980608934</item>
      <item>Danijel Benko</item>
      <item>Porezna uprava Ispostava Trogir, OIB 18683136487</item>
      <item>PRIVREDNA BANKA ZAGREB - DIONIČKO DRUŠTVO, OIB 02535697732</item>
      <item>Općinski  sud Split, OIB 61980608934</item>
      <item>Boris Anić</item>
      <item>Općinski sud u Splitu, SS u Omišu - ZK odjel</item>
      <item>Goran Katura, OIB 16996972317</item>
      <item>ODVJETNIČKO DRUŠTVO BENKO I PARTNERI j.t.d., OIB 50100541408</item>
      <item>Dušan Koudela</item>
      <item>Općinski sud u Splitu, SS u Solinu - ZK odjel</item>
      <item>Vjekoslav Mladineo, OIB 86315846552</item>
      <item>Općinski sud u Splitu, SS u Supetru - ZK odjel</item>
      <item>Stjepan Čaljkušić, OIB 06283498942</item>
      <item>Općinski sud u Šibeniku - ZK odjel</item>
      <item>Visoki trgovački sud Republike Hrvatske, OIB 97349366519</item>
      <item>Općinski sud u Zagrebu - ZK odjel</item>
      <item>Trgovački sud u Splitu Pisarnica, OIB 30842297926</item>
      <item>ERSTE&amp;STEIERMÄRKISCHE BANKA dioničko društvo, OIB 23057039320</item>
      <item>Trgovački sud Split Računovodstvo, OIB 30842297926</item>
      <item>Darko Medak</item>
      <item>GOLUBIĆ I PARTNERI odvjetničko društvo, OIB 33787960971</item>
      <item>Isaac Sternlight</item>
      <item>Trgovački sud Split Oglasna ploča, OIB 30842297926</item>
      <item>Trgovački sud u Splitu Ovršni odjel, OIB 30842297926</item>
      <item>Vinko Gulišija</item>
      <item>Trgovački sud Split Registarski odjel, OIB 30842297926</item>
      <item>Ivan Mirošević</item>
      <item>Županijsko državno odvjetnišvo u Splitu, Građansko upravni odjel, OIB 70793241859</item>
      <item>OPĆINSKI SUD U SPLITU, Stalna služba u Solinu, OIB 61980608934</item>
      <item>NARODNE NOVINE, dioničko društvo za izdavanje i tiskanje Službenog lista Republike Hrvatske, službenih i drugih obrazaca te , OIB 64546066176</item>
      <item>Heidi Santini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2016.</izvorni_sadrzaj>
    <derivirana_varijabla naziv="DomainObject.Datum_1">7. lipnja 2016.</derivirana_varijabla>
  </DomainObject.Datum>
  <DomainObject.PoslovniBrojDokumenta>
    <izvorni_sadrzaj/>
    <derivirana_varijabla naziv="DomainObject.PoslovniBrojDokumenta_1"/>
  </DomainObject.PoslovniBrojDokumenta>
  <DomainObject.Predmet.StrankaIDrugi>
    <izvorni_sadrzaj>MATOVAC d.o.o. za trgovinu i zastupanje "u stečaju" i dr.</izvorni_sadrzaj>
    <derivirana_varijabla naziv="DomainObject.Predmet.StrankaIDrugi_1">MATOVAC d.o.o. za trgovinu i zastupanje "u stečaju" i dr.</derivirana_varijabla>
  </DomainObject.Predmet.StrankaIDrugi>
  <DomainObject.Predmet.ProtustrankaIDrugi>
    <izvorni_sadrzaj>KOUDELA d.o.o. za trgovinu i usluge "u stečaju"</izvorni_sadrzaj>
    <derivirana_varijabla naziv="DomainObject.Predmet.ProtustrankaIDrugi_1">KOUDELA d.o.o. za trgovinu i usluge "u stečaju"</derivirana_varijabla>
  </DomainObject.Predmet.ProtustrankaIDrugi>
  <DomainObject.Predmet.StrankaIDrugiAdressOIB>
    <izvorni_sadrzaj>MATOVAC d.o.o. za trgovinu i zastupanje "u stečaju", OIB 29693435828, Matije Gupca 1, 21230 Omiš i dr.</izvorni_sadrzaj>
    <derivirana_varijabla naziv="DomainObject.Predmet.StrankaIDrugiAdressOIB_1">MATOVAC d.o.o. za trgovinu i zastupanje "u stečaju", OIB 29693435828, Matije Gupca 1, 21230 Omiš i dr.</derivirana_varijabla>
  </DomainObject.Predmet.StrankaIDrugiAdressOIB>
  <DomainObject.Predmet.ProtustrankaIDrugiAdressOIB>
    <izvorni_sadrzaj>KOUDELA d.o.o. za trgovinu i usluge "u stečaju", OIB 66536340192, Ulica Hrvatskih iseljenika 20, 21000 Split</izvorni_sadrzaj>
    <derivirana_varijabla naziv="DomainObject.Predmet.ProtustrankaIDrugiAdressOIB_1">KOUDELA d.o.o. za trgovinu i usluge "u stečaju", OIB 66536340192, Ulica Hrvatskih iseljenika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KOUDELA d.o.o. za trgovinu i usluge "u stečaju"</item>
      <item>SINE-ST, za trgovinu i usluge društvo s ograničenom odgovornošću</item>
      <item>GRADING PROJEKT društvo s ograničenom odgovornošću za projektiranje, inženjering i usluge</item>
      <item>INTERGRADNJA ŽBUKE d.o.o. za građenje i trgovinu</item>
      <item>RADIĆ &amp; RADIĆ odvjetničko društvo, j.t.d.</item>
      <item>ARHITEKTONSKO-GRAĐEVNI KAMEN, društvo s ograničenom odgovornošću za proizvodnju, graditeljstvo i trgovinu</item>
      <item>KOMIS, d.o.o. za izradu i popravak elektrotehničkih proizvoda, putnička agencija</item>
      <item>MATOVAC d.o.o. za trgovinu i zastupanje "u stečaju"</item>
      <item>TRAGURIUM COMMERCE, d.o.o. za graditeljstvo, trgovinu, cestovni promet, turizam, ugostiteljstvo i usluge</item>
      <item>BASLER OSIGURANJE ZAGREB dioničko društvo za osiguranje</item>
      <item>ELEKTROMETAL dioničko društvo za izvođenje instalatersko montažerskih  radova, proizvodnju vatrootpornih elemenata, distribu</item>
      <item>ALAS-SEGET,  za eksploataciju, preradu i ugradbu kamena i trgovinu,  društvo s ograničenom odgovornošću</item>
      <item>ALAS ZA DOM, društvo s ograničenom odgovornošću, za graditeljstvo, trgovinu i usluge</item>
      <item>VIPnet, društvo s ograničenom odgovornošću za usluge javnih telekomunikacija</item>
      <item>Hrvatski Telekom d.d.</item>
      <item>ĐONE STIL d.o.o. Posušje, Glavna podružnica za građenje - Imotski</item>
      <item>MULTIMODIS d.o.o. za poslovanje nekretninama</item>
      <item>KONTO-EKONOMIC, društvo s ograničenom odgovornošću za knjigovodstvene usluge, trgovinu, export-import i marketing</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MARUNČELA, društvo s ograničenom odgovornošću za trgovinu, ugostiteljstvo i poslovne djelatnosti</item>
      <item>Hrvatske vode, pravna osoba za upravljanje vodama, Vodno područje dalmatinskih slivova</item>
      <item>SIGMA-PROJEKT d.o.o. za graditeljstvo i trgovinu</item>
      <item>BRAĆA JUKIĆ društvo s ograničenom odgovornošću za graditeljstvo, trgovinu i prijevoz</item>
      <item>Hrvatska radiotelevizija</item>
      <item>HEP-Operator distribucijskog sustava d.o.o. ELEKTRODALMACIJA SPLIT, Pogon Trogir</item>
      <item>EXTRAMETAL, d.o.o. za trgovinu i poslovne usluge</item>
      <item>INSTALATER - ZVONE društvo s ograničenom odgovornošću za instalacijske radove i usluge u graditeljstvu</item>
      <item>IVANIŠEVIĆ GRADNJA d.o.o. za gradnju i usluge</item>
      <item>LIM ČARIJA d.o.o. za građevinarstvo, proizvodnju i trgovinu metalnim proizvodima, export-import</item>
      <item>VOKEL društvo s ograničenom odgovornošću za trgovinu i usluge</item>
      <item>Bursting Investments Ltd</item>
      <item>Dafaday Property Services Ltd</item>
      <item>Joseph Isaac Sternlight</item>
      <item>Željko Ostoja</item>
      <item>Ivan Krokar</item>
      <item>ELEKTA-C d.o.o. za trgovinu i usluge</item>
      <item>LAGER d.o.o. za trgovinu i usluge</item>
      <item>ODVJETNIČKO DRUŠTVO BORIĆ &amp; TOŠ društvo s ograničenom odgovornošću</item>
      <item>Odvjetničko društvo ŠIŠKO i partneri, j.t.d.</item>
      <item>Jelena Ćurković Gošović</item>
      <item>RADIĆ &amp; RADIĆ odvjetničko društvo, j.t.d.</item>
      <item>OPĆINSKI SUD U TROGIRU Zemljišno knjižni odjel</item>
      <item>OPĆINSKI GRAĐANSKI SUD U ZAGREBU Zemljišnoknjižni odjel</item>
      <item>HRVATSKA POŠTANSKA BANKA, dioničko društvo</item>
      <item>Ljiljana Poljanić dipl. oec.</item>
      <item>Općinski sud u Splitu</item>
      <item>Danijel Benko</item>
      <item>Porezna uprava Ispostava Trogir</item>
      <item>PRIVREDNA BANKA ZAGREB - DIONIČKO DRUŠTVO</item>
      <item>Općinski  sud Split</item>
      <item>Boris Anić</item>
      <item>Općinski sud u Splitu, SS u Omišu - ZK odjel</item>
      <item>Goran Katura</item>
      <item>ODVJETNIČKO DRUŠTVO BENKO I PARTNERI j.t.d.</item>
      <item>Dušan Koudela</item>
      <item>Općinski sud u Splitu, SS u Solinu - ZK odjel</item>
      <item>Vjekoslav Mladineo</item>
      <item>Općinski sud u Splitu, SS u Supetru - ZK odjel</item>
      <item>Stjepan Čaljkušić</item>
      <item>Općinski sud u Šibeniku - ZK odjel</item>
      <item>Visoki trgovački sud Republike Hrvatske</item>
      <item>Općinski sud u Zagrebu - ZK odjel</item>
      <item>Trgovački sud u Splitu Pisarnica</item>
      <item>ERSTE&amp;STEIERMÄRKISCHE BANKA dioničko društvo</item>
      <item>Trgovački sud Split Računovodstvo</item>
      <item>Darko Medak</item>
      <item>GOLUBIĆ I PARTNERI odvjetničko društvo</item>
      <item>Isaac Sternlight</item>
      <item>Trgovački sud Split Oglasna ploča</item>
      <item>Trgovački sud u Splitu Ovršni odjel</item>
      <item>Vinko Gulišija</item>
      <item>Trgovački sud Split Registarski odjel</item>
      <item>Ivan Mirošević</item>
      <item>Županijsko državno odvjetnišvo u Splitu, Građansko upravni odjel</item>
      <item>OPĆINSKI SUD U SPLITU, Stalna služba u Solinu</item>
      <item>NARODNE NOVINE, dioničko društvo za izdavanje i tiskanje Službenog lista Republike Hrvatske, službenih i drugih obrazaca te </item>
      <item>Heidi Santini</item>
    </izvorni_sadrzaj>
    <derivirana_varijabla naziv="DomainObject.Predmet.SudioniciListNaziv_1">
      <item>KOUDELA d.o.o. za trgovinu i usluge "u stečaju"</item>
      <item>SINE-ST, za trgovinu i usluge društvo s ograničenom odgovornošću</item>
      <item>GRADING PROJEKT društvo s ograničenom odgovornošću za projektiranje, inženjering i usluge</item>
      <item>INTERGRADNJA ŽBUKE d.o.o. za građenje i trgovinu</item>
      <item>RADIĆ &amp; RADIĆ odvjetničko društvo, j.t.d.</item>
      <item>ARHITEKTONSKO-GRAĐEVNI KAMEN, društvo s ograničenom odgovornošću za proizvodnju, graditeljstvo i trgovinu</item>
      <item>KOMIS, d.o.o. za izradu i popravak elektrotehničkih proizvoda, putnička agencija</item>
      <item>MATOVAC d.o.o. za trgovinu i zastupanje "u stečaju"</item>
      <item>TRAGURIUM COMMERCE, d.o.o. za graditeljstvo, trgovinu, cestovni promet, turizam, ugostiteljstvo i usluge</item>
      <item>BASLER OSIGURANJE ZAGREB dioničko društvo za osiguranje</item>
      <item>ELEKTROMETAL dioničko društvo za izvođenje instalatersko montažerskih  radova, proizvodnju vatrootpornih elemenata, distribu</item>
      <item>ALAS-SEGET,  za eksploataciju, preradu i ugradbu kamena i trgovinu,  društvo s ograničenom odgovornošću</item>
      <item>ALAS ZA DOM, društvo s ograničenom odgovornošću, za graditeljstvo, trgovinu i usluge</item>
      <item>VIPnet, društvo s ograničenom odgovornošću za usluge javnih telekomunikacija</item>
      <item>Hrvatski Telekom d.d.</item>
      <item>ĐONE STIL d.o.o. Posušje, Glavna podružnica za građenje - Imotski</item>
      <item>MULTIMODIS d.o.o. za poslovanje nekretninama</item>
      <item>KONTO-EKONOMIC, društvo s ograničenom odgovornošću za knjigovodstvene usluge, trgovinu, export-import i marketing</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MARUNČELA, društvo s ograničenom odgovornošću za trgovinu, ugostiteljstvo i poslovne djelatnosti</item>
      <item>Hrvatske vode, pravna osoba za upravljanje vodama, Vodno područje dalmatinskih slivova</item>
      <item>SIGMA-PROJEKT d.o.o. za graditeljstvo i trgovinu</item>
      <item>BRAĆA JUKIĆ društvo s ograničenom odgovornošću za graditeljstvo, trgovinu i prijevoz</item>
      <item>Hrvatska radiotelevizija</item>
      <item>HEP-Operator distribucijskog sustava d.o.o. ELEKTRODALMACIJA SPLIT, Pogon Trogir</item>
      <item>EXTRAMETAL, d.o.o. za trgovinu i poslovne usluge</item>
      <item>INSTALATER - ZVONE društvo s ograničenom odgovornošću za instalacijske radove i usluge u graditeljstvu</item>
      <item>IVANIŠEVIĆ GRADNJA d.o.o. za gradnju i usluge</item>
      <item>LIM ČARIJA d.o.o. za građevinarstvo, proizvodnju i trgovinu metalnim proizvodima, export-import</item>
      <item>VOKEL društvo s ograničenom odgovornošću za trgovinu i usluge</item>
      <item>Bursting Investments Ltd</item>
      <item>Dafaday Property Services Ltd</item>
      <item>Joseph Isaac Sternlight</item>
      <item>Željko Ostoja</item>
      <item>Ivan Krokar</item>
      <item>ELEKTA-C d.o.o. za trgovinu i usluge</item>
      <item>LAGER d.o.o. za trgovinu i usluge</item>
      <item>ODVJETNIČKO DRUŠTVO BORIĆ &amp; TOŠ društvo s ograničenom odgovornošću</item>
      <item>Odvjetničko društvo ŠIŠKO i partneri, j.t.d.</item>
      <item>Jelena Ćurković Gošović</item>
      <item>RADIĆ &amp; RADIĆ odvjetničko društvo, j.t.d.</item>
      <item>OPĆINSKI SUD U TROGIRU Zemljišno knjižni odjel</item>
      <item>OPĆINSKI GRAĐANSKI SUD U ZAGREBU Zemljišnoknjižni odjel</item>
      <item>HRVATSKA POŠTANSKA BANKA, dioničko društvo</item>
      <item>Ljiljana Poljanić dipl. oec.</item>
      <item>Općinski sud u Splitu</item>
      <item>Danijel Benko</item>
      <item>Porezna uprava Ispostava Trogir</item>
      <item>PRIVREDNA BANKA ZAGREB - DIONIČKO DRUŠTVO</item>
      <item>Općinski  sud Split</item>
      <item>Boris Anić</item>
      <item>Općinski sud u Splitu, SS u Omišu - ZK odjel</item>
      <item>Goran Katura</item>
      <item>ODVJETNIČKO DRUŠTVO BENKO I PARTNERI j.t.d.</item>
      <item>Dušan Koudela</item>
      <item>Općinski sud u Splitu, SS u Solinu - ZK odjel</item>
      <item>Vjekoslav Mladineo</item>
      <item>Općinski sud u Splitu, SS u Supetru - ZK odjel</item>
      <item>Stjepan Čaljkušić</item>
      <item>Općinski sud u Šibeniku - ZK odjel</item>
      <item>Visoki trgovački sud Republike Hrvatske</item>
      <item>Općinski sud u Zagrebu - ZK odjel</item>
      <item>Trgovački sud u Splitu Pisarnica</item>
      <item>ERSTE&amp;STEIERMÄRKISCHE BANKA dioničko društvo</item>
      <item>Trgovački sud Split Računovodstvo</item>
      <item>Darko Medak</item>
      <item>GOLUBIĆ I PARTNERI odvjetničko društvo</item>
      <item>Isaac Sternlight</item>
      <item>Trgovački sud Split Oglasna ploča</item>
      <item>Trgovački sud u Splitu Ovršni odjel</item>
      <item>Vinko Gulišija</item>
      <item>Trgovački sud Split Registarski odjel</item>
      <item>Ivan Mirošević</item>
      <item>Županijsko državno odvjetnišvo u Splitu, Građansko upravni odjel</item>
      <item>OPĆINSKI SUD U SPLITU, Stalna služba u Solinu</item>
      <item>NARODNE NOVINE, dioničko društvo za izdavanje i tiskanje Službenog lista Republike Hrvatske, službenih i drugih obrazaca te </item>
      <item>Heidi Santini</item>
    </derivirana_varijabla>
  </DomainObject.Predmet.SudioniciListNaziv>
  <DomainObject.Predmet.SudioniciListAdressOIB>
    <izvorni_sadrzaj>
      <item>KOUDELA d.o.o. za trgovinu i usluge "u stečaju", OIB 66536340192, Ulica Hrvatskih iseljenika 20,21000 Split</item>
      <item>SINE-ST, za trgovinu i usluge društvo s ograničenom odgovornošću, OIB 13941904349, Kralja Držislava 7,Split</item>
      <item>GRADING PROJEKT društvo s ograničenom odgovornošću za projektiranje, inženjering i usluge, OIB 79472106149, Karamanova 6,Split</item>
      <item>INTERGRADNJA ŽBUKE d.o.o. za građenje i trgovinu, OIB 74497048880, Zoranićeva 61,Solin</item>
      <item>RADIĆ &amp; RADIĆ odvjetničko društvo, j.t.d., OIB 14518464744, Smiljanićeva 2,Split</item>
      <item>ARHITEKTONSKO-GRAĐEVNI KAMEN, društvo s ograničenom odgovornošću za proizvodnju, graditeljstvo i trgovinu, OIB 83054203733, Obala Kralja Tomislava 26,Kaštel Kambelovac</item>
      <item>KOMIS, d.o.o. za izradu i popravak elektrotehničkih proizvoda, putnička agencija, OIB 50754878305, Ivana Pavla II 1 B,Kaštel Sućurac</item>
      <item>MATOVAC d.o.o. za trgovinu i zastupanje "u stečaju", OIB 29693435828, Matije Gupca 1,21230 Omiš</item>
      <item>TRAGURIUM COMMERCE, d.o.o. za graditeljstvo, trgovinu, cestovni promet, turizam, ugostiteljstvo i usluge, OIB 73048586936, Kneza Trpimira 9,Trogir</item>
      <item>BASLER OSIGURANJE ZAGREB dioničko društvo za osiguranje, OIB 59706054982, Radnička cesta 37/b,10000 Zagreb</item>
      <item>ELEKTROMETAL dioničko društvo za izvođenje instalatersko montažerskih  radova, proizvodnju vatrootpornih elemenata, distribu, OIB 45669853088, Ferde Rusana 21,Bjelovar</item>
      <item>ALAS-SEGET,  za eksploataciju, preradu i ugradbu kamena i trgovinu,  društvo s ograničenom odgovornošću, OIB 43392136378, Hrvatske neovisnosti 3,Split</item>
      <item>ALAS ZA DOM, društvo s ograničenom odgovornošću, za graditeljstvo, trgovinu i usluge, OIB 84313389409, Hrvatske neovisnosti 3,Split</item>
      <item>VIPnet, društvo s ograničenom odgovornošću za usluge javnih telekomunikacija, OIB 29524210204, Vrtni put 1,10000 Zagreb</item>
      <item>Hrvatski Telekom d.d., OIB 81793146560, Savska cesta 32,10000 Zagreb</item>
      <item>ĐONE STIL d.o.o. Posušje, Glavna podružnica za građenje - Imotski, OIB 53750070104, Bruna Bušića b.b.,Imotski</item>
      <item>MULTIMODIS d.o.o. za poslovanje nekretninama, OIB 82580684752, Franje Tuđmana 926/A,Kaštel Stari</item>
      <item>KONTO-EKONOMIC, društvo s ograničenom odgovornošću za knjigovodstvene usluge, trgovinu, export-import i marketing, OIB 22958961054, Dubrovačka 47,Split</item>
      <item>INSTALACIJE ĆAVAR d.o.o. za izvođenje instalacijskih radova, OIB 55368431099, Antuna Šoljana 1 A,10000 Zagreb</item>
      <item>VODOVOD I KANALIZACIJA, društvo s ograničenom odgovornošću za vodoopskrbu, odvodnju i pročišćavanje otpadnih voda, OIB 56826138353, Biokovska 3,Split</item>
      <item>PROPLIN d.o.o. za proizvodnju i trgovinu ukapljenim naftnim plinom, OIB 69737351025, Savska cesta 41/II,10000 Zagreb</item>
      <item>PIEL d.o.o. za usluge, građevinarstvo i trgovinu, OIB 76120956111, Junija Palmotića 6,Split</item>
      <item>KONSTRUKTOR-INŽENJERING dioničko društvo za graditeljstvo, OIB 81356391287, Svačićeva 4,Split</item>
      <item>MARUNČELA, društvo s ograničenom odgovornošću za trgovinu, ugostiteljstvo i poslovne djelatnosti, OIB 76787877791, Četvrt Ž- Dražojevića 9,21310 Omiš</item>
      <item>Hrvatske vode, pravna osoba za upravljanje vodama, Vodno područje dalmatinskih slivova, OIB 28921383001, Grada Vukovara 220,10000 Zagreb</item>
      <item>SIGMA-PROJEKT d.o.o. za graditeljstvo i trgovinu, OIB 47134780158, Put Plokita 51,Split</item>
      <item>BRAĆA JUKIĆ društvo s ograničenom odgovornošću za graditeljstvo, trgovinu i prijevoz, OIB 65241385370, Lukoranska 44,10000 Zagreb</item>
      <item>Hrvatska radiotelevizija, OIB 68419124305, Prisavlje 3,10000 Zagreb</item>
      <item>HEP-Operator distribucijskog sustava d.o.o. ELEKTRODALMACIJA SPLIT, Pogon Trogir, OIB 46830600751, 21220 Trogir</item>
      <item>EXTRAMETAL, d.o.o. za trgovinu i poslovne usluge, OIB 78288512715, Vrlička 58/1,Sinj</item>
      <item>INSTALATER - ZVONE društvo s ograničenom odgovornošću za instalacijske radove i usluge u graditeljstvu, OIB 90976337055, Gornja Vala 64,Drvenik</item>
      <item>IVANIŠEVIĆ GRADNJA d.o.o. za gradnju i usluge, OIB 88754036728, Kila 37,21000 Split</item>
      <item>LIM ČARIJA d.o.o. za građevinarstvo, proizvodnju i trgovinu metalnim proizvodima, export-import, OIB 49184832657, Rimski Put 77,Seget Donji</item>
      <item>VOKEL društvo s ograničenom odgovornošću za trgovinu i usluge, OIB 48626798291, Glavina Donja</item>
      <item>Bursting Investments Ltd, OIB 27939326060, Regent Street 35 A,City Beliize</item>
      <item>Dafaday Property Services Ltd, OIB 45978552286, High Road Wembley, HA9 6AX,Middx</item>
      <item>Joseph Isaac Sternlight, OIB 82288922970, Bridge Lane 104,LONDON</item>
      <item>Željko Ostoja, OIB 76558245792, Gundulićeva 26 a,21000 Split</item>
      <item>Ivan Krokar, OIB 01202541271, Ljudevita Posavskog 2,21000 Split</item>
      <item>ELEKTA-C d.o.o. za trgovinu i usluge, OIB 17708664252, Smiljanićeva 2,21000 Split</item>
      <item>LAGER d.o.o. za trgovinu i usluge, OIB 67362650937, Getaldićeva 24,21000 Split</item>
      <item>ODVJETNIČKO DRUŠTVO BORIĆ &amp; TOŠ društvo s ograničenom odgovornošću, OIB 73065460190, Radnička cesta 34,10000 Zagreb</item>
      <item>Odvjetničko društvo ŠIŠKO i partneri, j.t.d., OIB 20314590488, Lovretska 1,Split</item>
      <item>Jelena Ćurković Gošović, Trg Hrvatske bratske zajednice 2/III,21000 Split</item>
      <item>RADIĆ &amp; RADIĆ odvjetničko društvo, j.t.d., OIB 14518464744, Smiljanićeva 2,Split</item>
      <item>OPĆINSKI SUD U TROGIRU Zemljišno knjižni odjel, OIB 43584763981, Obala bana Berislavića 1,21220 Trogir</item>
      <item>OPĆINSKI GRAĐANSKI SUD U ZAGREBU Zemljišnoknjižni odjel, OIB 01252163117, Ulica Hrvatske bratske zajednice bb,10000 Zagreb</item>
      <item>HRVATSKA POŠTANSKA BANKA, dioničko društvo, OIB 87939104217, Jurišićeva 4,10000 Zagreb</item>
      <item>Ljiljana Poljanić dipl. oec., OIB 73648398828, Vinkovačka 25,21000 Split</item>
      <item>Općinski sud u Splitu, OIB 61980608934, Ex Vojarna Sveti Križ,Dračevac</item>
      <item>Danijel Benko, Perinjska 38,10000 Zagreb</item>
      <item>Porezna uprava Ispostava Trogir, OIB 18683136487, Blaža Jurja Trogiranina 1,21220 Trogir</item>
      <item>PRIVREDNA BANKA ZAGREB - DIONIČKO DRUŠTVO, OIB 02535697732, Radnička cesta 50,10000 Zagreb</item>
      <item>Općinski  sud Split, OIB 61980608934, Dračevac,21000 Split</item>
      <item>Boris Anić, Lovretska 14/I,21000 Split</item>
      <item>Općinski sud u Splitu, SS u Omišu - ZK odjel, Trg Kralja Tomislava 5,21310 Omiš</item>
      <item>Goran Katura, OIB 16996972317, Domovinskog rata 26/III,21000 Split</item>
      <item>ODVJETNIČKO DRUŠTVO BENKO I PARTNERI j.t.d., OIB 50100541408, Trg Petra Svačića 6,10000 Zagreb</item>
      <item>Dušan Koudela, Kašeline 3,21215 Kaštel Lukšić</item>
      <item>Općinski sud u Splitu, SS u Solinu - ZK odjel, Kralja Zvonimira 75,21210 Solin</item>
      <item>Vjekoslav Mladineo, OIB 86315846552, Kneza Lj. Posavskog 17,21000 Split</item>
      <item>Općinski sud u Splitu, SS u Supetru - ZK odjel, Hrvatskih velikana 6,21400 Supetar</item>
      <item>Stjepan Čaljkušić, OIB 06283498942, Put Starog Sela 54,21311 Podstrana</item>
      <item>Općinski sud u Šibeniku - ZK odjel, S. Radića 81,22000 Šibenik</item>
      <item>Visoki trgovački sud Republike Hrvatske, OIB 97349366519,  Berislavićeva 11,10000 Zagreb</item>
      <item>Općinski sud u Zagrebu - ZK odjel, Ulica grada Vukovara 84,10000 Zagreb</item>
      <item>Trgovački sud u Splitu Pisarnica, OIB 30842297926, Sukoišanska 6,21000 Split</item>
      <item>ERSTE&amp;STEIERMÄRKISCHE BANKA dioničko društvo, OIB 23057039320, Jadranski Trg 3/a,Rijeka</item>
      <item>Trgovački sud Split Računovodstvo, OIB 30842297926, Sukoišanska 6,21000 Split</item>
      <item>Darko Medak, Kneza Ljudevita Posavskog 12,Split</item>
      <item>GOLUBIĆ I PARTNERI odvjetničko društvo, OIB 33787960971, Amruševa 13,10000 Zagreb</item>
      <item>Isaac Sternlight, Hrvatskih iseljenika 20,21000 Split</item>
      <item>Trgovački sud Split Oglasna ploča, OIB 30842297926, Sukoišanska 6,21000 Split</item>
      <item>Trgovački sud u Splitu Ovršni odjel, OIB 30842297926, Sukoišanska 6,21000 Split</item>
      <item>Vinko Gulišija, Hrvatske Mornarice 16/I,21000 Split</item>
      <item>Trgovački sud Split Registarski odjel, OIB 30842297926, Sukoišanska 6,21000 Split</item>
      <item>Ivan Mirošević, Gundulićeva 26 a,21000 Split</item>
      <item>Županijsko državno odvjetnišvo u Splitu, Građansko upravni odjel, OIB 70793241859, Gundulićeva 29 a,21000 Split</item>
      <item>OPĆINSKI SUD U SPLITU, Stalna služba u Solinu, OIB 61980608934, Kralja Zvonimira 75,21210 Solin</item>
      <item>NARODNE NOVINE, dioničko društvo za izdavanje i tiskanje Službenog lista Republike Hrvatske, službenih i drugih obrazaca te , OIB 64546066176, Savski Gaj XIII. put 6,10000 Zagreb</item>
      <item>Heidi Santini, Vlaška  62,10000 Zagreb</item>
    </izvorni_sadrzaj>
    <derivirana_varijabla naziv="DomainObject.Predmet.SudioniciListAdressOIB_1">
      <item>KOUDELA d.o.o. za trgovinu i usluge "u stečaju", OIB 66536340192, Ulica Hrvatskih iseljenika 20,21000 Split</item>
      <item>SINE-ST, za trgovinu i usluge društvo s ograničenom odgovornošću, OIB 13941904349, Kralja Držislava 7,Split</item>
      <item>GRADING PROJEKT društvo s ograničenom odgovornošću za projektiranje, inženjering i usluge, OIB 79472106149, Karamanova 6,Split</item>
      <item>INTERGRADNJA ŽBUKE d.o.o. za građenje i trgovinu, OIB 74497048880, Zoranićeva 61,Solin</item>
      <item>RADIĆ &amp; RADIĆ odvjetničko društvo, j.t.d., OIB 14518464744, Smiljanićeva 2,Split</item>
      <item>ARHITEKTONSKO-GRAĐEVNI KAMEN, društvo s ograničenom odgovornošću za proizvodnju, graditeljstvo i trgovinu, OIB 83054203733, Obala Kralja Tomislava 26,Kaštel Kambelovac</item>
      <item>KOMIS, d.o.o. za izradu i popravak elektrotehničkih proizvoda, putnička agencija, OIB 50754878305, Ivana Pavla II 1 B,Kaštel Sućurac</item>
      <item>MATOVAC d.o.o. za trgovinu i zastupanje "u stečaju", OIB 29693435828, Matije Gupca 1,21230 Omiš</item>
      <item>TRAGURIUM COMMERCE, d.o.o. za graditeljstvo, trgovinu, cestovni promet, turizam, ugostiteljstvo i usluge, OIB 73048586936, Kneza Trpimira 9,Trogir</item>
      <item>BASLER OSIGURANJE ZAGREB dioničko društvo za osiguranje, OIB 59706054982, Radnička cesta 37/b,10000 Zagreb</item>
      <item>ELEKTROMETAL dioničko društvo za izvođenje instalatersko montažerskih  radova, proizvodnju vatrootpornih elemenata, distribu, OIB 45669853088, Ferde Rusana 21,Bjelovar</item>
      <item>ALAS-SEGET,  za eksploataciju, preradu i ugradbu kamena i trgovinu,  društvo s ograničenom odgovornošću, OIB 43392136378, Hrvatske neovisnosti 3,Split</item>
      <item>ALAS ZA DOM, društvo s ograničenom odgovornošću, za graditeljstvo, trgovinu i usluge, OIB 84313389409, Hrvatske neovisnosti 3,Split</item>
      <item>VIPnet, društvo s ograničenom odgovornošću za usluge javnih telekomunikacija, OIB 29524210204, Vrtni put 1,10000 Zagreb</item>
      <item>Hrvatski Telekom d.d., OIB 81793146560, Savska cesta 32,10000 Zagreb</item>
      <item>ĐONE STIL d.o.o. Posušje, Glavna podružnica za građenje - Imotski, OIB 53750070104, Bruna Bušića b.b.,Imotski</item>
      <item>MULTIMODIS d.o.o. za poslovanje nekretninama, OIB 82580684752, Franje Tuđmana 926/A,Kaštel Stari</item>
      <item>KONTO-EKONOMIC, društvo s ograničenom odgovornošću za knjigovodstvene usluge, trgovinu, export-import i marketing, OIB 22958961054, Dubrovačka 47,Split</item>
      <item>INSTALACIJE ĆAVAR d.o.o. za izvođenje instalacijskih radova, OIB 55368431099, Antuna Šoljana 1 A,10000 Zagreb</item>
      <item>VODOVOD I KANALIZACIJA, društvo s ograničenom odgovornošću za vodoopskrbu, odvodnju i pročišćavanje otpadnih voda, OIB 56826138353, Biokovska 3,Split</item>
      <item>PROPLIN d.o.o. za proizvodnju i trgovinu ukapljenim naftnim plinom, OIB 69737351025, Savska cesta 41/II,10000 Zagreb</item>
      <item>PIEL d.o.o. za usluge, građevinarstvo i trgovinu, OIB 76120956111, Junija Palmotića 6,Split</item>
      <item>KONSTRUKTOR-INŽENJERING dioničko društvo za graditeljstvo, OIB 81356391287, Svačićeva 4,Split</item>
      <item>MARUNČELA, društvo s ograničenom odgovornošću za trgovinu, ugostiteljstvo i poslovne djelatnosti, OIB 76787877791, Četvrt Ž- Dražojevića 9,21310 Omiš</item>
      <item>Hrvatske vode, pravna osoba za upravljanje vodama, Vodno područje dalmatinskih slivova, OIB 28921383001, Grada Vukovara 220,10000 Zagreb</item>
      <item>SIGMA-PROJEKT d.o.o. za graditeljstvo i trgovinu, OIB 47134780158, Put Plokita 51,Split</item>
      <item>BRAĆA JUKIĆ društvo s ograničenom odgovornošću za graditeljstvo, trgovinu i prijevoz, OIB 65241385370, Lukoranska 44,10000 Zagreb</item>
      <item>Hrvatska radiotelevizija, OIB 68419124305, Prisavlje 3,10000 Zagreb</item>
      <item>HEP-Operator distribucijskog sustava d.o.o. ELEKTRODALMACIJA SPLIT, Pogon Trogir, OIB 46830600751, 21220 Trogir</item>
      <item>EXTRAMETAL, d.o.o. za trgovinu i poslovne usluge, OIB 78288512715, Vrlička 58/1,Sinj</item>
      <item>INSTALATER - ZVONE društvo s ograničenom odgovornošću za instalacijske radove i usluge u graditeljstvu, OIB 90976337055, Gornja Vala 64,Drvenik</item>
      <item>IVANIŠEVIĆ GRADNJA d.o.o. za gradnju i usluge, OIB 88754036728, Kila 37,21000 Split</item>
      <item>LIM ČARIJA d.o.o. za građevinarstvo, proizvodnju i trgovinu metalnim proizvodima, export-import, OIB 49184832657, Rimski Put 77,Seget Donji</item>
      <item>VOKEL društvo s ograničenom odgovornošću za trgovinu i usluge, OIB 48626798291, Glavina Donja</item>
      <item>Bursting Investments Ltd, OIB 27939326060, Regent Street 35 A,City Beliize</item>
      <item>Dafaday Property Services Ltd, OIB 45978552286, High Road Wembley, HA9 6AX,Middx</item>
      <item>Joseph Isaac Sternlight, OIB 82288922970, Bridge Lane 104,LONDON</item>
      <item>Željko Ostoja, OIB 76558245792, Gundulićeva 26 a,21000 Split</item>
      <item>Ivan Krokar, OIB 01202541271, Ljudevita Posavskog 2,21000 Split</item>
      <item>ELEKTA-C d.o.o. za trgovinu i usluge, OIB 17708664252, Smiljanićeva 2,21000 Split</item>
      <item>LAGER d.o.o. za trgovinu i usluge, OIB 67362650937, Getaldićeva 24,21000 Split</item>
      <item>ODVJETNIČKO DRUŠTVO BORIĆ &amp; TOŠ društvo s ograničenom odgovornošću, OIB 73065460190, Radnička cesta 34,10000 Zagreb</item>
      <item>Odvjetničko društvo ŠIŠKO i partneri, j.t.d., OIB 20314590488, Lovretska 1,Split</item>
      <item>Jelena Ćurković Gošović, Trg Hrvatske bratske zajednice 2/III,21000 Split</item>
      <item>RADIĆ &amp; RADIĆ odvjetničko društvo, j.t.d., OIB 14518464744, Smiljanićeva 2,Split</item>
      <item>OPĆINSKI SUD U TROGIRU Zemljišno knjižni odjel, OIB 43584763981, Obala bana Berislavića 1,21220 Trogir</item>
      <item>OPĆINSKI GRAĐANSKI SUD U ZAGREBU Zemljišnoknjižni odjel, OIB 01252163117, Ulica Hrvatske bratske zajednice bb,10000 Zagreb</item>
      <item>HRVATSKA POŠTANSKA BANKA, dioničko društvo, OIB 87939104217, Jurišićeva 4,10000 Zagreb</item>
      <item>Ljiljana Poljanić dipl. oec., OIB 73648398828, Vinkovačka 25,21000 Split</item>
      <item>Općinski sud u Splitu, OIB 61980608934, Ex Vojarna Sveti Križ,Dračevac</item>
      <item>Danijel Benko, Perinjska 38,10000 Zagreb</item>
      <item>Porezna uprava Ispostava Trogir, OIB 18683136487, Blaža Jurja Trogiranina 1,21220 Trogir</item>
      <item>PRIVREDNA BANKA ZAGREB - DIONIČKO DRUŠTVO, OIB 02535697732, Radnička cesta 50,10000 Zagreb</item>
      <item>Općinski  sud Split, OIB 61980608934, Dračevac,21000 Split</item>
      <item>Boris Anić, Lovretska 14/I,21000 Split</item>
      <item>Općinski sud u Splitu, SS u Omišu - ZK odjel, Trg Kralja Tomislava 5,21310 Omiš</item>
      <item>Goran Katura, OIB 16996972317, Domovinskog rata 26/III,21000 Split</item>
      <item>ODVJETNIČKO DRUŠTVO BENKO I PARTNERI j.t.d., OIB 50100541408, Trg Petra Svačića 6,10000 Zagreb</item>
      <item>Dušan Koudela, Kašeline 3,21215 Kaštel Lukšić</item>
      <item>Općinski sud u Splitu, SS u Solinu - ZK odjel, Kralja Zvonimira 75,21210 Solin</item>
      <item>Vjekoslav Mladineo, OIB 86315846552, Kneza Lj. Posavskog 17,21000 Split</item>
      <item>Općinski sud u Splitu, SS u Supetru - ZK odjel, Hrvatskih velikana 6,21400 Supetar</item>
      <item>Stjepan Čaljkušić, OIB 06283498942, Put Starog Sela 54,21311 Podstrana</item>
      <item>Općinski sud u Šibeniku - ZK odjel, S. Radića 81,22000 Šibenik</item>
      <item>Visoki trgovački sud Republike Hrvatske, OIB 97349366519,  Berislavićeva 11,10000 Zagreb</item>
      <item>Općinski sud u Zagrebu - ZK odjel, Ulica grada Vukovara 84,10000 Zagreb</item>
      <item>Trgovački sud u Splitu Pisarnica, OIB 30842297926, Sukoišanska 6,21000 Split</item>
      <item>ERSTE&amp;STEIERMÄRKISCHE BANKA dioničko društvo, OIB 23057039320, Jadranski Trg 3/a,Rijeka</item>
      <item>Trgovački sud Split Računovodstvo, OIB 30842297926, Sukoišanska 6,21000 Split</item>
      <item>Darko Medak, Kneza Ljudevita Posavskog 12,Split</item>
      <item>GOLUBIĆ I PARTNERI odvjetničko društvo, OIB 33787960971, Amruševa 13,10000 Zagreb</item>
      <item>Isaac Sternlight, Hrvatskih iseljenika 20,21000 Split</item>
      <item>Trgovački sud Split Oglasna ploča, OIB 30842297926, Sukoišanska 6,21000 Split</item>
      <item>Trgovački sud u Splitu Ovršni odjel, OIB 30842297926, Sukoišanska 6,21000 Split</item>
      <item>Vinko Gulišija, Hrvatske Mornarice 16/I,21000 Split</item>
      <item>Trgovački sud Split Registarski odjel, OIB 30842297926, Sukoišanska 6,21000 Split</item>
      <item>Ivan Mirošević, Gundulićeva 26 a,21000 Split</item>
      <item>Županijsko državno odvjetnišvo u Splitu, Građansko upravni odjel, OIB 70793241859, Gundulićeva 29 a,21000 Split</item>
      <item>OPĆINSKI SUD U SPLITU, Stalna služba u Solinu, OIB 61980608934, Kralja Zvonimira 75,21210 Solin</item>
      <item>NARODNE NOVINE, dioničko društvo za izdavanje i tiskanje Službenog lista Republike Hrvatske, službenih i drugih obrazaca te , OIB 64546066176, Savski Gaj XIII. put 6,10000 Zagreb</item>
      <item>Heidi Santini, Vlaška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66536340192</item>
      <item>, OIB 13941904349</item>
      <item>, OIB 79472106149</item>
      <item>, OIB 74497048880</item>
      <item>, OIB 14518464744</item>
      <item>, OIB 83054203733</item>
      <item>, OIB 50754878305</item>
      <item>, OIB 29693435828</item>
      <item>, OIB 73048586936</item>
      <item>, OIB 59706054982</item>
      <item>, OIB 45669853088</item>
      <item>, OIB 43392136378</item>
      <item>, OIB 84313389409</item>
      <item>, OIB 29524210204</item>
      <item>, OIB 81793146560</item>
      <item>, OIB 53750070104</item>
      <item>, OIB 82580684752</item>
      <item>, OIB 22958961054</item>
      <item>, OIB 55368431099</item>
      <item>, OIB 56826138353</item>
      <item>, OIB 69737351025</item>
      <item>, OIB 76120956111</item>
      <item>, OIB 81356391287</item>
      <item>, OIB 76787877791</item>
      <item>, OIB 28921383001</item>
      <item>, OIB 47134780158</item>
      <item>, OIB 65241385370</item>
      <item>, OIB 68419124305</item>
      <item>, OIB 46830600751</item>
      <item>, OIB 78288512715</item>
      <item>, OIB 90976337055</item>
      <item>, OIB 88754036728</item>
      <item>, OIB 49184832657</item>
      <item>, OIB 48626798291</item>
      <item>, OIB 27939326060</item>
      <item>, OIB 45978552286</item>
      <item>, OIB 82288922970</item>
      <item>, OIB 76558245792</item>
      <item>, OIB 01202541271</item>
      <item>, OIB 17708664252</item>
      <item>, OIB 67362650937</item>
      <item>, OIB 73065460190</item>
      <item>, OIB 20314590488</item>
      <item>, OIB null</item>
      <item>, OIB 14518464744</item>
      <item>, OIB 43584763981</item>
      <item>, OIB 01252163117</item>
      <item>, OIB 87939104217</item>
      <item>, OIB 73648398828</item>
      <item>, OIB 61980608934</item>
      <item>, OIB null</item>
      <item>, OIB 18683136487</item>
      <item>, OIB 02535697732</item>
      <item>, OIB 61980608934</item>
      <item>, OIB null</item>
      <item>, OIB null</item>
      <item>, OIB 16996972317</item>
      <item>, OIB 50100541408</item>
      <item>, OIB null</item>
      <item>, OIB null</item>
      <item>, OIB 86315846552</item>
      <item>, OIB null</item>
      <item>, OIB 06283498942</item>
      <item>, OIB null</item>
      <item>, OIB 97349366519</item>
      <item>, OIB null</item>
      <item>, OIB 30842297926</item>
      <item>, OIB 23057039320</item>
      <item>, OIB 30842297926</item>
      <item>, OIB null</item>
      <item>, OIB 33787960971</item>
      <item>, OIB null</item>
      <item>, OIB 30842297926</item>
      <item>, OIB 30842297926</item>
      <item>, OIB null</item>
      <item>, OIB 30842297926</item>
      <item>, OIB null</item>
      <item>, OIB 70793241859</item>
      <item>, OIB 61980608934</item>
      <item>, OIB 64546066176</item>
      <item>, OIB null</item>
    </izvorni_sadrzaj>
    <derivirana_varijabla naziv="DomainObject.Predmet.SudioniciListNazivOIB_1">
      <item>, OIB 66536340192</item>
      <item>, OIB 13941904349</item>
      <item>, OIB 79472106149</item>
      <item>, OIB 74497048880</item>
      <item>, OIB 14518464744</item>
      <item>, OIB 83054203733</item>
      <item>, OIB 50754878305</item>
      <item>, OIB 29693435828</item>
      <item>, OIB 73048586936</item>
      <item>, OIB 59706054982</item>
      <item>, OIB 45669853088</item>
      <item>, OIB 43392136378</item>
      <item>, OIB 84313389409</item>
      <item>, OIB 29524210204</item>
      <item>, OIB 81793146560</item>
      <item>, OIB 53750070104</item>
      <item>, OIB 82580684752</item>
      <item>, OIB 22958961054</item>
      <item>, OIB 55368431099</item>
      <item>, OIB 56826138353</item>
      <item>, OIB 69737351025</item>
      <item>, OIB 76120956111</item>
      <item>, OIB 81356391287</item>
      <item>, OIB 76787877791</item>
      <item>, OIB 28921383001</item>
      <item>, OIB 47134780158</item>
      <item>, OIB 65241385370</item>
      <item>, OIB 68419124305</item>
      <item>, OIB 46830600751</item>
      <item>, OIB 78288512715</item>
      <item>, OIB 90976337055</item>
      <item>, OIB 88754036728</item>
      <item>, OIB 49184832657</item>
      <item>, OIB 48626798291</item>
      <item>, OIB 27939326060</item>
      <item>, OIB 45978552286</item>
      <item>, OIB 82288922970</item>
      <item>, OIB 76558245792</item>
      <item>, OIB 01202541271</item>
      <item>, OIB 17708664252</item>
      <item>, OIB 67362650937</item>
      <item>, OIB 73065460190</item>
      <item>, OIB 20314590488</item>
      <item>, OIB null</item>
      <item>, OIB 14518464744</item>
      <item>, OIB 43584763981</item>
      <item>, OIB 01252163117</item>
      <item>, OIB 87939104217</item>
      <item>, OIB 73648398828</item>
      <item>, OIB 61980608934</item>
      <item>, OIB null</item>
      <item>, OIB 18683136487</item>
      <item>, OIB 02535697732</item>
      <item>, OIB 61980608934</item>
      <item>, OIB null</item>
      <item>, OIB null</item>
      <item>, OIB 16996972317</item>
      <item>, OIB 50100541408</item>
      <item>, OIB null</item>
      <item>, OIB null</item>
      <item>, OIB 86315846552</item>
      <item>, OIB null</item>
      <item>, OIB 06283498942</item>
      <item>, OIB null</item>
      <item>, OIB 97349366519</item>
      <item>, OIB null</item>
      <item>, OIB 30842297926</item>
      <item>, OIB 23057039320</item>
      <item>, OIB 30842297926</item>
      <item>, OIB null</item>
      <item>, OIB 33787960971</item>
      <item>, OIB null</item>
      <item>, OIB 30842297926</item>
      <item>, OIB 30842297926</item>
      <item>, OIB null</item>
      <item>, OIB 30842297926</item>
      <item>, OIB null</item>
      <item>, OIB 70793241859</item>
      <item>, OIB 61980608934</item>
      <item>, OIB 64546066176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A9FEC0-4538-40F2-8CFD-DB713E2424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properties:Pages>
  <properties:Words>260</properties:Words>
  <properties:Characters>1378</properties:Characters>
  <properties:Lines>38</properties:Lines>
  <properties:Paragraphs>21</properties:Paragraphs>
  <properties:TotalTime>20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2</vt:i4>
      </vt:variant>
    </vt:vector>
  </properties:HeadingPairs>
  <properties:TitlesOfParts>
    <vt:vector size="4" baseType="lpstr">
      <vt:lpstr>REPUBLIKA HRVATSKA</vt:lpstr>
      <vt:lpstr>REPUBLIKA HRVATSKA</vt:lpstr>
      <vt:lpstr>R J E Š E N J E</vt:lpstr>
      <vt:lpstr>Obrazloženje</vt:lpstr>
    </vt:vector>
  </properties:TitlesOfParts>
  <properties:LinksUpToDate>false</properties:LinksUpToDate>
  <properties:CharactersWithSpaces>1655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2016-03-03T09:33:00Z</dcterms:created>
  <dc:creator>Trgovački sud Split</dc:creator>
  <cp:lastModifiedBy>Ana Golub Gruić</cp:lastModifiedBy>
  <cp:lastPrinted>2016-06-07T10:22:00Z</cp:lastPrinted>
  <dcterms:modified xmlns:xsi="http://www.w3.org/2001/XMLSchema-instance" xsi:type="dcterms:W3CDTF">2016-06-07T10:38:00Z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