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5a4a" w14:paraId="48d5a4a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F4C57">
        <w:rPr>
          <w:color w:val="000000"/>
        </w:rPr>
        <w:t>DM-NAJ d.o.o. Biogradska 2, Split, OIB: 04029685209</w:t>
      </w:r>
      <w:r w:rsidR="005A4641">
        <w:rPr>
          <w:lang w:val="hr-HR"/>
        </w:rPr>
        <w:t xml:space="preserve">, dana </w:t>
      </w:r>
      <w:r w:rsidR="00CA35E0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3F4C57">
        <w:rPr>
          <w:color w:val="000000"/>
        </w:rPr>
        <w:t>DM-NAJ d.o.o. Biogradska 2, Split, OIB: 04029685209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3F4C57">
        <w:rPr>
          <w:lang w:val="hr-HR"/>
        </w:rPr>
        <w:t>21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3F4C57">
        <w:rPr>
          <w:color w:val="000000"/>
        </w:rPr>
        <w:t>DM-NAJ d.o.o. Biogradska 2, Split, OIB: 04029685209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CA35E0">
        <w:rPr>
          <w:lang w:val="hr-HR"/>
        </w:rPr>
        <w:t>,</w:t>
      </w:r>
      <w:r>
        <w:rPr>
          <w:lang w:val="hr-HR"/>
        </w:rPr>
        <w:t xml:space="preserve"> dakle</w:t>
      </w:r>
      <w:r w:rsidR="00CA35E0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A35E0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9A8" w:rsidP="003734BE" w:rsidR="001559A8">
      <w:r>
        <w:separator/>
      </w:r>
    </w:p>
  </w:endnote>
  <w:endnote w:id="0" w:type="continuationSeparator">
    <w:p w:rsidRDefault="001559A8" w:rsidP="003734BE" w:rsidR="00155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9A8" w:rsidP="003734BE" w:rsidR="001559A8">
      <w:r>
        <w:separator/>
      </w:r>
    </w:p>
  </w:footnote>
  <w:footnote w:id="0" w:type="continuationSeparator">
    <w:p w:rsidRDefault="001559A8" w:rsidP="003734BE" w:rsidR="00155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23381" w:rsidRPr="00323381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3F4C57">
      <w:t>239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3F4C57">
      <w:t>239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559A8"/>
    <w:rsid w:val="00160774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23381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A35E0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E14AE2"/>
    <w:rsid w:val="00E47FD1"/>
    <w:rsid w:val="00E907BF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 - NAJ d.o.o. za zastupanje i posredovanje u osiguranju</izvorni_sadrzaj>
    <derivirana_varijabla naziv="DomainObject.Predmet.ProtustrankaFormated_1">  DM - NAJ d.o.o. za zastupanje i posredovanje u osiguranju</derivirana_varijabla>
  </DomainObject.Predmet.ProtustrankaFormated>
  <DomainObject.Predmet.ProtustrankaFormatedOIB>
    <izvorni_sadrzaj>  DM - NAJ d.o.o. za zastupanje i posredovanje u osiguranju, OIB 04029685209</izvorni_sadrzaj>
    <derivirana_varijabla naziv="DomainObject.Predmet.ProtustrankaFormatedOIB_1">  DM - NAJ d.o.o. za zastupanje i posredovanje u osiguranju, OIB 04029685209</derivirana_varijabla>
  </DomainObject.Predmet.ProtustrankaFormatedOIB>
  <DomainObject.Predmet.ProtustrankaFormatedWithAdress>
    <izvorni_sadrzaj> DM - NAJ d.o.o. za zastupanje i posredovanje u osiguranju, Biogradska 2, 21000 Split</izvorni_sadrzaj>
    <derivirana_varijabla naziv="DomainObject.Predmet.ProtustrankaFormatedWithAdress_1"> DM - NAJ d.o.o. za zastupanje i posredovanje u osiguranju, Biogradska 2, 21000 Split</derivirana_varijabla>
  </DomainObject.Predmet.ProtustrankaFormatedWithAdress>
  <DomainObject.Predmet.ProtustrankaFormatedWithAdressOIB>
    <izvorni_sadrzaj> DM - NAJ d.o.o. za zastupanje i posredovanje u osiguranju, OIB 04029685209, Biogradska 2, 21000 Split</izvorni_sadrzaj>
    <derivirana_varijabla naziv="DomainObject.Predmet.ProtustrankaFormatedWithAdressOIB_1"> DM - NAJ d.o.o. za zastupanje i posredovanje u osiguranju, OIB 04029685209, Biogradska 2, 21000 Split</derivirana_varijabla>
  </DomainObject.Predmet.ProtustrankaFormatedWithAdressOIB>
  <DomainObject.Predmet.ProtustrankaWithAdress>
    <izvorni_sadrzaj>DM - NAJ d.o.o. za zastupanje i posredovanje u osiguranju Biogradska 2, 21000 Split</izvorni_sadrzaj>
    <derivirana_varijabla naziv="DomainObject.Predmet.ProtustrankaWithAdress_1">DM - NAJ d.o.o. za zastupanje i posredovanje u osiguranju Biogradska 2, 21000 Split</derivirana_varijabla>
  </DomainObject.Predmet.ProtustrankaWithAdress>
  <DomainObject.Predmet.ProtustrankaWithAdressOIB>
    <izvorni_sadrzaj>DM - NAJ d.o.o. za zastupanje i posredovanje u osiguranju, OIB 04029685209, Biogradska 2, 21000 Split</izvorni_sadrzaj>
    <derivirana_varijabla naziv="DomainObject.Predmet.ProtustrankaWithAdressOIB_1">DM - NAJ d.o.o. za zastupanje i posredovanje u osiguranju, OIB 04029685209, Biogradska 2, 21000 Split</derivirana_varijabla>
  </DomainObject.Predmet.ProtustrankaWithAdressOIB>
  <DomainObject.Predmet.ProtustrankaNazivFormated>
    <izvorni_sadrzaj>DM - NAJ d.o.o. za zastupanje i posredovanje u osiguranju</izvorni_sadrzaj>
    <derivirana_varijabla naziv="DomainObject.Predmet.ProtustrankaNazivFormated_1">DM - NAJ d.o.o. za zastupanje i posredovanje u osiguranju</derivirana_varijabla>
  </DomainObject.Predmet.ProtustrankaNazivFormated>
  <DomainObject.Predmet.ProtustrankaNazivFormatedOIB>
    <izvorni_sadrzaj>DM - NAJ d.o.o. za zastupanje i posredovanje u osiguranju, OIB 04029685209</izvorni_sadrzaj>
    <derivirana_varijabla naziv="DomainObject.Predmet.ProtustrankaNazivFormatedOIB_1">DM - NAJ d.o.o. za zastupanje i posredovanje u osiguranju, OIB 04029685209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22156.03</izvorni_sadrzaj>
    <derivirana_varijabla naziv="DomainObject.Predmet.TrenutnaVrijednost_1">22156.03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DM - NAJ d.o.o. za zastupanje i posredovanje u osiguranju</item>
    </izvorni_sadrzaj>
    <derivirana_varijabla naziv="DomainObject.Predmet.ProtuStrankaListFormated_1">
      <item>DM - NAJ d.o.o. za zastupanje i posredovanje u osiguranju</item>
    </derivirana_varijabla>
  </DomainObject.Predmet.ProtuStrankaListFormated>
  <DomainObject.Predmet.ProtuStrankaListFormatedOIB>
    <izvorni_sadrzaj>
      <item>DM - NAJ d.o.o. za zastupanje i posredovanje u osiguranju, OIB 04029685209</item>
    </izvorni_sadrzaj>
    <derivirana_varijabla naziv="DomainObject.Predmet.ProtuStrankaListFormatedOIB_1">
      <item>DM - NAJ d.o.o. za zastupanje i posredovanje u osiguranju, OIB 04029685209</item>
    </derivirana_varijabla>
  </DomainObject.Predmet.ProtuStrankaListFormatedOIB>
  <DomainObject.Predmet.ProtuStrankaListFormatedWithAdress>
    <izvorni_sadrzaj>
      <item>DM - NAJ d.o.o. za zastupanje i posredovanje u osiguranju, Biogradska 2, 21000 Split</item>
    </izvorni_sadrzaj>
    <derivirana_varijabla naziv="DomainObject.Predmet.ProtuStrankaListFormatedWithAdress_1">
      <item>DM - NAJ d.o.o. za zastupanje i posredovanje u osiguranju, Biogradska 2, 21000 Split</item>
    </derivirana_varijabla>
  </DomainObject.Predmet.ProtuStrankaListFormatedWithAdress>
  <DomainObject.Predmet.ProtuStrankaListFormatedWithAdressOIB>
    <izvorni_sadrzaj>
      <item>DM - NAJ d.o.o. za zastupanje i posredovanje u osiguranju, OIB 04029685209, Biogradska 2, 21000 Split</item>
    </izvorni_sadrzaj>
    <derivirana_varijabla naziv="DomainObject.Predmet.ProtuStrankaListFormatedWithAdressOIB_1">
      <item>DM - NAJ d.o.o. za zastupanje i posredovanje u osiguranju, OIB 04029685209, Biogradska 2, 21000 Split</item>
    </derivirana_varijabla>
  </DomainObject.Predmet.ProtuStrankaListFormatedWithAdressOIB>
  <DomainObject.Predmet.ProtuStrankaListNazivFormated>
    <izvorni_sadrzaj>
      <item>DM - NAJ d.o.o. za zastupanje i posredovanje u osiguranju</item>
    </izvorni_sadrzaj>
    <derivirana_varijabla naziv="DomainObject.Predmet.ProtuStrankaListNazivFormated_1">
      <item>DM - NAJ d.o.o. za zastupanje i posredovanje u osiguranju</item>
    </derivirana_varijabla>
  </DomainObject.Predmet.ProtuStrankaListNazivFormated>
  <DomainObject.Predmet.ProtuStrankaListNazivFormatedOIB>
    <izvorni_sadrzaj>
      <item>DM - NAJ d.o.o. za zastupanje i posredovanje u osiguranju, OIB 04029685209</item>
    </izvorni_sadrzaj>
    <derivirana_varijabla naziv="DomainObject.Predmet.ProtuStrankaListNazivFormatedOIB_1">
      <item>DM - NAJ d.o.o. za zastupanje i posredovanje u osiguranju, OIB 04029685209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DM - NAJ d.o.o. za zastupanje i posredovanje u osiguranju</izvorni_sadrzaj>
    <derivirana_varijabla naziv="DomainObject.Predmet.ProtustrankaIDrugi_1">DM - NAJ d.o.o. za zastupanje i posredovanje u osiguranju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DM - NAJ d.o.o. za zastupanje i posredovanje u osiguranju, OIB 04029685209, Biogradska 2, 21000 Split</izvorni_sadrzaj>
    <derivirana_varijabla naziv="DomainObject.Predmet.ProtustrankaIDrugiAdressOIB_1">DM - NAJ d.o.o. za zastupanje i posredovanje u osiguranju, OIB 04029685209, Biogradska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DM - NAJ d.o.o. za zastupanje i posredovanje u osiguranju</item>
    </izvorni_sadrzaj>
    <derivirana_varijabla naziv="DomainObject.Predmet.SudioniciListNaziv_1">
      <item>FINA SPLIT</item>
      <item>DM - NAJ d.o.o. za zastupanje i posredovanje u osiguranju</item>
    </derivirana_varijabla>
  </DomainObject.Predmet.SudioniciListNaziv>
  <DomainObject.Predmet.SudioniciListAdressOIB>
    <izvorni_sadrzaj>
      <item>FINA SPLIT, Mažuranićevo šetalište 24 b,21000 Split</item>
      <item>DM - NAJ d.o.o. za zastupanje i posredovanje u osiguranju, OIB 04029685209, Biogradska 2,21000 Split</item>
    </izvorni_sadrzaj>
    <derivirana_varijabla naziv="DomainObject.Predmet.SudioniciListAdressOIB_1">
      <item>FINA SPLIT, Mažuranićevo šetalište 24 b,21000 Split</item>
      <item>DM - NAJ d.o.o. za zastupanje i posredovanje u osiguranju, OIB 04029685209, Biogradska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04029685209</item>
    </izvorni_sadrzaj>
    <derivirana_varijabla naziv="DomainObject.Predmet.SudioniciListNazivOIB_1">
      <item>, OIB null</item>
      <item>, OIB 04029685209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81C6E-E3D2-4B9B-97A5-59604107C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729</properties:Words>
  <properties:Characters>3891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2015-12-21T11:01:00Z</dcterms:created>
  <dc:creator>wsadmin</dc:creator>
  <cp:lastModifiedBy>Katarina Mikulić</cp:lastModifiedBy>
  <cp:lastPrinted>2015-12-22T08:09:00Z</cp:lastPrinted>
  <dcterms:modified xmlns:xsi="http://www.w3.org/2001/XMLSchema-instance" xsi:type="dcterms:W3CDTF">2016-01-04T13:08:00Z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