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471a" w14:paraId="76a471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A14486">
        <w:rPr>
          <w:lang w:val="hr-HR"/>
        </w:rPr>
        <w:t>HALILOVIĆ – DR</w:t>
      </w:r>
      <w:r w:rsidR="00AC38D6">
        <w:rPr>
          <w:lang w:val="hr-HR"/>
        </w:rPr>
        <w:t>AGUN – VUJIČIĆ d.o.o., Makarska</w:t>
      </w:r>
      <w:r w:rsidR="005135F3" w:rsidRPr="00275B05">
        <w:rPr>
          <w:lang w:val="hr-HR"/>
        </w:rPr>
        <w:t xml:space="preserve">, </w:t>
      </w:r>
      <w:r w:rsidR="00AC38D6">
        <w:rPr>
          <w:lang w:val="hr-HR"/>
        </w:rPr>
        <w:t>Zrinsko-</w:t>
      </w:r>
      <w:proofErr w:type="spellStart"/>
      <w:r w:rsidR="00AC38D6">
        <w:rPr>
          <w:lang w:val="hr-HR"/>
        </w:rPr>
        <w:t>Frankopanska</w:t>
      </w:r>
      <w:proofErr w:type="spellEnd"/>
      <w:r w:rsidR="00AC38D6">
        <w:rPr>
          <w:lang w:val="hr-HR"/>
        </w:rPr>
        <w:t xml:space="preserve"> S 7/1, OIB: 59551134516,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8D7C4E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C38D6">
        <w:rPr>
          <w:lang w:val="hr-HR"/>
        </w:rPr>
        <w:t>HALILOVIĆ – DRAGUN – VUJIČIĆ d.o.o., Makarska</w:t>
      </w:r>
      <w:r w:rsidR="00AC38D6" w:rsidRPr="00275B05">
        <w:rPr>
          <w:lang w:val="hr-HR"/>
        </w:rPr>
        <w:t xml:space="preserve">, </w:t>
      </w:r>
      <w:r w:rsidR="00AC38D6">
        <w:rPr>
          <w:lang w:val="hr-HR"/>
        </w:rPr>
        <w:t>Zrinsko-</w:t>
      </w:r>
      <w:proofErr w:type="spellStart"/>
      <w:r w:rsidR="00AC38D6">
        <w:rPr>
          <w:lang w:val="hr-HR"/>
        </w:rPr>
        <w:t>Frankopanska</w:t>
      </w:r>
      <w:proofErr w:type="spellEnd"/>
      <w:r w:rsidR="00AC38D6">
        <w:rPr>
          <w:lang w:val="hr-HR"/>
        </w:rPr>
        <w:t xml:space="preserve"> S 7/1, OIB: 59551134516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8D7C4E">
        <w:rPr>
          <w:color w:themeColor="text1" w:val="000000"/>
          <w:lang w:val="hr-HR"/>
        </w:rPr>
        <w:t>5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A7D43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0A7D43">
        <w:rPr>
          <w:color w:themeColor="text1" w:val="000000"/>
          <w:lang w:val="hr-HR"/>
        </w:rPr>
        <w:t>15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896D97">
        <w:t>Stjepan</w:t>
      </w:r>
      <w:proofErr w:type="spellEnd"/>
      <w:r w:rsidR="00896D97">
        <w:t xml:space="preserve"> </w:t>
      </w:r>
      <w:proofErr w:type="spellStart"/>
      <w:r w:rsidR="00896D97">
        <w:t>Lović</w:t>
      </w:r>
      <w:proofErr w:type="spellEnd"/>
      <w:r w:rsidR="00896D97">
        <w:t xml:space="preserve">, Zagreb, </w:t>
      </w:r>
      <w:proofErr w:type="spellStart"/>
      <w:r w:rsidR="00896D97">
        <w:t>Preradovićeva</w:t>
      </w:r>
      <w:proofErr w:type="spellEnd"/>
      <w:r w:rsidR="00896D97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proofErr w:type="spellStart"/>
      <w:r w:rsidR="008D7C4E" w:rsidRPr="00275B05">
        <w:rPr>
          <w:lang w:val="hr-HR"/>
        </w:rPr>
        <w:t>dužnikom</w:t>
      </w:r>
      <w:proofErr w:type="spellEnd"/>
      <w:r w:rsidR="008D7C4E" w:rsidRPr="00275B05">
        <w:rPr>
          <w:lang w:val="hr-HR"/>
        </w:rPr>
        <w:t xml:space="preserve"> </w:t>
      </w:r>
      <w:r w:rsidR="00AC38D6">
        <w:rPr>
          <w:lang w:val="hr-HR"/>
        </w:rPr>
        <w:t>HALILOVIĆ – DRAGUN – VUJIČIĆ d.o.o., Makarska</w:t>
      </w:r>
      <w:r w:rsidR="00AC38D6" w:rsidRPr="00275B05">
        <w:rPr>
          <w:lang w:val="hr-HR"/>
        </w:rPr>
        <w:t xml:space="preserve">, </w:t>
      </w:r>
      <w:r w:rsidR="00AC38D6">
        <w:rPr>
          <w:lang w:val="hr-HR"/>
        </w:rPr>
        <w:t>Zrinsko-</w:t>
      </w:r>
      <w:proofErr w:type="spellStart"/>
      <w:r w:rsidR="00AC38D6">
        <w:rPr>
          <w:lang w:val="hr-HR"/>
        </w:rPr>
        <w:t>Frankopanska</w:t>
      </w:r>
      <w:proofErr w:type="spellEnd"/>
      <w:r w:rsidR="00AC38D6">
        <w:rPr>
          <w:lang w:val="hr-HR"/>
        </w:rPr>
        <w:t xml:space="preserve"> S 7/1, OIB: 59551134516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proofErr w:type="spellStart"/>
      <w:r w:rsidR="008D7C4E" w:rsidRPr="00275B05">
        <w:rPr>
          <w:lang w:val="hr-HR"/>
        </w:rPr>
        <w:t>dužnikom</w:t>
      </w:r>
      <w:proofErr w:type="spellEnd"/>
      <w:r w:rsidR="008D7C4E" w:rsidRPr="00275B05">
        <w:rPr>
          <w:lang w:val="hr-HR"/>
        </w:rPr>
        <w:t xml:space="preserve"> </w:t>
      </w:r>
      <w:r w:rsidR="00AC38D6">
        <w:rPr>
          <w:lang w:val="hr-HR"/>
        </w:rPr>
        <w:t>HALILOVIĆ – DRAGUN – VUJIČIĆ d.o.o., Makarska</w:t>
      </w:r>
      <w:r w:rsidR="00AC38D6" w:rsidRPr="00275B05">
        <w:rPr>
          <w:lang w:val="hr-HR"/>
        </w:rPr>
        <w:t xml:space="preserve">, </w:t>
      </w:r>
      <w:r w:rsidR="00AC38D6">
        <w:rPr>
          <w:lang w:val="hr-HR"/>
        </w:rPr>
        <w:t>Zrinsko-</w:t>
      </w:r>
      <w:proofErr w:type="spellStart"/>
      <w:r w:rsidR="00AC38D6">
        <w:rPr>
          <w:lang w:val="hr-HR"/>
        </w:rPr>
        <w:t>Frankopanska</w:t>
      </w:r>
      <w:proofErr w:type="spellEnd"/>
      <w:r w:rsidR="00AC38D6">
        <w:rPr>
          <w:lang w:val="hr-HR"/>
        </w:rPr>
        <w:t xml:space="preserve"> S 7/1, OIB: 59551134516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D7C4E">
        <w:rPr>
          <w:lang w:val="hr-HR"/>
        </w:rPr>
        <w:t>2</w:t>
      </w:r>
      <w:r w:rsidR="00AC38D6">
        <w:rPr>
          <w:lang w:val="hr-HR"/>
        </w:rPr>
        <w:t>381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C38D6">
        <w:rPr>
          <w:lang w:val="hr-HR"/>
        </w:rPr>
        <w:t>253.037,00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AC38D6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8D7C4E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14486">
      <w:rPr>
        <w:lang w:val="hr-HR"/>
      </w:rPr>
      <w:t>726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14486">
      <w:rPr>
        <w:lang w:val="hr-HR"/>
      </w:rPr>
      <w:t>726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FFE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D43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96D97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14486"/>
    <w:rsid w:val="00A31ADC"/>
    <w:rsid w:val="00A83CF1"/>
    <w:rsid w:val="00A94035"/>
    <w:rsid w:val="00A97762"/>
    <w:rsid w:val="00AA13B5"/>
    <w:rsid w:val="00AA1815"/>
    <w:rsid w:val="00AA5065"/>
    <w:rsid w:val="00AB2F4E"/>
    <w:rsid w:val="00AC38D6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E5620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St-726/2015</izvorni_sadrzaj>
    <derivirana_varijabla naziv="DomainObject.Predmet.OznakaBroj_1">St-726/2015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HALILOVIĆ - DRAGUN - VUJIČIĆ, društvo s ograničenom odgovornošću za trgovinu i turizam</izvorni_sadrzaj>
    <derivirana_varijabla naziv="DomainObject.Predmet.ProtustrankaFormated_1">  HALILOVIĆ - DRAGUN - VUJIČIĆ, društvo s ograničenom odgovornošću za trgovinu i turizam</derivirana_varijabla>
  </DomainObject.Predmet.ProtustrankaFormated>
  <DomainObject.Predmet.ProtustrankaFormatedOIB>
    <izvorni_sadrzaj>  HALILOVIĆ - DRAGUN - VUJIČIĆ, društvo s ograničenom odgovornošću za trgovinu i turizam, OIB 59551134516</izvorni_sadrzaj>
    <derivirana_varijabla naziv="DomainObject.Predmet.ProtustrankaFormatedOIB_1">  HALILOVIĆ - DRAGUN - VUJIČIĆ, društvo s ograničenom odgovornošću za trgovinu i turizam, OIB 59551134516</derivirana_varijabla>
  </DomainObject.Predmet.ProtustrankaFormatedOIB>
  <DomainObject.Predmet.ProtustrankaFormatedWithAdress>
    <izvorni_sadrzaj> HALILOVIĆ - DRAGUN - VUJIČIĆ, društvo s ograničenom odgovornošću za trgovinu i turizam, Zrinsko-Frankopanska S 71, 21300 Makarska</izvorni_sadrzaj>
    <derivirana_varijabla naziv="DomainObject.Predmet.ProtustrankaFormatedWithAdress_1"> HALILOVIĆ - DRAGUN - VUJIČIĆ, društvo s ograničenom odgovornošću za trgovinu i turizam, Zrinsko-Frankopanska S 71, 21300 Makarska</derivirana_varijabla>
  </DomainObject.Predmet.ProtustrankaFormatedWithAdress>
  <DomainObject.Predmet.ProtustrankaFormatedWithAdressOIB>
    <izvorni_sadrzaj> HALILOVIĆ - DRAGUN - VUJIČIĆ, društvo s ograničenom odgovornošću za trgovinu i turizam, OIB 59551134516, Zrinsko-Frankopanska S 71, 21300 Makarska</izvorni_sadrzaj>
    <derivirana_varijabla naziv="DomainObject.Predmet.ProtustrankaFormatedWithAdressOIB_1"> HALILOVIĆ - DRAGUN - VUJIČIĆ, društvo s ograničenom odgovornošću za trgovinu i turizam, OIB 59551134516, Zrinsko-Frankopanska S 71, 21300 Makarska</derivirana_varijabla>
  </DomainObject.Predmet.ProtustrankaFormatedWithAdressOIB>
  <DomainObject.Predmet.ProtustrankaWithAdress>
    <izvorni_sadrzaj>HALILOVIĆ - DRAGUN - VUJIČIĆ, društvo s ograničenom odgovornošću za trgovinu i turizam Zrinsko-Frankopanska S 71, 21300 Makarska</izvorni_sadrzaj>
    <derivirana_varijabla naziv="DomainObject.Predmet.ProtustrankaWithAdress_1">HALILOVIĆ - DRAGUN - VUJIČIĆ, društvo s ograničenom odgovornošću za trgovinu i turizam Zrinsko-Frankopanska S 71, 21300 Makarska</derivirana_varijabla>
  </DomainObject.Predmet.ProtustrankaWithAdress>
  <DomainObject.Predmet.ProtustrankaWithAdressOIB>
    <izvorni_sadrzaj>HALILOVIĆ - DRAGUN - VUJIČIĆ, društvo s ograničenom odgovornošću za trgovinu i turizam, OIB 59551134516, Zrinsko-Frankopanska S 71, 21300 Makarska</izvorni_sadrzaj>
    <derivirana_varijabla naziv="DomainObject.Predmet.ProtustrankaWithAdressOIB_1">HALILOVIĆ - DRAGUN - VUJIČIĆ, društvo s ograničenom odgovornošću za trgovinu i turizam, OIB 59551134516, Zrinsko-Frankopanska S 71, 21300 Makarska</derivirana_varijabla>
  </DomainObject.Predmet.ProtustrankaWithAdressOIB>
  <DomainObject.Predmet.ProtustrankaNazivFormated>
    <izvorni_sadrzaj>HALILOVIĆ - DRAGUN - VUJIČIĆ, društvo s ograničenom odgovornošću za trgovinu i turizam</izvorni_sadrzaj>
    <derivirana_varijabla naziv="DomainObject.Predmet.ProtustrankaNazivFormated_1">HALILOVIĆ - DRAGUN - VUJIČIĆ, društvo s ograničenom odgovornošću za trgovinu i turizam</derivirana_varijabla>
  </DomainObject.Predmet.ProtustrankaNazivFormated>
  <DomainObject.Predmet.ProtustrankaNazivFormatedOIB>
    <izvorni_sadrzaj>HALILOVIĆ - DRAGUN - VUJIČIĆ, društvo s ograničenom odgovornošću za trgovinu i turizam, OIB 59551134516</izvorni_sadrzaj>
    <derivirana_varijabla naziv="DomainObject.Predmet.ProtustrankaNazivFormatedOIB_1">HALILOVIĆ - DRAGUN - VUJIČIĆ, društvo s ograničenom odgovornošću za trgovinu i turizam, OIB 59551134516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253037.00</izvorni_sadrzaj>
    <derivirana_varijabla naziv="DomainObject.Predmet.TrenutnaVrijednost_1">253037.00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HALILOVIĆ - DRAGUN - VUJIČIĆ, društvo s ograničenom odgovornošću za trgovinu i turizam</item>
    </izvorni_sadrzaj>
    <derivirana_varijabla naziv="DomainObject.Predmet.ProtuStrankaListFormated_1">
      <item>HALILOVIĆ - DRAGUN - VUJIČIĆ, društvo s ograničenom odgovornošću za trgovinu i turizam</item>
    </derivirana_varijabla>
  </DomainObject.Predmet.ProtuStrankaListFormated>
  <DomainObject.Predmet.ProtuStrankaListFormatedOIB>
    <izvorni_sadrzaj>
      <item>HALILOVIĆ - DRAGUN - VUJIČIĆ, društvo s ograničenom odgovornošću za trgovinu i turizam, OIB 59551134516</item>
    </izvorni_sadrzaj>
    <derivirana_varijabla naziv="DomainObject.Predmet.ProtuStrankaListFormatedOIB_1">
      <item>HALILOVIĆ - DRAGUN - VUJIČIĆ, društvo s ograničenom odgovornošću za trgovinu i turizam, OIB 59551134516</item>
    </derivirana_varijabla>
  </DomainObject.Predmet.ProtuStrankaListFormatedOIB>
  <DomainObject.Predmet.ProtuStrankaListFormatedWithAdress>
    <izvorni_sadrzaj>
      <item>HALILOVIĆ - DRAGUN - VUJIČIĆ, društvo s ograničenom odgovornošću za trgovinu i turizam, Zrinsko-Frankopanska S 71, 21300 Makarska</item>
    </izvorni_sadrzaj>
    <derivirana_varijabla naziv="DomainObject.Predmet.ProtuStrankaListFormatedWithAdress_1">
      <item>HALILOVIĆ - DRAGUN - VUJIČIĆ, društvo s ograničenom odgovornošću za trgovinu i turizam, Zrinsko-Frankopanska S 71, 21300 Makarska</item>
    </derivirana_varijabla>
  </DomainObject.Predmet.ProtuStrankaListFormatedWithAdress>
  <DomainObject.Predmet.ProtuStrankaListFormatedWithAdressOIB>
    <izvorni_sadrzaj>
      <item>HALILOVIĆ - DRAGUN - VUJIČIĆ, društvo s ograničenom odgovornošću za trgovinu i turizam, OIB 59551134516, Zrinsko-Frankopanska S 71, 21300 Makarska</item>
    </izvorni_sadrzaj>
    <derivirana_varijabla naziv="DomainObject.Predmet.ProtuStrankaListFormatedWithAdressOIB_1">
      <item>HALILOVIĆ - DRAGUN - VUJIČIĆ, društvo s ograničenom odgovornošću za trgovinu i turizam, OIB 59551134516, Zrinsko-Frankopanska S 71, 21300 Makarska</item>
    </derivirana_varijabla>
  </DomainObject.Predmet.ProtuStrankaListFormatedWithAdressOIB>
  <DomainObject.Predmet.ProtuStrankaListNazivFormated>
    <izvorni_sadrzaj>
      <item>HALILOVIĆ - DRAGUN - VUJIČIĆ, društvo s ograničenom odgovornošću za trgovinu i turizam</item>
    </izvorni_sadrzaj>
    <derivirana_varijabla naziv="DomainObject.Predmet.ProtuStrankaListNazivFormated_1">
      <item>HALILOVIĆ - DRAGUN - VUJIČIĆ, društvo s ograničenom odgovornošću za trgovinu i turizam</item>
    </derivirana_varijabla>
  </DomainObject.Predmet.ProtuStrankaListNazivFormated>
  <DomainObject.Predmet.ProtuStrankaListNazivFormatedOIB>
    <izvorni_sadrzaj>
      <item>HALILOVIĆ - DRAGUN - VUJIČIĆ, društvo s ograničenom odgovornošću za trgovinu i turizam, OIB 59551134516</item>
    </izvorni_sadrzaj>
    <derivirana_varijabla naziv="DomainObject.Predmet.ProtuStrankaListNazivFormatedOIB_1">
      <item>HALILOVIĆ - DRAGUN - VUJIČIĆ, društvo s ograničenom odgovornošću za trgovinu i turizam, OIB 59551134516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HALILOVIĆ - DRAGUN - VUJIČIĆ, društvo s ograničenom odgovornošću za trgovinu i turizam</izvorni_sadrzaj>
    <derivirana_varijabla naziv="DomainObject.Predmet.ProtustrankaIDrugi_1">HALILOVIĆ - DRAGUN - VUJIČIĆ,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HALILOVIĆ - DRAGUN - VUJIČIĆ, društvo s ograničenom odgovornošću za trgovinu i turizam, OIB 59551134516, Zrinsko-Frankopanska S 71, 21300 Makarska</izvorni_sadrzaj>
    <derivirana_varijabla naziv="DomainObject.Predmet.ProtustrankaIDrugiAdressOIB_1">HALILOVIĆ - DRAGUN - VUJIČIĆ, društvo s ograničenom odgovornošću za trgovinu i turizam, OIB 59551134516, Zrinsko-Frankopanska S 71,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HALILOVIĆ - DRAGUN - VUJIČIĆ, društvo s ograničenom odgovornošću za trgovinu i turizam</item>
      <item>FINANCIJSKA AGENCIJA, RC SPLIT</item>
    </izvorni_sadrzaj>
    <derivirana_varijabla naziv="DomainObject.Predmet.SudioniciListNaziv_1">
      <item>HALILOVIĆ - DRAGUN - VUJIČIĆ, društvo s ograničenom odgovornošću za trgovinu i turizam</item>
      <item>FINANCIJSKA AGENCIJA, RC SPLIT</item>
    </derivirana_varijabla>
  </DomainObject.Predmet.SudioniciListNaziv>
  <DomainObject.Predmet.SudioniciListAdressOIB>
    <izvorni_sadrzaj>
      <item>HALILOVIĆ - DRAGUN - VUJIČIĆ, društvo s ograničenom odgovornošću za trgovinu i turizam, OIB 59551134516, Zrinsko-Frankopanska S 71,21300 Makarska</item>
      <item>FINANCIJSKA AGENCIJA, RC SPLIT, OIB 85821130368, Mažuranićevo šetalište 24 b,21000 Split</item>
    </izvorni_sadrzaj>
    <derivirana_varijabla naziv="DomainObject.Predmet.SudioniciListAdressOIB_1">
      <item>HALILOVIĆ - DRAGUN - VUJIČIĆ, društvo s ograničenom odgovornošću za trgovinu i turizam, OIB 59551134516, Zrinsko-Frankopanska S 71,21300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59551134516</item>
      <item>, OIB 85821130368</item>
    </izvorni_sadrzaj>
    <derivirana_varijabla naziv="DomainObject.Predmet.SudioniciListNazivOIB_1">
      <item>, OIB 59551134516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ACEDD-DB24-4BAB-8AFC-07D286FB9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4296</properties:Characters>
  <properties:Lines>85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2016-05-05T06:58:00Z</cp:lastPrinted>
  <dcterms:modified xmlns:xsi="http://www.w3.org/2001/XMLSchema-instance" xsi:type="dcterms:W3CDTF">2016-05-05T07:04:00Z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