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ad79d" w14:paraId="0fad79d" w:rsidRDefault="00BE11A9" w:rsidP="00910611" w:rsidR="00BE11A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E11A9" w:rsidP="00910611" w:rsidR="00BE11A9">
      <w:r>
        <w:rPr>
          <w:rFonts w:eastAsia="MS Mincho"/>
        </w:rPr>
        <w:t xml:space="preserve">   REPUBLIKA HRVATSKA</w:t>
      </w:r>
    </w:p>
    <w:p w:rsidRDefault="00BE11A9" w:rsidP="00910611" w:rsidR="00BE11A9">
      <w:r>
        <w:rPr>
          <w:rFonts w:eastAsia="MS Mincho"/>
        </w:rPr>
        <w:t>TRGOVAČKI SUD U RIJECI</w:t>
      </w:r>
    </w:p>
    <w:p w:rsidRDefault="00BE11A9" w:rsidR="00BE11A9" w:rsidRPr="00910611">
      <w:pPr>
        <w:rPr>
          <w:rFonts w:eastAsia="MS Mincho"/>
        </w:rPr>
      </w:pPr>
      <w:r>
        <w:rPr>
          <w:rFonts w:eastAsia="MS Mincho"/>
        </w:rPr>
        <w:t xml:space="preserve">       Rijeka, Zadarska 1 i 3</w:t>
      </w: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663E4D" w:rsidP="00663E4D" w:rsidR="00663E4D" w:rsidRPr="00663E4D">
      <w:pPr>
        <w:jc w:val="both"/>
      </w:pPr>
      <w:r w:rsidRPr="00663E4D">
        <w:tab/>
      </w:r>
      <w:r w:rsidR="00C77E6E" w:rsidRPr="00C77E6E">
        <w:t xml:space="preserve">Trgovački sud u Rijeci, OIB 88785964957 po sucu pojedincu Danieli Korlević, odlučujući o prijedlogu Milana Asić iz Gospića, Miroslava Kraljevića 13, OIB 85364053591 osobe ovlaštene za zastupanje dužnika HRVATSKI RADIO – RADIO GOSPIĆ društvo s ograničenom odgovornošću za radijsku djelatnost, Gospić, Budačka 12, OIB 34653520221 za otvaranje stečajnog postupka nad dužnikom </w:t>
      </w:r>
      <w:r w:rsidR="00C77E6E" w:rsidRPr="00C77E6E">
        <w:rPr>
          <w:b/>
        </w:rPr>
        <w:t>HRVATSKI RADIO – RADIO GOSPIĆ društvo s ograničenom odgovornošću za radijsku djelatnost, Gospić, Budačka 12, OIB 34653520221</w:t>
      </w:r>
      <w:r w:rsidR="00C77E6E" w:rsidRPr="00C77E6E">
        <w:t xml:space="preserve">, dana </w:t>
      </w:r>
      <w:r w:rsidR="001E61DC">
        <w:t xml:space="preserve">18. listopada </w:t>
      </w:r>
      <w:r w:rsidRPr="00663E4D">
        <w:t>2016. godine</w:t>
      </w:r>
    </w:p>
    <w:p w:rsidRDefault="009E16BD" w:rsidP="009E16BD" w:rsidR="009E16BD"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C77E6E" w:rsidR="001733E3" w:rsidRPr="004D44CF">
      <w:pPr>
        <w:numPr>
          <w:ilvl w:val="0"/>
          <w:numId w:val="1"/>
        </w:numPr>
        <w:jc w:val="both"/>
      </w:pPr>
      <w:r w:rsidRPr="007E04FC">
        <w:t xml:space="preserve">Otvara se </w:t>
      </w:r>
      <w:r w:rsidR="001E61DC">
        <w:t>s</w:t>
      </w:r>
      <w:r w:rsidRPr="007E04FC">
        <w:t xml:space="preserve">tečajni postupak nad </w:t>
      </w:r>
      <w:r w:rsidR="00914E92">
        <w:t>dužnikom</w:t>
      </w:r>
      <w:r w:rsidR="001B4340">
        <w:t xml:space="preserve"> </w:t>
      </w:r>
      <w:r w:rsidR="00C77E6E" w:rsidRPr="00C77E6E">
        <w:rPr>
          <w:b/>
        </w:rPr>
        <w:t>HRVATSKI RADIO – RADIO GOSPIĆ društvo s ograničenom odgovornošću za radijsku djelatnost, Gospić, Budačka 12, OIB 34653520221</w:t>
      </w:r>
      <w:r w:rsidR="004D44CF">
        <w:rPr>
          <w:b/>
        </w:rPr>
        <w:t>.</w:t>
      </w:r>
    </w:p>
    <w:p w:rsidRDefault="004D44CF" w:rsidP="004D44CF" w:rsidR="004D44CF">
      <w:pPr>
        <w:ind w:left="1080"/>
        <w:jc w:val="both"/>
      </w:pPr>
    </w:p>
    <w:p w:rsidRDefault="00914E92" w:rsidP="00914E92" w:rsidR="00914E92">
      <w:pPr>
        <w:pStyle w:val="Odlomakpopisa"/>
        <w:numPr>
          <w:ilvl w:val="0"/>
          <w:numId w:val="1"/>
        </w:numPr>
        <w:jc w:val="both"/>
      </w:pPr>
      <w:r w:rsidRPr="00914E92">
        <w:t xml:space="preserve">Stečajni postupak otvoren je dana </w:t>
      </w:r>
      <w:r w:rsidR="001E61DC">
        <w:t>18. listopada</w:t>
      </w:r>
      <w:r w:rsidRPr="00914E92">
        <w:t xml:space="preserve"> 2016. godine u </w:t>
      </w:r>
      <w:r w:rsidR="00F94CE8">
        <w:t>15</w:t>
      </w:r>
      <w:r w:rsidRPr="00914E92">
        <w:t xml:space="preserve"> sati i </w:t>
      </w:r>
      <w:r w:rsidR="00F94CE8">
        <w:t>05</w:t>
      </w:r>
      <w:r w:rsidRPr="00914E92">
        <w:t xml:space="preserve"> minuta, kada je ovo rješenje objavljeno na mrežnoj stranici e-Oglasna ploča suda. </w:t>
      </w:r>
    </w:p>
    <w:p w:rsidRDefault="00914E92" w:rsidP="00914E92" w:rsidR="00914E92">
      <w:pPr>
        <w:pStyle w:val="Odlomakpopisa"/>
      </w:pPr>
    </w:p>
    <w:p w:rsidRDefault="00914E92" w:rsidP="00914E92" w:rsidR="00914E92" w:rsidRPr="002A1F6A">
      <w:pPr>
        <w:pStyle w:val="Odlomakpopisa"/>
        <w:numPr>
          <w:ilvl w:val="0"/>
          <w:numId w:val="1"/>
        </w:numPr>
        <w:jc w:val="both"/>
      </w:pPr>
      <w:r w:rsidRPr="007E04FC">
        <w:t>Za stečajnog upravitelja imenuje se</w:t>
      </w:r>
      <w:r>
        <w:t xml:space="preserve"> </w:t>
      </w:r>
      <w:r w:rsidR="001E61DC">
        <w:t>Jure Matković iz Rijeke, Labinska 18, OIB 77997550993</w:t>
      </w:r>
      <w:r w:rsidR="002D0963">
        <w:t>.</w:t>
      </w:r>
      <w:r>
        <w:t xml:space="preserve"> </w:t>
      </w:r>
    </w:p>
    <w:p w:rsidRDefault="001733E3" w:rsidP="001733E3" w:rsidR="001733E3">
      <w:pPr>
        <w:pStyle w:val="Odlomakpopisa"/>
      </w:pPr>
    </w:p>
    <w:p w:rsidRDefault="00034EB5" w:rsidP="002D0963" w:rsidR="00034EB5" w:rsidRPr="007E04FC">
      <w:pPr>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1E61DC">
        <w:t>Jure Matković iz Rijeke, Labinska 18</w:t>
      </w:r>
      <w:r w:rsidR="00C1087D">
        <w:t xml:space="preserve">,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C77E6E">
        <w:t>477</w:t>
      </w:r>
      <w:r w:rsidR="00687AAC">
        <w:t>-2016</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034EB5" w:rsidP="001733E3" w:rsidR="001733E3">
      <w:pPr>
        <w:numPr>
          <w:ilvl w:val="0"/>
          <w:numId w:val="1"/>
        </w:numPr>
        <w:jc w:val="both"/>
      </w:pPr>
      <w:r w:rsidRPr="007E04FC">
        <w:lastRenderedPageBreak/>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C77E6E" w:rsidR="009B35CF">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C1087D">
        <w:t xml:space="preserve">, </w:t>
      </w:r>
      <w:r w:rsidR="0004280A">
        <w:t>te se određuje upis zabilježbe otvaranja stečajnog postupka na</w:t>
      </w:r>
      <w:r w:rsidR="00C77E6E">
        <w:t xml:space="preserve">d </w:t>
      </w:r>
      <w:r w:rsidR="0004280A">
        <w:t>dužnik</w:t>
      </w:r>
      <w:r w:rsidR="00C77E6E">
        <w:t>om</w:t>
      </w:r>
      <w:r w:rsidR="00C1087D">
        <w:t xml:space="preserve"> </w:t>
      </w:r>
      <w:r w:rsidR="00C77E6E" w:rsidRPr="00C77E6E">
        <w:rPr>
          <w:b/>
        </w:rPr>
        <w:t>HRVATSKI RADIO – RADIO GOSPIĆ društvo s ograničenom odgovornošću za radijsku djelatnost, Gospić, Budačka 12, OIB 34653520221</w:t>
      </w:r>
      <w:r w:rsidR="009B35CF">
        <w:tab/>
      </w:r>
    </w:p>
    <w:p w:rsidRDefault="00C77E6E" w:rsidP="00EF7E18" w:rsidR="00DA7986" w:rsidRPr="00344173">
      <w:pPr>
        <w:pStyle w:val="Odlomakpopisa"/>
        <w:tabs>
          <w:tab w:pos="2900" w:val="left"/>
        </w:tabs>
        <w:ind w:left="1080"/>
        <w:jc w:val="both"/>
        <w:rPr>
          <w:bCs/>
          <w:color w:val="000000"/>
        </w:rPr>
      </w:pPr>
      <w:r>
        <w:t xml:space="preserve"> </w:t>
      </w: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C77E6E" w:rsidP="000F391A" w:rsidR="00034EB5" w:rsidRPr="000F391A">
      <w:pPr>
        <w:ind w:left="1080"/>
        <w:jc w:val="center"/>
        <w:rPr>
          <w:b/>
        </w:rPr>
      </w:pPr>
      <w:r>
        <w:rPr>
          <w:b/>
        </w:rPr>
        <w:t>17</w:t>
      </w:r>
      <w:r w:rsidR="00EF7E18">
        <w:rPr>
          <w:b/>
        </w:rPr>
        <w:t>. siječnja 2017.</w:t>
      </w:r>
      <w:r w:rsidR="0072748A" w:rsidRPr="000F391A">
        <w:rPr>
          <w:b/>
        </w:rPr>
        <w:t xml:space="preserve"> </w:t>
      </w:r>
      <w:r w:rsidR="00730271" w:rsidRPr="000F391A">
        <w:rPr>
          <w:b/>
        </w:rPr>
        <w:t>g</w:t>
      </w:r>
      <w:r w:rsidR="0072748A" w:rsidRPr="000F391A">
        <w:rPr>
          <w:b/>
        </w:rPr>
        <w:t>odine</w:t>
      </w:r>
      <w:r w:rsidR="00034EB5" w:rsidRPr="000F391A">
        <w:rPr>
          <w:b/>
        </w:rPr>
        <w:t xml:space="preserve"> u </w:t>
      </w:r>
      <w:r>
        <w:rPr>
          <w:b/>
        </w:rPr>
        <w:t>09</w:t>
      </w:r>
      <w:r w:rsidR="00034EB5" w:rsidRPr="000F391A">
        <w:rPr>
          <w:b/>
        </w:rPr>
        <w:t>:00 sati</w:t>
      </w:r>
    </w:p>
    <w:p w:rsidRDefault="000F391A" w:rsidP="00034EB5" w:rsidR="00034EB5" w:rsidRPr="00DA639A">
      <w:pPr>
        <w:jc w:val="center"/>
        <w:rPr>
          <w:b/>
        </w:rPr>
      </w:pPr>
      <w:r>
        <w:rPr>
          <w:b/>
        </w:rPr>
        <w:t xml:space="preserve">                   </w:t>
      </w:r>
      <w:r w:rsidR="00EF7E18" w:rsidRPr="00DA639A">
        <w:rPr>
          <w:b/>
        </w:rPr>
        <w:t>I. kat</w:t>
      </w:r>
      <w:r w:rsidR="00EF7E18">
        <w:rPr>
          <w:b/>
        </w:rPr>
        <w:t>,</w:t>
      </w:r>
      <w:r w:rsidR="00EF7E18" w:rsidRPr="00DA639A">
        <w:rPr>
          <w:b/>
        </w:rPr>
        <w:t xml:space="preserve"> </w:t>
      </w:r>
      <w:r w:rsidR="00034EB5" w:rsidRPr="00DA639A">
        <w:rPr>
          <w:b/>
        </w:rPr>
        <w:t xml:space="preserve">sudnica broj 2, </w:t>
      </w:r>
    </w:p>
    <w:p w:rsidRDefault="00DA639A" w:rsidP="00034EB5" w:rsidR="00034EB5" w:rsidRPr="00DA639A">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rsidRPr="00DA639A">
      <w:pPr>
        <w:jc w:val="center"/>
        <w:rPr>
          <w:b/>
        </w:rPr>
      </w:pPr>
      <w:r>
        <w:rPr>
          <w:b/>
        </w:rPr>
        <w:t xml:space="preserve">    </w:t>
      </w:r>
      <w:r w:rsidR="000F391A">
        <w:rPr>
          <w:b/>
        </w:rPr>
        <w:t xml:space="preserve">           </w:t>
      </w:r>
      <w:r>
        <w:rPr>
          <w:b/>
        </w:rPr>
        <w:t xml:space="preserve"> </w:t>
      </w:r>
      <w:r w:rsidR="00034EB5" w:rsidRPr="00DA639A">
        <w:rPr>
          <w:b/>
        </w:rPr>
        <w:t>Zadarska 1 i 3</w:t>
      </w: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DA639A" w:rsidR="001733E3">
      <w:pPr>
        <w:pStyle w:val="Odlomakpopisa"/>
        <w:ind w:left="1134"/>
        <w:jc w:val="both"/>
      </w:pPr>
    </w:p>
    <w:p w:rsidRDefault="00034EB5" w:rsidP="00C77E6E" w:rsidR="00C77E6E">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C77E6E" w:rsidP="00C77E6E" w:rsidR="00034EB5" w:rsidRPr="00C77E6E">
      <w:pPr>
        <w:ind w:left="360"/>
        <w:jc w:val="center"/>
      </w:pPr>
      <w:r>
        <w:rPr>
          <w:b/>
        </w:rPr>
        <w:t>17. s</w:t>
      </w:r>
      <w:r w:rsidRPr="00C77E6E">
        <w:rPr>
          <w:b/>
        </w:rPr>
        <w:t xml:space="preserve">iječnja </w:t>
      </w:r>
      <w:r w:rsidR="00EF7E18" w:rsidRPr="00C77E6E">
        <w:rPr>
          <w:b/>
        </w:rPr>
        <w:t>2017</w:t>
      </w:r>
      <w:r w:rsidR="00034EB5" w:rsidRPr="00C77E6E">
        <w:rPr>
          <w:b/>
        </w:rPr>
        <w:t>.</w:t>
      </w:r>
      <w:r w:rsidR="0072748A" w:rsidRPr="00C77E6E">
        <w:rPr>
          <w:b/>
        </w:rPr>
        <w:t xml:space="preserve"> godine</w:t>
      </w:r>
      <w:r w:rsidR="00034EB5" w:rsidRPr="00C77E6E">
        <w:rPr>
          <w:b/>
        </w:rPr>
        <w:t xml:space="preserve"> u </w:t>
      </w:r>
      <w:r w:rsidRPr="00C77E6E">
        <w:rPr>
          <w:b/>
        </w:rPr>
        <w:t>09</w:t>
      </w:r>
      <w:r w:rsidR="00034EB5" w:rsidRPr="00C77E6E">
        <w:rPr>
          <w:b/>
        </w:rPr>
        <w:t>:30 sati</w:t>
      </w:r>
    </w:p>
    <w:p w:rsidRDefault="000F391A" w:rsidP="00034EB5" w:rsidR="00034EB5" w:rsidRPr="007E04FC">
      <w:pPr>
        <w:jc w:val="center"/>
        <w:rPr>
          <w:b/>
        </w:rPr>
      </w:pPr>
      <w:r>
        <w:rPr>
          <w:b/>
        </w:rPr>
        <w:t xml:space="preserve">     </w:t>
      </w:r>
      <w:r w:rsidR="00EF7E18" w:rsidRPr="007E04FC">
        <w:rPr>
          <w:b/>
        </w:rPr>
        <w:t>I</w:t>
      </w:r>
      <w:r w:rsidR="00EF7E18">
        <w:rPr>
          <w:b/>
        </w:rPr>
        <w:t>.</w:t>
      </w:r>
      <w:r w:rsidR="00EF7E18" w:rsidRPr="007E04FC">
        <w:rPr>
          <w:b/>
        </w:rPr>
        <w:t xml:space="preserve"> kat</w:t>
      </w:r>
      <w:r w:rsidR="00EF7E18">
        <w:rPr>
          <w:b/>
        </w:rPr>
        <w:t>,</w:t>
      </w:r>
      <w:r w:rsidR="00EF7E18" w:rsidRPr="007E04FC">
        <w:rPr>
          <w:b/>
        </w:rPr>
        <w:t xml:space="preserve"> </w:t>
      </w:r>
      <w:r w:rsidR="00034EB5" w:rsidRPr="007E04FC">
        <w:rPr>
          <w:b/>
        </w:rPr>
        <w:t xml:space="preserve">sudnica broj 2,  </w:t>
      </w:r>
    </w:p>
    <w:p w:rsidRDefault="000F391A" w:rsidP="00034EB5" w:rsidR="00034EB5" w:rsidRPr="007E04FC">
      <w:pPr>
        <w:jc w:val="center"/>
        <w:rPr>
          <w:b/>
        </w:rPr>
      </w:pPr>
      <w:r>
        <w:rPr>
          <w:b/>
        </w:rPr>
        <w:t xml:space="preserve">   </w:t>
      </w:r>
      <w:r w:rsidR="00034EB5" w:rsidRPr="007E04FC">
        <w:rPr>
          <w:b/>
        </w:rPr>
        <w:t>u Trgovačkom sudu</w:t>
      </w:r>
      <w:r w:rsidR="00E0215E">
        <w:rPr>
          <w:b/>
        </w:rPr>
        <w:t xml:space="preserve"> u Rijeci</w:t>
      </w:r>
      <w:r w:rsidR="00034EB5" w:rsidRPr="007E04FC">
        <w:rPr>
          <w:b/>
        </w:rPr>
        <w:t>,</w:t>
      </w:r>
    </w:p>
    <w:p w:rsidRDefault="000F391A" w:rsidP="0072748A" w:rsidR="003858CB">
      <w:pPr>
        <w:jc w:val="center"/>
        <w:rPr>
          <w:b/>
        </w:rPr>
      </w:pPr>
      <w:r>
        <w:rPr>
          <w:b/>
        </w:rPr>
        <w:t xml:space="preserve"> </w:t>
      </w:r>
      <w:r w:rsidR="00034EB5" w:rsidRPr="007E04FC">
        <w:rPr>
          <w:b/>
        </w:rPr>
        <w:t>Zadarska 1 i 3</w:t>
      </w:r>
    </w:p>
    <w:p w:rsidRDefault="00EF7E18" w:rsidP="00034EB5" w:rsidR="00EF7E18">
      <w:pPr>
        <w:jc w:val="center"/>
        <w:rPr>
          <w:b/>
        </w:rPr>
      </w:pPr>
    </w:p>
    <w:p w:rsidRDefault="00FC4584" w:rsidP="00034EB5" w:rsidR="00FC4584">
      <w:pPr>
        <w:jc w:val="center"/>
        <w:rPr>
          <w:b/>
        </w:rPr>
      </w:pPr>
    </w:p>
    <w:p w:rsidRDefault="00034EB5" w:rsidP="00034EB5" w:rsidR="00034EB5" w:rsidRPr="001733E3">
      <w:pPr>
        <w:jc w:val="center"/>
        <w:rPr>
          <w:b/>
        </w:rPr>
      </w:pPr>
      <w:r w:rsidRPr="001733E3">
        <w:rPr>
          <w:b/>
        </w:rPr>
        <w:t>Obrazloženje</w:t>
      </w:r>
    </w:p>
    <w:p w:rsidRDefault="0004280A" w:rsidP="0004280A" w:rsidR="0004280A">
      <w:pPr>
        <w:ind w:firstLine="708"/>
        <w:jc w:val="both"/>
      </w:pPr>
    </w:p>
    <w:p w:rsidRDefault="00C77E6E" w:rsidP="00C77E6E" w:rsidR="00C77E6E">
      <w:pPr>
        <w:ind w:firstLine="708"/>
        <w:jc w:val="both"/>
      </w:pPr>
      <w:r>
        <w:t xml:space="preserve">Osoba ovlaštena za zastupanje dužnika po zakonu podnijela je ovome sudu prijedlog za otvaranje stečajnog postupka nad dužnikom HRVATSKI RADIO – RADIO GOSPIĆ društvo s ograničenom odgovornošću za radijsku djelatnost, Gospić, Budačka 12, OIB 34653520221 (dalje: dužnik) temeljem čl.109. st.4. Stečajnog zakona (Narodne novine, br. 71/15, dalje: SZ-a). </w:t>
      </w:r>
    </w:p>
    <w:p w:rsidRDefault="00C77E6E" w:rsidP="00C77E6E" w:rsidR="00A239B3">
      <w:pPr>
        <w:ind w:firstLine="708"/>
        <w:jc w:val="both"/>
      </w:pPr>
      <w:r>
        <w:t xml:space="preserve">Predlagatelj je u prijedlogu naveo da je ostvaren stečajni razlog: nesposobnost za plaćanje budući dužnik nije isplatio tri uzastopne plaće koje radniku pripadaju prema Ugovoru o radu, </w:t>
      </w:r>
      <w:r w:rsidR="00A239B3">
        <w:t>P</w:t>
      </w:r>
      <w:r>
        <w:t>rav</w:t>
      </w:r>
      <w:r w:rsidR="00A239B3">
        <w:t>i</w:t>
      </w:r>
      <w:r>
        <w:t xml:space="preserve">lnika o radu, </w:t>
      </w:r>
      <w:r w:rsidR="00A239B3">
        <w:t>K</w:t>
      </w:r>
      <w:r>
        <w:t xml:space="preserve">olektivnom ugovoru ili posebnom propisu, odnosno drugom aktu kojim se određuju obveze poslodavca prema radniku. </w:t>
      </w:r>
    </w:p>
    <w:p w:rsidRDefault="002506DD" w:rsidP="00C77E6E" w:rsidR="00A239B3">
      <w:pPr>
        <w:ind w:firstLine="708"/>
        <w:jc w:val="both"/>
        <w:rPr>
          <w:bCs/>
        </w:rPr>
      </w:pPr>
      <w:r>
        <w:rPr>
          <w:bCs/>
        </w:rPr>
        <w:t>Rješenjem posl. broj St-</w:t>
      </w:r>
      <w:r w:rsidR="00A239B3">
        <w:rPr>
          <w:bCs/>
        </w:rPr>
        <w:t>477</w:t>
      </w:r>
      <w:r w:rsidR="00A57DDE">
        <w:rPr>
          <w:bCs/>
        </w:rPr>
        <w:t>/16-</w:t>
      </w:r>
      <w:r w:rsidR="00A239B3">
        <w:rPr>
          <w:bCs/>
        </w:rPr>
        <w:t>14</w:t>
      </w:r>
      <w:r>
        <w:rPr>
          <w:bCs/>
        </w:rPr>
        <w:t xml:space="preserve"> od 1</w:t>
      </w:r>
      <w:r w:rsidR="00A57DDE">
        <w:rPr>
          <w:bCs/>
        </w:rPr>
        <w:t>8. srpnja</w:t>
      </w:r>
      <w:r>
        <w:rPr>
          <w:bCs/>
        </w:rPr>
        <w:t xml:space="preserve"> 2016. godine pokrenut je </w:t>
      </w:r>
      <w:r w:rsidR="0004280A">
        <w:rPr>
          <w:bCs/>
        </w:rPr>
        <w:t xml:space="preserve">prethodni postupak radi </w:t>
      </w:r>
      <w:r w:rsidR="0004280A" w:rsidRPr="0004280A">
        <w:rPr>
          <w:bCs/>
        </w:rPr>
        <w:t>utvrđivanja pretpostavki za otvaranje stečajnog postupka nad dužnikom</w:t>
      </w:r>
      <w:r w:rsidR="0011557F">
        <w:rPr>
          <w:bCs/>
        </w:rPr>
        <w:t xml:space="preserve"> i </w:t>
      </w:r>
      <w:r>
        <w:rPr>
          <w:bCs/>
        </w:rPr>
        <w:t>zakaza</w:t>
      </w:r>
      <w:r w:rsidR="005156DD">
        <w:rPr>
          <w:bCs/>
        </w:rPr>
        <w:t>n</w:t>
      </w:r>
      <w:r>
        <w:rPr>
          <w:bCs/>
        </w:rPr>
        <w:t>o ročište radi rasprav</w:t>
      </w:r>
      <w:r w:rsidR="00A57DDE">
        <w:rPr>
          <w:bCs/>
        </w:rPr>
        <w:t>e o pretpostavkama za otvaranje</w:t>
      </w:r>
      <w:r>
        <w:rPr>
          <w:bCs/>
        </w:rPr>
        <w:t xml:space="preserve"> stečajnog postupka za dan </w:t>
      </w:r>
      <w:r w:rsidR="00A57DDE">
        <w:rPr>
          <w:bCs/>
        </w:rPr>
        <w:t>18</w:t>
      </w:r>
      <w:r>
        <w:rPr>
          <w:bCs/>
        </w:rPr>
        <w:t xml:space="preserve">. </w:t>
      </w:r>
      <w:r w:rsidR="00A57DDE">
        <w:rPr>
          <w:bCs/>
        </w:rPr>
        <w:t>listopada</w:t>
      </w:r>
      <w:r>
        <w:rPr>
          <w:bCs/>
        </w:rPr>
        <w:t xml:space="preserve"> 2016. godine</w:t>
      </w:r>
      <w:r w:rsidR="00A57DDE">
        <w:rPr>
          <w:bCs/>
        </w:rPr>
        <w:t>.</w:t>
      </w:r>
    </w:p>
    <w:p w:rsidRDefault="0027259D" w:rsidP="0027259D" w:rsidR="006D48F7">
      <w:pPr>
        <w:ind w:firstLine="708"/>
        <w:jc w:val="both"/>
        <w:rPr>
          <w:bCs/>
        </w:rPr>
      </w:pPr>
      <w:r>
        <w:rPr>
          <w:bCs/>
        </w:rPr>
        <w:lastRenderedPageBreak/>
        <w:t>Do završetka prethodnog postupka</w:t>
      </w:r>
      <w:r w:rsidR="002506DD">
        <w:rPr>
          <w:bCs/>
        </w:rPr>
        <w:t>, kod dužnika je utvrđeno postojanje stečajnog razloga iz čl.5. SZ-a, a to je nesposobnost za plaćanje</w:t>
      </w:r>
      <w:r w:rsidR="006D48F7">
        <w:rPr>
          <w:bCs/>
        </w:rPr>
        <w:t>.</w:t>
      </w:r>
    </w:p>
    <w:p w:rsidRDefault="00A239B3" w:rsidP="0027259D" w:rsidR="00A239B3">
      <w:pPr>
        <w:ind w:firstLine="708"/>
        <w:jc w:val="both"/>
        <w:rPr>
          <w:bCs/>
        </w:rPr>
      </w:pPr>
      <w:r>
        <w:rPr>
          <w:bCs/>
        </w:rPr>
        <w:t xml:space="preserve"> </w:t>
      </w:r>
      <w:r w:rsidR="006D48F7">
        <w:rPr>
          <w:bCs/>
        </w:rPr>
        <w:t>P</w:t>
      </w:r>
      <w:r>
        <w:rPr>
          <w:bCs/>
        </w:rPr>
        <w:t xml:space="preserve">rema čl.6. st.2. alineja 2. SZ-a smatrat će se da je dužnik nesposoban za plaćanje ako nije isplatio tri uzastopne plaće koje radniku pripadaju prema Ugovoru o radu, Pravilniku o radu, </w:t>
      </w:r>
      <w:r w:rsidR="00FC4584">
        <w:rPr>
          <w:bCs/>
        </w:rPr>
        <w:t>K</w:t>
      </w:r>
      <w:r>
        <w:rPr>
          <w:bCs/>
        </w:rPr>
        <w:t>olektivnom ugovoru ili posebnom propisu, odnosno prema dugom aktu kojim se uređuju obveze poslodavca prema radniku</w:t>
      </w:r>
      <w:r w:rsidR="002506DD">
        <w:rPr>
          <w:bCs/>
        </w:rPr>
        <w:t>.</w:t>
      </w:r>
      <w:r>
        <w:rPr>
          <w:bCs/>
        </w:rPr>
        <w:t xml:space="preserve"> Postojanje okolnosti neisplate plaće radniku predlagatelj je dokazao obračunom neisplaćene plaće koji je sastavljen u skladu s propisima, te je uz prijedlog</w:t>
      </w:r>
      <w:r>
        <w:t xml:space="preserve"> dostavio potvrdu Ministarstva financija – Porezne uprave, kojom se potvrđuje da su dostavljeni obračuni o neisplati plaće sastavljeni u skladu s propisima.</w:t>
      </w:r>
    </w:p>
    <w:p w:rsidRDefault="00A239B3" w:rsidP="00A239B3" w:rsidR="00A239B3" w:rsidRPr="00A239B3">
      <w:pPr>
        <w:ind w:firstLine="708"/>
        <w:jc w:val="both"/>
        <w:rPr>
          <w:bCs/>
        </w:rPr>
      </w:pPr>
      <w:r w:rsidRPr="00A239B3">
        <w:rPr>
          <w:bCs/>
        </w:rPr>
        <w:t xml:space="preserve">Privremeni stečajni upravitelj uz izviješće je priložio popis dugotrajne imovine </w:t>
      </w:r>
      <w:r w:rsidR="006D48F7">
        <w:rPr>
          <w:bCs/>
        </w:rPr>
        <w:t xml:space="preserve">dužnika </w:t>
      </w:r>
      <w:r w:rsidR="006D48F7" w:rsidRPr="00A239B3">
        <w:rPr>
          <w:bCs/>
        </w:rPr>
        <w:t xml:space="preserve">čija nabavna vrijednost </w:t>
      </w:r>
      <w:r w:rsidRPr="00A239B3">
        <w:rPr>
          <w:bCs/>
        </w:rPr>
        <w:t xml:space="preserve">na dan 31.12.2015. godine iznosi 308.617,34 kn, te popis sitnog inventara </w:t>
      </w:r>
      <w:r w:rsidR="006D48F7" w:rsidRPr="00A239B3">
        <w:rPr>
          <w:bCs/>
        </w:rPr>
        <w:t xml:space="preserve">čija nabavna vrijednost </w:t>
      </w:r>
      <w:r w:rsidRPr="00A239B3">
        <w:rPr>
          <w:bCs/>
        </w:rPr>
        <w:t>na dan 31.12.2015. godine koji iznosi 15.107,52 kn.</w:t>
      </w:r>
    </w:p>
    <w:p w:rsidRDefault="00A239B3" w:rsidP="00A239B3" w:rsidR="00A239B3" w:rsidRPr="00A239B3">
      <w:pPr>
        <w:ind w:firstLine="708"/>
        <w:jc w:val="both"/>
        <w:rPr>
          <w:bCs/>
        </w:rPr>
      </w:pPr>
      <w:r w:rsidRPr="00A239B3">
        <w:rPr>
          <w:bCs/>
        </w:rPr>
        <w:t xml:space="preserve">Privremeni stečajni upravitelj je procijenio dugotrajnu imovinu u iznosu od 55.000,00 kn, uredsku opremu i inventar 10.000,00 kn, te potraživanja od kupaca procijenjena u visini 20.000,00 kn. </w:t>
      </w:r>
      <w:r w:rsidR="006D48F7">
        <w:rPr>
          <w:bCs/>
        </w:rPr>
        <w:t xml:space="preserve"> </w:t>
      </w:r>
    </w:p>
    <w:p w:rsidRDefault="00A239B3" w:rsidP="00A239B3" w:rsidR="006D48F7">
      <w:pPr>
        <w:ind w:firstLine="708"/>
        <w:jc w:val="both"/>
        <w:rPr>
          <w:bCs/>
        </w:rPr>
      </w:pPr>
      <w:r w:rsidRPr="00A239B3">
        <w:rPr>
          <w:bCs/>
        </w:rPr>
        <w:t xml:space="preserve">Dužnik na dan 16. rujna prema knjigovodstvenim podacima ima iskazane obveze u iznosu 579.614,45 kn (od čega se na neto plaće zaposlenika odnosi 154.513,66 kn, na obveze prema dobavljačima 269.982,15 kn, na obveze za PDV 48.741,71 kn, dok se razlika od 106.376,93 kn odnosi na doprinose, poreze i članarine. </w:t>
      </w:r>
    </w:p>
    <w:p w:rsidRDefault="00A239B3" w:rsidP="00A239B3" w:rsidR="00A239B3" w:rsidRPr="00A239B3">
      <w:pPr>
        <w:ind w:firstLine="708"/>
        <w:jc w:val="both"/>
        <w:rPr>
          <w:bCs/>
        </w:rPr>
      </w:pPr>
      <w:r w:rsidRPr="00A239B3">
        <w:rPr>
          <w:bCs/>
        </w:rPr>
        <w:t xml:space="preserve">Obzirom na utvrđeno tijekom prethodnog postupka, kao i činjenicu da dužnik posjeduje imovinu koja je dostatna za namirenje troškova stečajnog postupka, privremeni stečajni upravitelj predložio je sudu da se nad dužnikom otvori stečajni postupak. </w:t>
      </w:r>
    </w:p>
    <w:p w:rsidRDefault="00FC4584" w:rsidP="00A239B3" w:rsidR="00A239B3" w:rsidRPr="00A239B3">
      <w:pPr>
        <w:ind w:firstLine="708"/>
        <w:jc w:val="both"/>
        <w:rPr>
          <w:bCs/>
        </w:rPr>
      </w:pPr>
      <w:r>
        <w:rPr>
          <w:bCs/>
        </w:rPr>
        <w:t>Na ročištu, z</w:t>
      </w:r>
      <w:r w:rsidR="00A239B3" w:rsidRPr="00A239B3">
        <w:rPr>
          <w:bCs/>
        </w:rPr>
        <w:t xml:space="preserve">astupnik dužnika po zakonu </w:t>
      </w:r>
      <w:r>
        <w:rPr>
          <w:bCs/>
        </w:rPr>
        <w:t>nije imao</w:t>
      </w:r>
      <w:r w:rsidR="00A239B3" w:rsidRPr="00A239B3">
        <w:rPr>
          <w:bCs/>
        </w:rPr>
        <w:t xml:space="preserve"> primjedbi na sačinjeno izviješće i prijedlog privremenog stečajnog upravitelj</w:t>
      </w:r>
      <w:r w:rsidR="006D48F7">
        <w:rPr>
          <w:bCs/>
        </w:rPr>
        <w:t>a</w:t>
      </w:r>
      <w:r w:rsidR="00A239B3" w:rsidRPr="00A239B3">
        <w:rPr>
          <w:bCs/>
        </w:rPr>
        <w:t>.</w:t>
      </w:r>
      <w:r>
        <w:rPr>
          <w:bCs/>
        </w:rPr>
        <w:t xml:space="preserve"> </w:t>
      </w:r>
    </w:p>
    <w:p w:rsidRDefault="00D32731" w:rsidP="0004280A" w:rsidR="00D32731" w:rsidRPr="0004280A">
      <w:pPr>
        <w:ind w:firstLine="708"/>
        <w:jc w:val="both"/>
        <w:rPr>
          <w:bCs/>
        </w:rPr>
      </w:pPr>
      <w:r>
        <w:rPr>
          <w:bCs/>
        </w:rPr>
        <w:t>Prema čl.5. SZ-a stečajni postupak može se otvoriti ako sud utvrdi postojanje stečajnog razloga. Prema st</w:t>
      </w:r>
      <w:r w:rsidR="00D84794">
        <w:rPr>
          <w:bCs/>
        </w:rPr>
        <w:t xml:space="preserve">avku </w:t>
      </w:r>
      <w:r>
        <w:rPr>
          <w:bCs/>
        </w:rPr>
        <w:t xml:space="preserve">2. istog članka stečajni razlozi su: nesposobnost za plaćanje i prezaduženost. </w:t>
      </w:r>
    </w:p>
    <w:p w:rsidRDefault="0004280A" w:rsidP="0004280A" w:rsidR="0004280A" w:rsidRPr="0004280A">
      <w:pPr>
        <w:ind w:firstLine="708"/>
        <w:jc w:val="both"/>
        <w:rPr>
          <w:bCs/>
        </w:rPr>
      </w:pPr>
      <w:r w:rsidRPr="0004280A">
        <w:rPr>
          <w:bCs/>
        </w:rPr>
        <w:t>Dakle, nedvojbeno je da su ispunjene pretpostavke za otvaranje stečajnog postupka iz čl.</w:t>
      </w:r>
      <w:r w:rsidR="006D48F7">
        <w:rPr>
          <w:bCs/>
        </w:rPr>
        <w:t>6</w:t>
      </w:r>
      <w:r w:rsidRPr="0004280A">
        <w:rPr>
          <w:bCs/>
        </w:rPr>
        <w:t>. st.2.</w:t>
      </w:r>
      <w:r w:rsidR="006D48F7">
        <w:rPr>
          <w:bCs/>
        </w:rPr>
        <w:t xml:space="preserve"> alineja 2</w:t>
      </w:r>
      <w:r w:rsidRPr="0004280A">
        <w:rPr>
          <w:bCs/>
        </w:rPr>
        <w:t xml:space="preserve"> </w:t>
      </w:r>
      <w:r>
        <w:rPr>
          <w:bCs/>
        </w:rPr>
        <w:t>SZ-a</w:t>
      </w:r>
      <w:r w:rsidRPr="0004280A">
        <w:rPr>
          <w:bCs/>
        </w:rPr>
        <w:t>, jer je dužnik nesposoban za plaćanje</w:t>
      </w:r>
      <w:r w:rsidR="00FC4584">
        <w:rPr>
          <w:bCs/>
        </w:rPr>
        <w:t xml:space="preserve"> budući nije isplatio tri uzastopne plaće koje radniku pripadaju </w:t>
      </w:r>
      <w:r w:rsidR="00FC4584" w:rsidRPr="00FC4584">
        <w:rPr>
          <w:bCs/>
        </w:rPr>
        <w:t>prema Ugov</w:t>
      </w:r>
      <w:r w:rsidR="00FC4584">
        <w:rPr>
          <w:bCs/>
        </w:rPr>
        <w:t>oru o radu, Pravilniku o radu, K</w:t>
      </w:r>
      <w:r w:rsidR="00FC4584" w:rsidRPr="00FC4584">
        <w:rPr>
          <w:bCs/>
        </w:rPr>
        <w:t>olektivnom ugovoru ili posebnom propisu, odnosno prema dugom aktu kojim se uređuju obveze poslodavca prema radniku</w:t>
      </w:r>
      <w:r w:rsidRPr="0004280A">
        <w:rPr>
          <w:bCs/>
        </w:rPr>
        <w:t>.</w:t>
      </w:r>
      <w:r w:rsidR="003B213E">
        <w:rPr>
          <w:bCs/>
        </w:rPr>
        <w:t xml:space="preserve"> </w:t>
      </w:r>
    </w:p>
    <w:p w:rsidRDefault="0004280A" w:rsidP="0004280A" w:rsidR="000C7A85">
      <w:pPr>
        <w:ind w:firstLine="708"/>
        <w:jc w:val="both"/>
        <w:rPr>
          <w:bCs/>
        </w:rPr>
      </w:pPr>
      <w:r w:rsidRPr="0004280A">
        <w:rPr>
          <w:bCs/>
        </w:rPr>
        <w:t>Obzirom da je u prethodnom postupku utvrđeno postojanje stečajnog razloga,</w:t>
      </w:r>
      <w:r>
        <w:rPr>
          <w:bCs/>
        </w:rPr>
        <w:t xml:space="preserve"> nesposobnost za plaćanje,</w:t>
      </w:r>
      <w:r w:rsidRPr="0004280A">
        <w:rPr>
          <w:bCs/>
        </w:rPr>
        <w:t xml:space="preserve"> kao i činjenica dostatnosti dužnikove imovine za </w:t>
      </w:r>
      <w:r w:rsidR="005156DD">
        <w:rPr>
          <w:bCs/>
        </w:rPr>
        <w:t>namirenje</w:t>
      </w:r>
      <w:r w:rsidR="0011557F">
        <w:rPr>
          <w:bCs/>
        </w:rPr>
        <w:t xml:space="preserve"> troškova stečajnog postupka, 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čl.85. st.</w:t>
      </w:r>
      <w:r w:rsidR="00910AF5">
        <w:rPr>
          <w:bCs/>
        </w:rPr>
        <w:t>2</w:t>
      </w:r>
      <w:r>
        <w:rPr>
          <w:bCs/>
        </w:rPr>
        <w:t xml:space="preserve">. SZ-a. </w:t>
      </w:r>
    </w:p>
    <w:p w:rsidRDefault="002301B7" w:rsidP="002301B7" w:rsidR="002301B7" w:rsidRPr="007E04FC">
      <w:pPr>
        <w:ind w:firstLine="708"/>
        <w:jc w:val="both"/>
      </w:pPr>
    </w:p>
    <w:p w:rsidRDefault="00034EB5" w:rsidP="00C76C87" w:rsidR="00034EB5" w:rsidRPr="007E04FC">
      <w:pPr>
        <w:jc w:val="center"/>
      </w:pPr>
      <w:r w:rsidRPr="007E04FC">
        <w:t>U Rijeci,</w:t>
      </w:r>
      <w:r w:rsidR="00E97099" w:rsidRPr="007E04FC">
        <w:t xml:space="preserve"> </w:t>
      </w:r>
      <w:r w:rsidR="00910AF5">
        <w:t>18. listopada</w:t>
      </w:r>
      <w:r w:rsidR="00E97099" w:rsidRPr="007E04FC">
        <w:t xml:space="preserve"> 201</w:t>
      </w:r>
      <w:r w:rsidR="00D32731">
        <w:t>6</w:t>
      </w:r>
      <w:r w:rsidR="00E97099" w:rsidRPr="007E04FC">
        <w:t>.</w:t>
      </w:r>
      <w:r w:rsidRPr="007E04FC">
        <w:t xml:space="preserve"> godine</w:t>
      </w:r>
    </w:p>
    <w:p w:rsidRDefault="007D471A" w:rsidP="00E964B1" w:rsidR="008B4B38">
      <w:pPr>
        <w:jc w:val="right"/>
      </w:pPr>
      <w:r w:rsidRPr="007E04FC">
        <w:t xml:space="preserve">    </w:t>
      </w:r>
      <w:r w:rsidR="00476240">
        <w:t xml:space="preserve">   </w:t>
      </w:r>
      <w:r w:rsidRPr="007E04FC">
        <w:t xml:space="preserve"> </w:t>
      </w:r>
      <w:r w:rsidR="00261A73">
        <w:t xml:space="preserve"> </w:t>
      </w:r>
    </w:p>
    <w:p w:rsidRDefault="00317E29" w:rsidP="00E964B1" w:rsidR="00034EB5" w:rsidRPr="007E04FC">
      <w:pPr>
        <w:jc w:val="right"/>
      </w:pPr>
      <w:r>
        <w:t>S</w:t>
      </w:r>
      <w:r w:rsidR="00034EB5" w:rsidRPr="007E04FC">
        <w:t>udac</w:t>
      </w:r>
    </w:p>
    <w:p w:rsidRDefault="00034EB5" w:rsidP="008B4B38" w:rsidR="00BE60AB">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256974">
        <w:t xml:space="preserve"> </w:t>
      </w:r>
    </w:p>
    <w:p w:rsidRDefault="00FC4584" w:rsidP="00617E91" w:rsidR="00FC4584">
      <w:pPr>
        <w:ind w:firstLine="708" w:left="1416"/>
        <w:jc w:val="right"/>
      </w:pPr>
    </w:p>
    <w:p w:rsidRDefault="008B4B38" w:rsidP="00617E91" w:rsidR="008B4B38">
      <w:pPr>
        <w:ind w:firstLine="708" w:left="1416"/>
        <w:jc w:val="right"/>
      </w:pPr>
    </w:p>
    <w:p w:rsidRDefault="00034EB5" w:rsidP="00034EB5" w:rsidR="007D471A" w:rsidRPr="007E04FC">
      <w:pPr>
        <w:jc w:val="both"/>
        <w:rPr>
          <w:b/>
        </w:rPr>
      </w:pPr>
      <w:r w:rsidRPr="007E04FC">
        <w:rPr>
          <w:b/>
        </w:rPr>
        <w:t>UPUTA O PRAVNOM LIJEKU:</w:t>
      </w:r>
    </w:p>
    <w:p w:rsidRDefault="00034EB5" w:rsidP="00034EB5" w:rsidR="00FC4584" w:rsidRPr="00FC4584">
      <w:pPr>
        <w:jc w:val="both"/>
      </w:pPr>
      <w:r w:rsidRPr="00FC4584">
        <w:t>Protiv rješenja o otvaranju stečajnog postupka žalbu može podnijeti osoba koja je bila zastupnik po zakonu dužnika pravne osobe do dana nastupanja pravnih posljedica otvaranja stečajnog postupka i dužnik pojedinac (čl.</w:t>
      </w:r>
      <w:r w:rsidR="000C5F86" w:rsidRPr="00FC4584">
        <w:t>128. st.8</w:t>
      </w:r>
      <w:r w:rsidRPr="00FC4584">
        <w:t>.</w:t>
      </w:r>
      <w:r w:rsidR="000C5F86" w:rsidRPr="00FC4584">
        <w:t xml:space="preserve"> </w:t>
      </w:r>
      <w:r w:rsidRPr="00FC4584">
        <w:t>SZ</w:t>
      </w:r>
      <w:r w:rsidR="000C5F86" w:rsidRPr="00FC4584">
        <w:t>-a</w:t>
      </w:r>
      <w:r w:rsidRPr="00FC4584">
        <w:t xml:space="preserve">). </w:t>
      </w:r>
    </w:p>
    <w:p w:rsidRDefault="00CF0B25" w:rsidP="00034EB5" w:rsidR="00034EB5">
      <w:pPr>
        <w:jc w:val="both"/>
      </w:pPr>
      <w:r w:rsidRPr="00FC4584">
        <w:t xml:space="preserve">Žalba se podnosi istekom osmoga dana od dana objave pismena na mrežnoj stranici e-Oglasna ploča suda, a o žalbi odlučuje Visoki trgovački sud Republike Hrvatske. </w:t>
      </w:r>
    </w:p>
    <w:p w:rsidRDefault="006D48F7" w:rsidP="00034EB5" w:rsidR="006D48F7" w:rsidRPr="00FC4584">
      <w:pPr>
        <w:jc w:val="both"/>
      </w:pPr>
    </w:p>
    <w:p w:rsidRDefault="0027259D" w:rsidP="003C2A27" w:rsidR="003C2A27" w:rsidRPr="000C7A85">
      <w:pPr>
        <w:jc w:val="both"/>
        <w:rPr>
          <w:b/>
          <w:sz w:val="20"/>
          <w:szCs w:val="22"/>
        </w:rPr>
      </w:pPr>
      <w:r w:rsidRPr="000C7A85">
        <w:rPr>
          <w:b/>
          <w:sz w:val="20"/>
          <w:szCs w:val="22"/>
        </w:rPr>
        <w:lastRenderedPageBreak/>
        <w:t>DNA:</w:t>
      </w:r>
    </w:p>
    <w:p w:rsidRDefault="003C2A27" w:rsidP="003C2A27" w:rsidR="003C2A27" w:rsidRPr="00FC4584">
      <w:pPr>
        <w:pStyle w:val="Odlomakpopisa"/>
        <w:numPr>
          <w:ilvl w:val="0"/>
          <w:numId w:val="7"/>
        </w:numPr>
        <w:jc w:val="both"/>
        <w:rPr>
          <w:sz w:val="20"/>
          <w:szCs w:val="22"/>
        </w:rPr>
      </w:pPr>
      <w:r w:rsidRPr="00FC4584">
        <w:rPr>
          <w:sz w:val="20"/>
          <w:szCs w:val="22"/>
        </w:rPr>
        <w:t xml:space="preserve">podnositelju prijedloga </w:t>
      </w:r>
      <w:r w:rsidR="00256974" w:rsidRPr="00FC4584">
        <w:rPr>
          <w:sz w:val="20"/>
          <w:szCs w:val="22"/>
        </w:rPr>
        <w:t xml:space="preserve">zastupniku </w:t>
      </w:r>
      <w:r w:rsidR="00FC4584" w:rsidRPr="00FC4584">
        <w:rPr>
          <w:sz w:val="20"/>
          <w:szCs w:val="22"/>
        </w:rPr>
        <w:t xml:space="preserve">dužniku </w:t>
      </w:r>
      <w:r w:rsidR="00256974" w:rsidRPr="00FC4584">
        <w:rPr>
          <w:sz w:val="20"/>
          <w:szCs w:val="22"/>
        </w:rPr>
        <w:t xml:space="preserve">po zakonu </w:t>
      </w:r>
      <w:r w:rsidR="00FC4584">
        <w:rPr>
          <w:sz w:val="20"/>
          <w:szCs w:val="22"/>
        </w:rPr>
        <w:t>Milan Asić</w:t>
      </w:r>
    </w:p>
    <w:p w:rsidRDefault="003C2A27" w:rsidP="003C2A27" w:rsidR="003C2A27" w:rsidRPr="000C7A85">
      <w:pPr>
        <w:pStyle w:val="Odlomakpopisa"/>
        <w:numPr>
          <w:ilvl w:val="0"/>
          <w:numId w:val="7"/>
        </w:numPr>
        <w:jc w:val="both"/>
        <w:rPr>
          <w:sz w:val="20"/>
          <w:szCs w:val="22"/>
        </w:rPr>
      </w:pPr>
      <w:r w:rsidRPr="000C7A85">
        <w:rPr>
          <w:sz w:val="20"/>
          <w:szCs w:val="22"/>
        </w:rPr>
        <w:t xml:space="preserve">stečajnom upravitelju    </w:t>
      </w:r>
    </w:p>
    <w:p w:rsidRDefault="003C2A27" w:rsidP="003C2A27" w:rsidR="003C2A27" w:rsidRPr="000C7A85">
      <w:pPr>
        <w:pStyle w:val="Odlomakpopisa"/>
        <w:numPr>
          <w:ilvl w:val="0"/>
          <w:numId w:val="7"/>
        </w:numPr>
        <w:jc w:val="both"/>
        <w:rPr>
          <w:sz w:val="20"/>
          <w:szCs w:val="22"/>
        </w:rPr>
      </w:pPr>
      <w:r w:rsidRPr="000C7A85">
        <w:rPr>
          <w:sz w:val="20"/>
          <w:szCs w:val="22"/>
        </w:rPr>
        <w:t xml:space="preserve">Porezna uprava </w:t>
      </w:r>
      <w:r w:rsidR="00FC4584">
        <w:rPr>
          <w:sz w:val="20"/>
          <w:szCs w:val="22"/>
        </w:rPr>
        <w:t>Gospić</w:t>
      </w:r>
      <w:r w:rsidRPr="000C7A85">
        <w:rPr>
          <w:sz w:val="20"/>
          <w:szCs w:val="22"/>
        </w:rPr>
        <w:t xml:space="preserve">  </w:t>
      </w:r>
    </w:p>
    <w:p w:rsidRDefault="003C2A27" w:rsidP="003C2A27" w:rsidR="003C2A27" w:rsidRPr="000C7A85">
      <w:pPr>
        <w:pStyle w:val="Odlomakpopisa"/>
        <w:numPr>
          <w:ilvl w:val="0"/>
          <w:numId w:val="7"/>
        </w:numPr>
        <w:jc w:val="both"/>
        <w:rPr>
          <w:sz w:val="20"/>
          <w:szCs w:val="22"/>
        </w:rPr>
      </w:pPr>
      <w:r w:rsidRPr="000C7A85">
        <w:rPr>
          <w:sz w:val="20"/>
          <w:szCs w:val="22"/>
        </w:rPr>
        <w:t xml:space="preserve">FINA </w:t>
      </w:r>
      <w:r w:rsidR="00FC4584">
        <w:rPr>
          <w:sz w:val="20"/>
          <w:szCs w:val="22"/>
        </w:rPr>
        <w:t xml:space="preserve">Gospić </w:t>
      </w:r>
      <w:r w:rsidRPr="000C7A85">
        <w:rPr>
          <w:sz w:val="20"/>
          <w:szCs w:val="22"/>
        </w:rPr>
        <w:t>Rijeka (fax i pošta)</w:t>
      </w:r>
    </w:p>
    <w:p w:rsidRDefault="003C2A27" w:rsidP="003C2A27" w:rsidR="003C2A27" w:rsidRPr="000C7A85">
      <w:pPr>
        <w:pStyle w:val="Odlomakpopisa"/>
        <w:numPr>
          <w:ilvl w:val="0"/>
          <w:numId w:val="7"/>
        </w:numPr>
        <w:jc w:val="both"/>
        <w:rPr>
          <w:sz w:val="20"/>
          <w:szCs w:val="22"/>
        </w:rPr>
      </w:pPr>
      <w:r w:rsidRPr="000C7A85">
        <w:rPr>
          <w:sz w:val="20"/>
          <w:szCs w:val="22"/>
        </w:rPr>
        <w:t xml:space="preserve">sudski registar </w:t>
      </w:r>
    </w:p>
    <w:p w:rsidRDefault="003C2A27" w:rsidP="003C2A27" w:rsidR="003C2A27" w:rsidRPr="000C7A85">
      <w:pPr>
        <w:pStyle w:val="Odlomakpopisa"/>
        <w:numPr>
          <w:ilvl w:val="0"/>
          <w:numId w:val="7"/>
        </w:numPr>
        <w:jc w:val="both"/>
        <w:rPr>
          <w:sz w:val="20"/>
          <w:szCs w:val="22"/>
        </w:rPr>
      </w:pPr>
      <w:r w:rsidRPr="000C7A85">
        <w:rPr>
          <w:sz w:val="20"/>
          <w:szCs w:val="22"/>
        </w:rPr>
        <w:t xml:space="preserve">ŽDO </w:t>
      </w:r>
      <w:r w:rsidR="00FC4584">
        <w:rPr>
          <w:sz w:val="20"/>
          <w:szCs w:val="22"/>
        </w:rPr>
        <w:t>Karlovac</w:t>
      </w:r>
    </w:p>
    <w:p w:rsidRDefault="003C2A27" w:rsidP="003C2A27" w:rsidR="003C2A27" w:rsidRPr="000C7A85">
      <w:pPr>
        <w:pStyle w:val="Odlomakpopisa"/>
        <w:numPr>
          <w:ilvl w:val="0"/>
          <w:numId w:val="7"/>
        </w:numPr>
        <w:jc w:val="both"/>
        <w:rPr>
          <w:sz w:val="20"/>
          <w:szCs w:val="22"/>
        </w:rPr>
      </w:pPr>
      <w:r w:rsidRPr="000C7A85">
        <w:rPr>
          <w:sz w:val="20"/>
          <w:szCs w:val="22"/>
        </w:rPr>
        <w:t>e-Oglasna ploča</w:t>
      </w:r>
    </w:p>
    <w:p w:rsidRDefault="003C2A27" w:rsidP="003930AB" w:rsidR="003C2A27" w:rsidRPr="000C7A85">
      <w:pPr>
        <w:pStyle w:val="Odlomakpopisa"/>
        <w:ind w:left="1440"/>
        <w:jc w:val="both"/>
        <w:rPr>
          <w:sz w:val="20"/>
          <w:szCs w:val="22"/>
        </w:rPr>
      </w:pPr>
    </w:p>
    <w:p w:rsidRDefault="003C2A27" w:rsidP="00F90787" w:rsidR="003C2A27" w:rsidRPr="000C7A85">
      <w:pPr>
        <w:pStyle w:val="Odlomakpopisa"/>
        <w:ind w:left="0"/>
        <w:jc w:val="both"/>
        <w:rPr>
          <w:sz w:val="20"/>
          <w:szCs w:val="22"/>
        </w:rPr>
      </w:pPr>
      <w:r w:rsidRPr="000C7A85">
        <w:rPr>
          <w:sz w:val="20"/>
          <w:szCs w:val="22"/>
        </w:rPr>
        <w:t xml:space="preserve">U Rijeci, </w:t>
      </w:r>
      <w:r w:rsidR="00910AF5">
        <w:rPr>
          <w:sz w:val="20"/>
          <w:szCs w:val="22"/>
        </w:rPr>
        <w:t>18.10</w:t>
      </w:r>
      <w:r w:rsidRPr="000C7A85">
        <w:rPr>
          <w:sz w:val="20"/>
          <w:szCs w:val="22"/>
        </w:rPr>
        <w:t>.2016.g.</w:t>
      </w:r>
    </w:p>
    <w:p w:rsidRDefault="003C2A27" w:rsidP="003C2A27" w:rsidR="003C2A27" w:rsidRPr="000C7A85">
      <w:pPr>
        <w:jc w:val="both"/>
        <w:rPr>
          <w:sz w:val="20"/>
          <w:szCs w:val="22"/>
        </w:rPr>
      </w:pPr>
    </w:p>
    <w:p w:rsidRDefault="003C2A27" w:rsidP="00F90787" w:rsidR="003C2A27" w:rsidRPr="000C7A85">
      <w:pPr>
        <w:pStyle w:val="Odlomakpopisa"/>
        <w:ind w:left="0"/>
        <w:jc w:val="both"/>
        <w:rPr>
          <w:sz w:val="20"/>
          <w:szCs w:val="22"/>
        </w:rPr>
      </w:pPr>
      <w:r w:rsidRPr="000C7A85">
        <w:rPr>
          <w:sz w:val="20"/>
          <w:szCs w:val="22"/>
        </w:rPr>
        <w:t>Sudac</w:t>
      </w:r>
    </w:p>
    <w:p w:rsidRDefault="003C2A27" w:rsidP="00F90787" w:rsidR="0027259D" w:rsidRPr="000C7A85">
      <w:pPr>
        <w:pStyle w:val="Odlomakpopisa"/>
        <w:ind w:left="0"/>
        <w:jc w:val="both"/>
        <w:rPr>
          <w:sz w:val="20"/>
          <w:szCs w:val="22"/>
        </w:rPr>
      </w:pPr>
      <w:r w:rsidRPr="000C7A85">
        <w:rPr>
          <w:sz w:val="20"/>
          <w:szCs w:val="22"/>
        </w:rPr>
        <w:t>Daniela Korlević</w:t>
      </w:r>
    </w:p>
    <w:p w:rsidRDefault="00663E4D" w:rsidP="00034EB5" w:rsidR="00BC2635" w:rsidRPr="001733E3">
      <w:pPr>
        <w:jc w:val="both"/>
        <w:rPr>
          <w:sz w:val="20"/>
          <w:szCs w:val="20"/>
        </w:rPr>
      </w:pPr>
      <w:r>
        <w:rPr>
          <w:sz w:val="20"/>
          <w:szCs w:val="20"/>
        </w:rPr>
        <w:t xml:space="preserve"> </w:t>
      </w:r>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11A9">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F94CE8">
      <w:t>477</w:t>
    </w:r>
    <w:r w:rsidR="000520BE">
      <w:t>/16-</w:t>
    </w:r>
    <w:r w:rsidR="00F94CE8">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5">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6">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0">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1">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2">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13">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17">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18">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3">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2"/>
  </w:num>
  <w:num w:numId="2">
    <w:abstractNumId w:val="12"/>
  </w:num>
  <w:num w:numId="3">
    <w:abstractNumId w:val="5"/>
  </w:num>
  <w:num w:numId="4">
    <w:abstractNumId w:val="21"/>
  </w:num>
  <w:num w:numId="5">
    <w:abstractNumId w:val="4"/>
  </w:num>
  <w:num w:numId="6">
    <w:abstractNumId w:val="13"/>
  </w:num>
  <w:num w:numId="7">
    <w:abstractNumId w:val="23"/>
  </w:num>
  <w:num w:numId="8">
    <w:abstractNumId w:val="8"/>
  </w:num>
  <w:num w:numId="9">
    <w:abstractNumId w:val="20"/>
  </w:num>
  <w:num w:numId="10">
    <w:abstractNumId w:val="14"/>
  </w:num>
  <w:num w:numId="11">
    <w:abstractNumId w:val="6"/>
  </w:num>
  <w:num w:numId="12">
    <w:abstractNumId w:val="7"/>
  </w:num>
  <w:num w:numId="13">
    <w:abstractNumId w:val="22"/>
  </w:num>
  <w:num w:numId="14">
    <w:abstractNumId w:val="3"/>
  </w:num>
  <w:num w:numId="15">
    <w:abstractNumId w:val="9"/>
  </w:num>
  <w:num w:numId="16">
    <w:abstractNumId w:val="18"/>
  </w:num>
  <w:num w:numId="17">
    <w:abstractNumId w:val="1"/>
  </w:num>
  <w:num w:numId="18">
    <w:abstractNumId w:val="0"/>
  </w:num>
  <w:num w:numId="19">
    <w:abstractNumId w:val="15"/>
  </w:num>
  <w:num w:numId="20">
    <w:abstractNumId w:val="10"/>
  </w:num>
  <w:num w:numId="21">
    <w:abstractNumId w:val="24"/>
  </w:num>
  <w:num w:numId="22">
    <w:abstractNumId w:val="17"/>
  </w:num>
  <w:num w:numId="23">
    <w:abstractNumId w:val="11"/>
  </w:num>
  <w:num w:numId="24">
    <w:abstractNumId w:val="16"/>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744C"/>
    <w:rsid w:val="00022DBE"/>
    <w:rsid w:val="00034EB5"/>
    <w:rsid w:val="0004280A"/>
    <w:rsid w:val="000520BE"/>
    <w:rsid w:val="000A4636"/>
    <w:rsid w:val="000C5F86"/>
    <w:rsid w:val="000C7A85"/>
    <w:rsid w:val="000E5EAD"/>
    <w:rsid w:val="000F391A"/>
    <w:rsid w:val="001149CE"/>
    <w:rsid w:val="0011557F"/>
    <w:rsid w:val="0016181C"/>
    <w:rsid w:val="001733E3"/>
    <w:rsid w:val="00187469"/>
    <w:rsid w:val="0019230B"/>
    <w:rsid w:val="001B4340"/>
    <w:rsid w:val="001C097C"/>
    <w:rsid w:val="001E61DC"/>
    <w:rsid w:val="002105E1"/>
    <w:rsid w:val="002301B7"/>
    <w:rsid w:val="002432C5"/>
    <w:rsid w:val="002506DD"/>
    <w:rsid w:val="00256974"/>
    <w:rsid w:val="00261A73"/>
    <w:rsid w:val="0027259D"/>
    <w:rsid w:val="002830DE"/>
    <w:rsid w:val="00287A13"/>
    <w:rsid w:val="002A18EC"/>
    <w:rsid w:val="002B70EF"/>
    <w:rsid w:val="002D0963"/>
    <w:rsid w:val="00317E29"/>
    <w:rsid w:val="00344173"/>
    <w:rsid w:val="00353092"/>
    <w:rsid w:val="003858CB"/>
    <w:rsid w:val="003930AB"/>
    <w:rsid w:val="003B213E"/>
    <w:rsid w:val="003C2A27"/>
    <w:rsid w:val="004020B8"/>
    <w:rsid w:val="0044024F"/>
    <w:rsid w:val="00476240"/>
    <w:rsid w:val="004D44CF"/>
    <w:rsid w:val="004E018D"/>
    <w:rsid w:val="004E6668"/>
    <w:rsid w:val="00500258"/>
    <w:rsid w:val="00514290"/>
    <w:rsid w:val="005156DD"/>
    <w:rsid w:val="00540AA3"/>
    <w:rsid w:val="00542252"/>
    <w:rsid w:val="0056590B"/>
    <w:rsid w:val="005A7105"/>
    <w:rsid w:val="006046C2"/>
    <w:rsid w:val="00617E91"/>
    <w:rsid w:val="006447CD"/>
    <w:rsid w:val="00657325"/>
    <w:rsid w:val="0066330B"/>
    <w:rsid w:val="00663E4D"/>
    <w:rsid w:val="0068476E"/>
    <w:rsid w:val="00687AAC"/>
    <w:rsid w:val="006A1F89"/>
    <w:rsid w:val="006B12B4"/>
    <w:rsid w:val="006D48F7"/>
    <w:rsid w:val="0072748A"/>
    <w:rsid w:val="00730271"/>
    <w:rsid w:val="0075514B"/>
    <w:rsid w:val="0075732C"/>
    <w:rsid w:val="00764375"/>
    <w:rsid w:val="007659B7"/>
    <w:rsid w:val="00775A6A"/>
    <w:rsid w:val="00790A62"/>
    <w:rsid w:val="007A2A7E"/>
    <w:rsid w:val="007C3583"/>
    <w:rsid w:val="007C3750"/>
    <w:rsid w:val="007D471A"/>
    <w:rsid w:val="007D625F"/>
    <w:rsid w:val="007D7E40"/>
    <w:rsid w:val="007E04FC"/>
    <w:rsid w:val="008146A1"/>
    <w:rsid w:val="00816142"/>
    <w:rsid w:val="00850A25"/>
    <w:rsid w:val="008570E0"/>
    <w:rsid w:val="008B4B38"/>
    <w:rsid w:val="008D49EB"/>
    <w:rsid w:val="008E5736"/>
    <w:rsid w:val="00910AF5"/>
    <w:rsid w:val="00914E92"/>
    <w:rsid w:val="0092065A"/>
    <w:rsid w:val="00927925"/>
    <w:rsid w:val="00934B63"/>
    <w:rsid w:val="00942D1B"/>
    <w:rsid w:val="00946737"/>
    <w:rsid w:val="00956B8C"/>
    <w:rsid w:val="009671B2"/>
    <w:rsid w:val="00971169"/>
    <w:rsid w:val="00973F2B"/>
    <w:rsid w:val="0097552E"/>
    <w:rsid w:val="009B35CF"/>
    <w:rsid w:val="009B36DA"/>
    <w:rsid w:val="009D1117"/>
    <w:rsid w:val="009E16BD"/>
    <w:rsid w:val="00A212C9"/>
    <w:rsid w:val="00A239B3"/>
    <w:rsid w:val="00A5395F"/>
    <w:rsid w:val="00A53A39"/>
    <w:rsid w:val="00A57DDE"/>
    <w:rsid w:val="00AA4E45"/>
    <w:rsid w:val="00AB722B"/>
    <w:rsid w:val="00AC1224"/>
    <w:rsid w:val="00AC2B54"/>
    <w:rsid w:val="00B167E7"/>
    <w:rsid w:val="00B300A3"/>
    <w:rsid w:val="00B8320D"/>
    <w:rsid w:val="00B95A74"/>
    <w:rsid w:val="00BC2635"/>
    <w:rsid w:val="00BC3E9B"/>
    <w:rsid w:val="00BD776D"/>
    <w:rsid w:val="00BE11A9"/>
    <w:rsid w:val="00BE60AB"/>
    <w:rsid w:val="00C1087D"/>
    <w:rsid w:val="00C13BB7"/>
    <w:rsid w:val="00C14E5D"/>
    <w:rsid w:val="00C2361F"/>
    <w:rsid w:val="00C445DA"/>
    <w:rsid w:val="00C76C87"/>
    <w:rsid w:val="00C77E6E"/>
    <w:rsid w:val="00CD217B"/>
    <w:rsid w:val="00CE61D3"/>
    <w:rsid w:val="00CF0B25"/>
    <w:rsid w:val="00CF2F27"/>
    <w:rsid w:val="00D123C9"/>
    <w:rsid w:val="00D32731"/>
    <w:rsid w:val="00D45AC0"/>
    <w:rsid w:val="00D506BD"/>
    <w:rsid w:val="00D60B67"/>
    <w:rsid w:val="00D84794"/>
    <w:rsid w:val="00DA639A"/>
    <w:rsid w:val="00DA7986"/>
    <w:rsid w:val="00DB5A78"/>
    <w:rsid w:val="00DD1EB6"/>
    <w:rsid w:val="00DD2638"/>
    <w:rsid w:val="00E0215E"/>
    <w:rsid w:val="00E428B9"/>
    <w:rsid w:val="00E44F16"/>
    <w:rsid w:val="00E6499B"/>
    <w:rsid w:val="00E85DB7"/>
    <w:rsid w:val="00E964B1"/>
    <w:rsid w:val="00E97099"/>
    <w:rsid w:val="00EA53D3"/>
    <w:rsid w:val="00EB2D38"/>
    <w:rsid w:val="00EB56E1"/>
    <w:rsid w:val="00EC29B5"/>
    <w:rsid w:val="00EE64AD"/>
    <w:rsid w:val="00EF7E18"/>
    <w:rsid w:val="00F305B3"/>
    <w:rsid w:val="00F40B41"/>
    <w:rsid w:val="00F41D54"/>
    <w:rsid w:val="00F64928"/>
    <w:rsid w:val="00F90787"/>
    <w:rsid w:val="00F94CE8"/>
    <w:rsid w:val="00F96BDE"/>
    <w:rsid w:val="00F977DB"/>
    <w:rsid w:val="00FC4584"/>
    <w:rsid w:val="00FD4AD3"/>
    <w:rsid w:val="00FF1B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BE11A9"/>
    <w:rPr>
      <w:color w:val="808080"/>
      <w:bdr w:space="0" w:sz="0" w:color="auto" w:val="none"/>
      <w:shd w:fill="auto" w:color="auto" w:val="clear"/>
    </w:rPr>
  </w:style>
  <w:style w:customStyle="true" w:styleId="eSPISCCParagraphDefaultFont" w:type="character">
    <w:name w:val="eSPIS_CC_Paragraph Default Font"/>
    <w:basedOn w:val="Zadanifontodlomka"/>
    <w:rsid w:val="00BE11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1A9"/>
    <w:rPr>
      <w:bdr w:space="0" w:sz="0" w:color="auto" w:val="none"/>
      <w:shd w:fill="FFFFCC" w:color="auto" w:val="clear"/>
      <w:lang w:val="hr-HR"/>
    </w:rPr>
  </w:style>
  <w:style w:customStyle="true" w:styleId="PozadinaSvijetloCrvena" w:type="character">
    <w:name w:val="Pozadina_SvijetloCrvena"/>
    <w:basedOn w:val="eSPISCCParagraphDefaultFont"/>
    <w:rsid w:val="00BE11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1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BE11A9"/>
    <w:rPr>
      <w:color w:val="808080"/>
      <w:bdr w:color="auto" w:space="0" w:sz="0" w:val="none"/>
      <w:shd w:color="auto" w:fill="auto" w:val="clear"/>
    </w:rPr>
  </w:style>
  <w:style w:customStyle="1" w:styleId="eSPISCCParagraphDefaultFont" w:type="character">
    <w:name w:val="eSPIS_CC_Paragraph Default Font"/>
    <w:basedOn w:val="Zadanifontodlomka"/>
    <w:rsid w:val="00BE11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11A9"/>
    <w:rPr>
      <w:bdr w:color="auto" w:space="0" w:sz="0" w:val="none"/>
      <w:shd w:color="auto" w:fill="FFFFCC" w:val="clear"/>
      <w:lang w:val="hr-HR"/>
    </w:rPr>
  </w:style>
  <w:style w:customStyle="1" w:styleId="PozadinaSvijetloCrvena" w:type="character">
    <w:name w:val="Pozadina_SvijetloCrvena"/>
    <w:basedOn w:val="eSPISCCParagraphDefaultFont"/>
    <w:rsid w:val="00BE11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1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St-477/2016</izvorni_sadrzaj>
    <derivirana_varijabla naziv="DomainObject.Predmet.OznakaBroj_1">St-477/2016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RADIO - RADIO GOSPIĆ d.o.o.</izvorni_sadrzaj>
    <derivirana_varijabla naziv="DomainObject.Predmet.ProtustrankaFormated_1">  HRVATSKI RADIO - RADIO GOSPIĆ d.o.o.</derivirana_varijabla>
  </DomainObject.Predmet.ProtustrankaFormated>
  <DomainObject.Predmet.ProtustrankaFormatedOIB>
    <izvorni_sadrzaj>  HRVATSKI RADIO - RADIO GOSPIĆ d.o.o., OIB 34653520221</izvorni_sadrzaj>
    <derivirana_varijabla naziv="DomainObject.Predmet.ProtustrankaFormatedOIB_1">  HRVATSKI RADIO - RADIO GOSPIĆ d.o.o., OIB 34653520221</derivirana_varijabla>
  </DomainObject.Predmet.ProtustrankaFormatedOIB>
  <DomainObject.Predmet.ProtustrankaFormatedWithAdress>
    <izvorni_sadrzaj> HRVATSKI RADIO - RADIO GOSPIĆ d.o.o., Budačka 12, 53000 Gospić</izvorni_sadrzaj>
    <derivirana_varijabla naziv="DomainObject.Predmet.ProtustrankaFormatedWithAdress_1"> HRVATSKI RADIO - RADIO GOSPIĆ d.o.o., Budačka 12, 53000 Gospić</derivirana_varijabla>
  </DomainObject.Predmet.ProtustrankaFormatedWithAdress>
  <DomainObject.Predmet.ProtustrankaFormatedWithAdressOIB>
    <izvorni_sadrzaj> HRVATSKI RADIO - RADIO GOSPIĆ d.o.o., OIB 34653520221, Budačka 12, 53000 Gospić</izvorni_sadrzaj>
    <derivirana_varijabla naziv="DomainObject.Predmet.ProtustrankaFormatedWithAdressOIB_1"> HRVATSKI RADIO - RADIO GOSPIĆ d.o.o., OIB 34653520221, Budačka 12, 53000 Gospić</derivirana_varijabla>
  </DomainObject.Predmet.ProtustrankaFormatedWithAdressOIB>
  <DomainObject.Predmet.ProtustrankaWithAdress>
    <izvorni_sadrzaj>HRVATSKI RADIO - RADIO GOSPIĆ d.o.o. Budačka 12, 53000 Gospić</izvorni_sadrzaj>
    <derivirana_varijabla naziv="DomainObject.Predmet.ProtustrankaWithAdress_1">HRVATSKI RADIO - RADIO GOSPIĆ d.o.o. Budačka 12, 53000 Gospić</derivirana_varijabla>
  </DomainObject.Predmet.ProtustrankaWithAdress>
  <DomainObject.Predmet.ProtustrankaWithAdressOIB>
    <izvorni_sadrzaj>HRVATSKI RADIO - RADIO GOSPIĆ d.o.o., OIB 34653520221, Budačka 12, 53000 Gospić</izvorni_sadrzaj>
    <derivirana_varijabla naziv="DomainObject.Predmet.ProtustrankaWithAdressOIB_1">HRVATSKI RADIO - RADIO GOSPIĆ d.o.o., OIB 34653520221, Budačka 12, 53000 Gospić</derivirana_varijabla>
  </DomainObject.Predmet.ProtustrankaWithAdressOIB>
  <DomainObject.Predmet.ProtustrankaNazivFormated>
    <izvorni_sadrzaj>HRVATSKI RADIO - RADIO GOSPIĆ d.o.o.</izvorni_sadrzaj>
    <derivirana_varijabla naziv="DomainObject.Predmet.ProtustrankaNazivFormated_1">HRVATSKI RADIO - RADIO GOSPIĆ d.o.o.</derivirana_varijabla>
  </DomainObject.Predmet.ProtustrankaNazivFormated>
  <DomainObject.Predmet.ProtustrankaNazivFormatedOIB>
    <izvorni_sadrzaj>HRVATSKI RADIO - RADIO GOSPIĆ d.o.o., OIB 34653520221</izvorni_sadrzaj>
    <derivirana_varijabla naziv="DomainObject.Predmet.ProtustrankaNazivFormatedOIB_1">HRVATSKI RADIO - RADIO GOSPIĆ d.o.o., OIB 34653520221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ASIĆ</izvorni_sadrzaj>
    <derivirana_varijabla naziv="DomainObject.Predmet.StrankaFormated_1">  MILAN ASIĆ</derivirana_varijabla>
  </DomainObject.Predmet.StrankaFormated>
  <DomainObject.Predmet.StrankaFormatedOIB>
    <izvorni_sadrzaj>  MILAN ASIĆ, OIB 85364053591</izvorni_sadrzaj>
    <derivirana_varijabla naziv="DomainObject.Predmet.StrankaFormatedOIB_1">  MILAN ASIĆ, OIB 85364053591</derivirana_varijabla>
  </DomainObject.Predmet.StrankaFormatedOIB>
  <DomainObject.Predmet.StrankaFormatedWithAdress>
    <izvorni_sadrzaj> MILAN ASIĆ, Budačka 12, 53000 Gospić</izvorni_sadrzaj>
    <derivirana_varijabla naziv="DomainObject.Predmet.StrankaFormatedWithAdress_1"> MILAN ASIĆ, Budačka 12, 53000 Gospić</derivirana_varijabla>
  </DomainObject.Predmet.StrankaFormatedWithAdress>
  <DomainObject.Predmet.StrankaFormatedWithAdressOIB>
    <izvorni_sadrzaj> MILAN ASIĆ, OIB 85364053591, Budačka 12, 53000 Gospić</izvorni_sadrzaj>
    <derivirana_varijabla naziv="DomainObject.Predmet.StrankaFormatedWithAdressOIB_1"> MILAN ASIĆ, OIB 85364053591, Budačka 12, 53000 Gospić</derivirana_varijabla>
  </DomainObject.Predmet.StrankaFormatedWithAdressOIB>
  <DomainObject.Predmet.StrankaWithAdress>
    <izvorni_sadrzaj>MILAN ASIĆ Budačka 12,53000 Gospić</izvorni_sadrzaj>
    <derivirana_varijabla naziv="DomainObject.Predmet.StrankaWithAdress_1">MILAN ASIĆ Budačka 12,53000 Gospić</derivirana_varijabla>
  </DomainObject.Predmet.StrankaWithAdress>
  <DomainObject.Predmet.StrankaWithAdressOIB>
    <izvorni_sadrzaj>MILAN ASIĆ, OIB 85364053591, Budačka 12,53000 Gospić</izvorni_sadrzaj>
    <derivirana_varijabla naziv="DomainObject.Predmet.StrankaWithAdressOIB_1">MILAN ASIĆ, OIB 85364053591, Budačka 12,53000 Gospić</derivirana_varijabla>
  </DomainObject.Predmet.StrankaWithAdressOIB>
  <DomainObject.Predmet.StrankaNazivFormated>
    <izvorni_sadrzaj>MILAN ASIĆ</izvorni_sadrzaj>
    <derivirana_varijabla naziv="DomainObject.Predmet.StrankaNazivFormated_1">MILAN ASIĆ</derivirana_varijabla>
  </DomainObject.Predmet.StrankaNazivFormated>
  <DomainObject.Predmet.StrankaNazivFormatedOIB>
    <izvorni_sadrzaj>MILAN ASIĆ, OIB 85364053591</izvorni_sadrzaj>
    <derivirana_varijabla naziv="DomainObject.Predmet.StrankaNazivFormatedOIB_1">MILAN ASIĆ, OIB 85364053591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MILAN ASIĆ</item>
    </izvorni_sadrzaj>
    <derivirana_varijabla naziv="DomainObject.Predmet.StrankaListFormated_1">
      <item>MILAN ASIĆ</item>
    </derivirana_varijabla>
  </DomainObject.Predmet.StrankaListFormated>
  <DomainObject.Predmet.StrankaListFormatedOIB>
    <izvorni_sadrzaj>
      <item>MILAN ASIĆ, OIB 85364053591</item>
    </izvorni_sadrzaj>
    <derivirana_varijabla naziv="DomainObject.Predmet.StrankaListFormatedOIB_1">
      <item>MILAN ASIĆ, OIB 85364053591</item>
    </derivirana_varijabla>
  </DomainObject.Predmet.StrankaListFormatedOIB>
  <DomainObject.Predmet.StrankaListFormatedWithAdress>
    <izvorni_sadrzaj>
      <item>MILAN ASIĆ, Budačka 12, 53000 Gospić</item>
    </izvorni_sadrzaj>
    <derivirana_varijabla naziv="DomainObject.Predmet.StrankaListFormatedWithAdress_1">
      <item>MILAN ASIĆ, Budačka 12, 53000 Gospić</item>
    </derivirana_varijabla>
  </DomainObject.Predmet.StrankaListFormatedWithAdress>
  <DomainObject.Predmet.StrankaListFormatedWithAdressOIB>
    <izvorni_sadrzaj>
      <item>MILAN ASIĆ, OIB 85364053591, Budačka 12, 53000 Gospić</item>
    </izvorni_sadrzaj>
    <derivirana_varijabla naziv="DomainObject.Predmet.StrankaListFormatedWithAdressOIB_1">
      <item>MILAN ASIĆ, OIB 85364053591, Budačka 12, 53000 Gospić</item>
    </derivirana_varijabla>
  </DomainObject.Predmet.StrankaListFormatedWithAdressOIB>
  <DomainObject.Predmet.StrankaListNazivFormated>
    <izvorni_sadrzaj>
      <item>MILAN ASIĆ</item>
    </izvorni_sadrzaj>
    <derivirana_varijabla naziv="DomainObject.Predmet.StrankaListNazivFormated_1">
      <item>MILAN ASIĆ</item>
    </derivirana_varijabla>
  </DomainObject.Predmet.StrankaListNazivFormated>
  <DomainObject.Predmet.StrankaListNazivFormatedOIB>
    <izvorni_sadrzaj>
      <item>MILAN ASIĆ, OIB 85364053591</item>
    </izvorni_sadrzaj>
    <derivirana_varijabla naziv="DomainObject.Predmet.StrankaListNazivFormatedOIB_1">
      <item>MILAN ASIĆ, OIB 85364053591</item>
    </derivirana_varijabla>
  </DomainObject.Predmet.StrankaListNazivFormatedOIB>
  <DomainObject.Predmet.ProtuStrankaListFormated>
    <izvorni_sadrzaj>
      <item>HRVATSKI RADIO - RADIO GOSPIĆ d.o.o.</item>
    </izvorni_sadrzaj>
    <derivirana_varijabla naziv="DomainObject.Predmet.ProtuStrankaListFormated_1">
      <item>HRVATSKI RADIO - RADIO GOSPIĆ d.o.o.</item>
    </derivirana_varijabla>
  </DomainObject.Predmet.ProtuStrankaListFormated>
  <DomainObject.Predmet.ProtuStrankaListFormatedOIB>
    <izvorni_sadrzaj>
      <item>HRVATSKI RADIO - RADIO GOSPIĆ d.o.o., OIB 34653520221</item>
    </izvorni_sadrzaj>
    <derivirana_varijabla naziv="DomainObject.Predmet.ProtuStrankaListFormatedOIB_1">
      <item>HRVATSKI RADIO - RADIO GOSPIĆ d.o.o., OIB 34653520221</item>
    </derivirana_varijabla>
  </DomainObject.Predmet.ProtuStrankaListFormatedOIB>
  <DomainObject.Predmet.ProtuStrankaListFormatedWithAdress>
    <izvorni_sadrzaj>
      <item>HRVATSKI RADIO - RADIO GOSPIĆ d.o.o., Budačka 12, 53000 Gospić</item>
    </izvorni_sadrzaj>
    <derivirana_varijabla naziv="DomainObject.Predmet.ProtuStrankaListFormatedWithAdress_1">
      <item>HRVATSKI RADIO - RADIO GOSPIĆ d.o.o., Budačka 12, 53000 Gospić</item>
    </derivirana_varijabla>
  </DomainObject.Predmet.ProtuStrankaListFormatedWithAdress>
  <DomainObject.Predmet.ProtuStrankaListFormatedWithAdressOIB>
    <izvorni_sadrzaj>
      <item>HRVATSKI RADIO - RADIO GOSPIĆ d.o.o., OIB 34653520221, Budačka 12, 53000 Gospić</item>
    </izvorni_sadrzaj>
    <derivirana_varijabla naziv="DomainObject.Predmet.ProtuStrankaListFormatedWithAdressOIB_1">
      <item>HRVATSKI RADIO - RADIO GOSPIĆ d.o.o., OIB 34653520221, Budačka 12, 53000 Gospić</item>
    </derivirana_varijabla>
  </DomainObject.Predmet.ProtuStrankaListFormatedWithAdressOIB>
  <DomainObject.Predmet.ProtuStrankaListNazivFormated>
    <izvorni_sadrzaj>
      <item>HRVATSKI RADIO - RADIO GOSPIĆ d.o.o.</item>
    </izvorni_sadrzaj>
    <derivirana_varijabla naziv="DomainObject.Predmet.ProtuStrankaListNazivFormated_1">
      <item>HRVATSKI RADIO - RADIO GOSPIĆ d.o.o.</item>
    </derivirana_varijabla>
  </DomainObject.Predmet.ProtuStrankaListNazivFormated>
  <DomainObject.Predmet.ProtuStrankaListNazivFormatedOIB>
    <izvorni_sadrzaj>
      <item>HRVATSKI RADIO - RADIO GOSPIĆ d.o.o., OIB 34653520221</item>
    </izvorni_sadrzaj>
    <derivirana_varijabla naziv="DomainObject.Predmet.ProtuStrankaListNazivFormatedOIB_1">
      <item>HRVATSKI RADIO - RADIO GOSPIĆ d.o.o., OIB 34653520221</item>
    </derivirana_varijabla>
  </DomainObject.Predmet.ProtuStrankaListNazivFormatedOIB>
  <DomainObject.Predmet.OstaliListFormated>
    <izvorni_sadrzaj>
      <item>MILAN ASIĆ</item>
      <item>Jure Matković</item>
    </izvorni_sadrzaj>
    <derivirana_varijabla naziv="DomainObject.Predmet.OstaliListFormated_1">
      <item>MILAN ASIĆ</item>
      <item>Jure Matković</item>
    </derivirana_varijabla>
  </DomainObject.Predmet.OstaliListFormated>
  <DomainObject.Predmet.OstaliListFormatedOIB>
    <izvorni_sadrzaj>
      <item>MILAN ASIĆ</item>
      <item>Jure Matković, OIB 77997550993</item>
    </izvorni_sadrzaj>
    <derivirana_varijabla naziv="DomainObject.Predmet.OstaliListFormatedOIB_1">
      <item>MILAN ASIĆ</item>
      <item>Jure Matković, OIB 77997550993</item>
    </derivirana_varijabla>
  </DomainObject.Predmet.OstaliListFormatedOIB>
  <DomainObject.Predmet.OstaliListFormatedWithAdress>
    <izvorni_sadrzaj>
      <item>MILAN ASIĆ</item>
      <item>Jure Matković, Viškovo 41, 51216 Viškovo</item>
    </izvorni_sadrzaj>
    <derivirana_varijabla naziv="DomainObject.Predmet.OstaliListFormatedWithAdress_1">
      <item>MILAN ASIĆ</item>
      <item>Jure Matković, Viškovo 41, 51216 Viškovo</item>
    </derivirana_varijabla>
  </DomainObject.Predmet.OstaliListFormatedWithAdress>
  <DomainObject.Predmet.OstaliListFormatedWithAdressOIB>
    <izvorni_sadrzaj>
      <item>MILAN ASIĆ</item>
      <item>Jure Matković, OIB 77997550993, Viškovo 41, 51216 Viškovo</item>
    </izvorni_sadrzaj>
    <derivirana_varijabla naziv="DomainObject.Predmet.OstaliListFormatedWithAdressOIB_1">
      <item>MILAN ASIĆ</item>
      <item>Jure Matković, OIB 77997550993, Viškovo 41, 51216 Viškovo</item>
    </derivirana_varijabla>
  </DomainObject.Predmet.OstaliListFormatedWithAdressOIB>
  <DomainObject.Predmet.OstaliListNazivFormated>
    <izvorni_sadrzaj>
      <item>MILAN ASIĆ</item>
      <item>Jure Matković</item>
    </izvorni_sadrzaj>
    <derivirana_varijabla naziv="DomainObject.Predmet.OstaliListNazivFormated_1">
      <item>MILAN ASIĆ</item>
      <item>Jure Matković</item>
    </derivirana_varijabla>
  </DomainObject.Predmet.OstaliListNazivFormated>
  <DomainObject.Predmet.OstaliListNazivFormatedOIB>
    <izvorni_sadrzaj>
      <item>MILAN ASIĆ</item>
      <item>Jure Matković, OIB 77997550993</item>
    </izvorni_sadrzaj>
    <derivirana_varijabla naziv="DomainObject.Predmet.OstaliListNazivFormatedOIB_1">
      <item>MILAN ASIĆ</item>
      <item>Jure Matković, OIB 77997550993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MILAN ASIĆ</izvorni_sadrzaj>
    <derivirana_varijabla naziv="DomainObject.Predmet.StrankaIDrugi_1">MILAN ASIĆ</derivirana_varijabla>
  </DomainObject.Predmet.StrankaIDrugi>
  <DomainObject.Predmet.ProtustrankaIDrugi>
    <izvorni_sadrzaj>HRVATSKI RADIO - RADIO GOSPIĆ d.o.o.</izvorni_sadrzaj>
    <derivirana_varijabla naziv="DomainObject.Predmet.ProtustrankaIDrugi_1">HRVATSKI RADIO - RADIO GOSPIĆ d.o.o.</derivirana_varijabla>
  </DomainObject.Predmet.ProtustrankaIDrugi>
  <DomainObject.Predmet.StrankaIDrugiAdressOIB>
    <izvorni_sadrzaj>MILAN ASIĆ, OIB 85364053591, Budačka 12, 53000 Gospić</izvorni_sadrzaj>
    <derivirana_varijabla naziv="DomainObject.Predmet.StrankaIDrugiAdressOIB_1">MILAN ASIĆ, OIB 85364053591, Budačka 12, 53000 Gospić</derivirana_varijabla>
  </DomainObject.Predmet.StrankaIDrugiAdressOIB>
  <DomainObject.Predmet.ProtustrankaIDrugiAdressOIB>
    <izvorni_sadrzaj>HRVATSKI RADIO - RADIO GOSPIĆ d.o.o., OIB 34653520221, Budačka 12, 53000 Gospić</izvorni_sadrzaj>
    <derivirana_varijabla naziv="DomainObject.Predmet.ProtustrankaIDrugiAdressOIB_1">HRVATSKI RADIO - RADIO GOSPIĆ d.o.o., OIB 34653520221, Budačka 12,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ASIĆ</item>
      <item>HRVATSKI RADIO - RADIO GOSPIĆ d.o.o.</item>
      <item>MILAN ASIĆ</item>
      <item>Jure Matković</item>
    </izvorni_sadrzaj>
    <derivirana_varijabla naziv="DomainObject.Predmet.SudioniciListNaziv_1">
      <item>MILAN ASIĆ</item>
      <item>HRVATSKI RADIO - RADIO GOSPIĆ d.o.o.</item>
      <item>MILAN ASIĆ</item>
      <item>Jure Matković</item>
    </derivirana_varijabla>
  </DomainObject.Predmet.SudioniciListNaziv>
  <DomainObject.Predmet.SudioniciListAdressOIB>
    <izvorni_sadrzaj>
      <item>MILAN ASIĆ, OIB 85364053591, Budačka 12,53000 Gospić</item>
      <item>HRVATSKI RADIO - RADIO GOSPIĆ d.o.o., OIB 34653520221, Budačka 12,53000 Gospić</item>
      <item>MILAN ASIĆ</item>
      <item>Jure Matković, OIB 77997550993, Viškovo 41,51216 Viškovo</item>
    </izvorni_sadrzaj>
    <derivirana_varijabla naziv="DomainObject.Predmet.SudioniciListAdressOIB_1">
      <item>MILAN ASIĆ, OIB 85364053591, Budačka 12,53000 Gospić</item>
      <item>HRVATSKI RADIO - RADIO GOSPIĆ d.o.o., OIB 34653520221, Budačka 12,53000 Gospić</item>
      <item>MILAN ASIĆ</item>
      <item>Jure Matković, OIB 77997550993, Viškovo 41,51216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85364053591</item>
      <item>, OIB 34653520221</item>
      <item>, OIB null</item>
      <item>, OIB 77997550993</item>
    </izvorni_sadrzaj>
    <derivirana_varijabla naziv="DomainObject.Predmet.SudioniciListNazivOIB_1">
      <item>, OIB 85364053591</item>
      <item>, OIB 34653520221</item>
      <item>, OIB null</item>
      <item>, OIB 77997550993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82EB91-F95B-49CD-A522-EBB0414166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1218</properties:Words>
  <properties:Characters>6925</properties:Characters>
  <properties:Lines>162</properties:Lines>
  <properties:Paragraphs>63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2016-10-18T12:54:00Z</dcterms:created>
  <dc:creator>ksarlija</dc:creator>
  <cp:lastModifiedBy>Jasna Radulović</cp:lastModifiedBy>
  <cp:lastPrinted>2016-10-18T13:03:00Z</cp:lastPrinted>
  <dcterms:modified xmlns:xsi="http://www.w3.org/2001/XMLSchema-instance" xsi:type="dcterms:W3CDTF">2016-10-18T13:05:00Z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