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927b" w14:paraId="d1f927b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802AB8">
        <w:t>5400/16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E299A" w:rsidR="00CE299A">
      <w:pPr>
        <w:jc w:val="both"/>
      </w:pPr>
      <w:r w:rsidRPr="003C4FEF">
        <w:tab/>
        <w:t xml:space="preserve">Trgovački sud u Zagrebu po sucu pojedincu Vesni Malenica kao stečajnom sucu </w:t>
      </w:r>
      <w:r w:rsidR="00802AB8">
        <w:t xml:space="preserve">u prethodnom postupku </w:t>
      </w:r>
      <w:r w:rsidR="00802AB8" w:rsidRPr="007E4046">
        <w:rPr>
          <w:szCs w:val="24"/>
          <w:lang w:val="hr-HR"/>
        </w:rPr>
        <w:t xml:space="preserve">radi utvrđivanja pretpostavki za otvaranje stečajnog postupka nad dužnikom </w:t>
      </w:r>
      <w:r w:rsidR="00802AB8">
        <w:rPr>
          <w:lang w:val="hr-HR"/>
        </w:rPr>
        <w:t xml:space="preserve">RADELIĆ METALI zadruga za proizvodnju, posredovanje i poslovne usluge, Sesvete, Ljudevita Posavskog 8, OIB </w:t>
      </w:r>
      <w:r w:rsidR="00802AB8" w:rsidRPr="006B4589">
        <w:rPr>
          <w:lang w:val="hr-HR"/>
        </w:rPr>
        <w:t>16818511659</w:t>
      </w:r>
      <w:r w:rsidR="00802AB8">
        <w:rPr>
          <w:lang w:val="hr-HR"/>
        </w:rPr>
        <w:t>, 7. prosinca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802AB8">
        <w:rPr>
          <w:szCs w:val="24"/>
          <w:lang w:val="hr-HR"/>
        </w:rPr>
        <w:t xml:space="preserve">Evir Sujoldžić, Skok 3, Travnik, Ilovača, Bosna i Hercegovina, OIB </w:t>
      </w:r>
      <w:r w:rsidR="00802AB8" w:rsidRPr="00802AB8">
        <w:rPr>
          <w:szCs w:val="24"/>
          <w:lang w:val="hr-HR"/>
        </w:rPr>
        <w:t>40051770842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802AB8">
        <w:rPr>
          <w:lang w:val="hr-HR"/>
        </w:rPr>
        <w:t xml:space="preserve">RADELIĆ METALI zadruga za proizvodnju, posredovanje i poslovne usluge, Sesvete, Ljudevita Posavskog 8, OIB </w:t>
      </w:r>
      <w:r w:rsidR="00802AB8" w:rsidRPr="006B4589">
        <w:rPr>
          <w:lang w:val="hr-HR"/>
        </w:rPr>
        <w:t>16818511659</w:t>
      </w:r>
      <w:r w:rsidR="00802AB8">
        <w:rPr>
          <w:lang w:val="hr-HR"/>
        </w:rPr>
        <w:t>,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802AB8">
        <w:rPr>
          <w:szCs w:val="24"/>
          <w:lang w:val="hr-HR"/>
        </w:rPr>
        <w:t xml:space="preserve">Evir Sujoldžić, Skok 3, Travnik, Ilovača, Bosna i Hercegovina, OIB </w:t>
      </w:r>
      <w:r w:rsidR="00802AB8" w:rsidRPr="00802AB8">
        <w:rPr>
          <w:szCs w:val="24"/>
          <w:lang w:val="hr-HR"/>
        </w:rPr>
        <w:t>40051770842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802AB8">
        <w:rPr>
          <w:szCs w:val="24"/>
          <w:lang w:val="hr-HR"/>
        </w:rPr>
        <w:t>7. prosinac</w:t>
      </w:r>
      <w:r w:rsidR="00CE299A">
        <w:rPr>
          <w:szCs w:val="24"/>
          <w:lang w:val="hr-HR"/>
        </w:rPr>
        <w:t xml:space="preserve"> 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802AB8" w:rsidR="00EB25ED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46580B">
        <w:rPr>
          <w:szCs w:val="24"/>
          <w:lang w:val="hr-HR"/>
        </w:rPr>
        <w:t xml:space="preserve"> v. r. </w:t>
      </w:r>
    </w:p>
    <w:p w:rsidRDefault="00EB25ED" w:rsidP="00CD4AA1" w:rsidR="00EB25ED">
      <w:pPr>
        <w:jc w:val="both"/>
        <w:rPr>
          <w:szCs w:val="24"/>
          <w:lang w:val="hr-HR"/>
        </w:rPr>
      </w:pPr>
    </w:p>
    <w:p w:rsidRDefault="0046580B" w:rsidP="00AB7A2F" w:rsidR="0046580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6580B" w:rsidP="00995CE9" w:rsidR="0046580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6580B" w:rsidP="00CD4AA1" w:rsidR="0046580B" w:rsidRPr="00CC49D8">
      <w:pPr>
        <w:jc w:val="both"/>
        <w:rPr>
          <w:szCs w:val="24"/>
          <w:lang w:val="hr-HR"/>
        </w:rPr>
      </w:pPr>
    </w:p>
    <w:sectPr w:rsidSect="00CE299A" w:rsidR="0046580B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802AB8">
          <w:t>5400/16</w:t>
        </w:r>
        <w:r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6580B" w:rsidRPr="0046580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A3F73"/>
    <w:rsid w:val="000C0270"/>
    <w:rsid w:val="000E236E"/>
    <w:rsid w:val="00223E01"/>
    <w:rsid w:val="00240BDE"/>
    <w:rsid w:val="00283360"/>
    <w:rsid w:val="002B0F93"/>
    <w:rsid w:val="00341663"/>
    <w:rsid w:val="00376A05"/>
    <w:rsid w:val="004339E0"/>
    <w:rsid w:val="0046580B"/>
    <w:rsid w:val="005F7050"/>
    <w:rsid w:val="00604B39"/>
    <w:rsid w:val="006A1AB6"/>
    <w:rsid w:val="006E68C9"/>
    <w:rsid w:val="0073599A"/>
    <w:rsid w:val="007B4FE6"/>
    <w:rsid w:val="007F7B83"/>
    <w:rsid w:val="00802AB8"/>
    <w:rsid w:val="0084225B"/>
    <w:rsid w:val="00876975"/>
    <w:rsid w:val="00916516"/>
    <w:rsid w:val="00924303"/>
    <w:rsid w:val="00AC3B2C"/>
    <w:rsid w:val="00AE2349"/>
    <w:rsid w:val="00BE45B0"/>
    <w:rsid w:val="00C075D0"/>
    <w:rsid w:val="00C850D1"/>
    <w:rsid w:val="00CA3E9F"/>
    <w:rsid w:val="00CC49D8"/>
    <w:rsid w:val="00CD4AA1"/>
    <w:rsid w:val="00CE299A"/>
    <w:rsid w:val="00D85607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65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8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80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8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8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65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8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80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8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8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5400</izvorni_sadrzaj>
    <derivirana_varijabla naziv="DomainObject.Predmet.Broj_1">5400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St-5400/2016</izvorni_sadrzaj>
    <derivirana_varijabla naziv="DomainObject.Predmet.OznakaBroj_1">St-5400/2016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RADELIĆ METALI zadruga za proizvodnju, posredovanje i poslovne usluge zastupanog po punomoćniku ELVIR SUJOLDŽIĆ</izvorni_sadrzaj>
    <derivirana_varijabla naziv="DomainObject.Predmet.ProtustrankaFormated_1">  RADELIĆ METALI zadruga za proizvodnju, posredovanje i poslovne usluge zastupanog po punomoćniku ELVIR SUJOLDŽIĆ</derivirana_varijabla>
  </DomainObject.Predmet.ProtustrankaFormated>
  <DomainObject.Predmet.ProtustrankaFormatedOIB>
    <izvorni_sadrzaj>  RADELIĆ METALI zadruga za proizvodnju, posredovanje i poslovne usluge, OIB 16818511659 zastupanog po punomoćniku ELVIR SUJOLDŽIĆ</izvorni_sadrzaj>
    <derivirana_varijabla naziv="DomainObject.Predmet.ProtustrankaFormatedOIB_1">  RADELIĆ METALI zadruga za proizvodnju, posredovanje i poslovne usluge, OIB 16818511659 zastupanog po punomoćniku ELVIR SUJOLDŽIĆ</derivirana_varijabla>
  </DomainObject.Predmet.ProtustrankaFormatedOIB>
  <DomainObject.Predmet.ProtustrankaFormatedWithAdress>
    <izvorni_sadrzaj> RADELIĆ METALI zadruga za proizvodnju, posredovanje i poslovne usluge, Ljudevita Posavskog 8, 10360 Sesvete zastupanog po punomoćniku ELVIR SUJOLDŽIĆ</izvorni_sadrzaj>
    <derivirana_varijabla naziv="DomainObject.Predmet.ProtustrankaFormatedWithAdress_1"> RADELIĆ METALI zadruga za proizvodnju, posredovanje i poslovne usluge, Ljudevita Posavskog 8, 10360 Sesvete zastupanog po punomoćniku ELVIR SUJOLDŽIĆ</derivirana_varijabla>
  </DomainObject.Predmet.ProtustrankaFormatedWithAdress>
  <DomainObject.Predmet.ProtustrankaFormatedWithAdressOIB>
    <izvorni_sadrzaj> RADELIĆ METALI zadruga za proizvodnju, posredovanje i poslovne usluge, OIB 16818511659, Ljudevita Posavskog 8, 10360 Sesvete zastupanog po punomoćniku ELVIR SUJOLDŽIĆ</izvorni_sadrzaj>
    <derivirana_varijabla naziv="DomainObject.Predmet.ProtustrankaFormatedWithAdressOIB_1"> RADELIĆ METALI zadruga za proizvodnju, posredovanje i poslovne usluge, OIB 16818511659, Ljudevita Posavskog 8, 10360 Sesvete zastupanog po punomoćniku ELVIR SUJOLDŽIĆ</derivirana_varijabla>
  </DomainObject.Predmet.ProtustrankaFormatedWithAdressOIB>
  <DomainObject.Predmet.ProtustrankaWithAdress>
    <izvorni_sadrzaj>RADELIĆ METALI zadruga za proizvodnju, posredovanje i poslovne usluge Ljudevita Posavskog 8, 10360 Sesvete</izvorni_sadrzaj>
    <derivirana_varijabla naziv="DomainObject.Predmet.ProtustrankaWithAdress_1">RADELIĆ METALI zadruga za proizvodnju, posredovanje i poslovne usluge Ljudevita Posavskog 8, 10360 Sesvete</derivirana_varijabla>
  </DomainObject.Predmet.ProtustrankaWithAdress>
  <DomainObject.Predmet.ProtustrankaWithAdressOIB>
    <izvorni_sadrzaj>RADELIĆ METALI zadruga za proizvodnju, posredovanje i poslovne usluge, OIB 16818511659, Ljudevita Posavskog 8, 10360 Sesvete</izvorni_sadrzaj>
    <derivirana_varijabla naziv="DomainObject.Predmet.ProtustrankaWithAdressOIB_1">RADELIĆ METALI zadruga za proizvodnju, posredovanje i poslovne usluge, OIB 16818511659, Ljudevita Posavskog 8, 10360 Sesvete</derivirana_varijabla>
  </DomainObject.Predmet.ProtustrankaWithAdressOIB>
  <DomainObject.Predmet.ProtustrankaNazivFormated>
    <izvorni_sadrzaj>RADELIĆ METALI zadruga za proizvodnju, posredovanje i poslovne usluge</izvorni_sadrzaj>
    <derivirana_varijabla naziv="DomainObject.Predmet.ProtustrankaNazivFormated_1">RADELIĆ METALI zadruga za proizvodnju, posredovanje i poslovne usluge</derivirana_varijabla>
  </DomainObject.Predmet.ProtustrankaNazivFormated>
  <DomainObject.Predmet.ProtustrankaNazivFormatedOIB>
    <izvorni_sadrzaj>RADELIĆ METALI zadruga za proizvodnju, posredovanje i poslovne usluge, OIB 16818511659</izvorni_sadrzaj>
    <derivirana_varijabla naziv="DomainObject.Predmet.ProtustrankaNazivFormatedOIB_1">RADELIĆ METALI zadruga za proizvodnju, posredovanje i poslovne usluge, OIB 16818511659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FINA Regionalni centar Zagreb,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FINA Regionalni centar Zagreb,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FINA Regionalni centar Zagreb,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FINA Regionalni centar Zagreb,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FINA Regionalni centar Zagreb,10000 Zagreb,REPUBLIKA HRVATSKA, Ministarstvo financija, Porezna uprava /,10000 Zagreb</izvorni_sadrzaj>
    <derivirana_varijabla naziv="DomainObject.Predmet.StrankaWithAdress_1">FINA Regionalni centar Zagreb FINA Regionalni centar Zagreb,10000 Zagreb,REPUBLIKA HRVATSKA, Ministarstvo financija, Porezna uprava /,10000 Zagreb</derivirana_varijabla>
  </DomainObject.Predmet.StrankaWithAdress>
  <DomainObject.Predmet.StrankaWithAdressOIB>
    <izvorni_sadrzaj>FINA Regionalni centar Zagreb, OIB 85821130368, FINA Regionalni centar Zagreb,10000 Zagreb,REPUBLIKA HRVATSKA, Ministarstvo financija, Porezna uprava, OIB 18683136487, /,10000 Zagreb</izvorni_sadrzaj>
    <derivirana_varijabla naziv="DomainObject.Predmet.StrankaWithAdressOIB_1">FINA Regionalni centar Zagreb, OIB 85821130368, FINA Regionalni centar Zagreb,10000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FINA Regionalni centar Zagreb,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FINA Regionalni centar Zagreb,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FINA Regionalni centar Zagreb,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RADELIĆ METALI zadruga za proizvodnju, posredovanje i poslovne usluge zastupanog po punomoćniku ELVIR SUJOLDŽIĆ</item>
    </izvorni_sadrzaj>
    <derivirana_varijabla naziv="DomainObject.Predmet.ProtuStrankaListFormated_1">
      <item>RADELIĆ METALI zadruga za proizvodnju, posredovanje i poslovne usluge zastupanog po punomoćniku ELVIR SUJOLDŽIĆ</item>
    </derivirana_varijabla>
  </DomainObject.Predmet.ProtuStrankaListFormated>
  <DomainObject.Predmet.ProtuStrankaListFormatedOIB>
    <izvorni_sadrzaj>
      <item>RADELIĆ METALI zadruga za proizvodnju, posredovanje i poslovne usluge, OIB 16818511659 zastupanog po punomoćniku ELVIR SUJOLDŽIĆ</item>
    </izvorni_sadrzaj>
    <derivirana_varijabla naziv="DomainObject.Predmet.ProtuStrankaListFormatedOIB_1">
      <item>RADELIĆ METALI zadruga za proizvodnju, posredovanje i poslovne usluge, OIB 16818511659 zastupanog po punomoćniku ELVIR SUJOLDŽIĆ</item>
    </derivirana_varijabla>
  </DomainObject.Predmet.ProtuStrankaListFormatedOIB>
  <DomainObject.Predmet.ProtuStrankaListFormatedWithAdress>
    <izvorni_sadrzaj>
      <item>RADELIĆ METALI zadruga za proizvodnju, posredovanje i poslovne usluge, Ljudevita Posavskog 8, 10360 Sesvete zastupanog po punomoćniku ELVIR SUJOLDŽIĆ</item>
    </izvorni_sadrzaj>
    <derivirana_varijabla naziv="DomainObject.Predmet.ProtuStrankaListFormatedWithAdress_1">
      <item>RADELIĆ METALI zadruga za proizvodnju, posredovanje i poslovne usluge, Ljudevita Posavskog 8, 10360 Sesvete zastupanog po punomoćniku ELVIR SUJOLDŽIĆ</item>
    </derivirana_varijabla>
  </DomainObject.Predmet.ProtuStrankaListFormatedWithAdress>
  <DomainObject.Predmet.ProtuStrankaListFormatedWithAdressOIB>
    <izvorni_sadrzaj>
      <item>RADELIĆ METALI zadruga za proizvodnju, posredovanje i poslovne usluge, OIB 16818511659, Ljudevita Posavskog 8, 10360 Sesvete zastupanog po punomoćniku ELVIR SUJOLDŽIĆ</item>
    </izvorni_sadrzaj>
    <derivirana_varijabla naziv="DomainObject.Predmet.ProtuStrankaListFormatedWithAdressOIB_1">
      <item>RADELIĆ METALI zadruga za proizvodnju, posredovanje i poslovne usluge, OIB 16818511659, Ljudevita Posavskog 8, 10360 Sesvete zastupanog po punomoćniku ELVIR SUJOLDŽIĆ</item>
    </derivirana_varijabla>
  </DomainObject.Predmet.ProtuStrankaListFormatedWithAdressOIB>
  <DomainObject.Predmet.ProtuStrankaListNazivFormated>
    <izvorni_sadrzaj>
      <item>RADELIĆ METALI zadruga za proizvodnju, posredovanje i poslovne usluge</item>
    </izvorni_sadrzaj>
    <derivirana_varijabla naziv="DomainObject.Predmet.ProtuStrankaListNazivFormated_1">
      <item>RADELIĆ METALI zadruga za proizvodnju, posredovanje i poslovne usluge</item>
    </derivirana_varijabla>
  </DomainObject.Predmet.ProtuStrankaListNazivFormated>
  <DomainObject.Predmet.ProtuStrankaListNazivFormatedOIB>
    <izvorni_sadrzaj>
      <item>RADELIĆ METALI zadruga za proizvodnju, posredovanje i poslovne usluge, OIB 16818511659</item>
    </izvorni_sadrzaj>
    <derivirana_varijabla naziv="DomainObject.Predmet.ProtuStrankaListNazivFormatedOIB_1">
      <item>RADELIĆ METALI zadruga za proizvodnju, posredovanje i poslovne usluge, OIB 16818511659</item>
    </derivirana_varijabla>
  </DomainObject.Predmet.ProtuStrankaListNazivFormatedOIB>
  <DomainObject.Predmet.OstaliListFormated>
    <izvorni_sadrzaj>
      <item>ELVIR SUJOLDŽIĆ punomoćnik sudionika u postupku RADELIĆ METALI zadruga za proizvodnju, posredovanje i poslovne usluge</item>
      <item>Marija Smičiklas</item>
      <item>ŽUPANIJSKO DRŽAVNO ODVJETNIŠTVO U ZAGREBU, GUO punomoćnik sudionika u postupku REPUBLIKA HRVATSKA, Ministarstvo financija, Porezna uprava</item>
    </izvorni_sadrzaj>
    <derivirana_varijabla naziv="DomainObject.Predmet.OstaliListFormated_1">
      <item>ELVIR SUJOLDŽIĆ punomoćnik sudionika u postupku RADELIĆ METALI zadruga za proizvodnju, posredovanje i poslovne usluge</item>
      <item>Marija Smičiklas</item>
      <item>ŽUPANIJSKO DRŽAVNO ODVJETNIŠTVO U ZAGREBU, GUO punomoćnik sudionika u postupku REPUBLIKA HRVATSKA, Ministarstvo financija, Porezna uprava</item>
    </derivirana_varijabla>
  </DomainObject.Predmet.OstaliListFormated>
  <DomainObject.Predmet.OstaliListFormatedOIB>
    <izvorni_sadrzaj>
      <item>ELVIR SUJOLDŽIĆ, OIB 40051770842 punomoćnik sudionika u postupku RADELIĆ METALI zadruga za proizvodnju, posredovanje i poslovne usluge</item>
      <item>Marija Smičiklas, OIB 82617242862</item>
      <item>ŽUPANIJSKO DRŽAVNO ODVJETNIŠTVO U ZAGREBU, GUO punomoćnik sudionika u postupku REPUBLIKA HRVATSKA, Ministarstvo financija, Porezna uprava</item>
    </izvorni_sadrzaj>
    <derivirana_varijabla naziv="DomainObject.Predmet.OstaliListFormatedOIB_1">
      <item>ELVIR SUJOLDŽIĆ, OIB 40051770842 punomoćnik sudionika u postupku RADELIĆ METALI zadruga za proizvodnju, posredovanje i poslovne usluge</item>
      <item>Marija Smičiklas, OIB 82617242862</item>
      <item>ŽUPANIJSKO DRŽAVNO ODVJETNIŠTVO U ZAGREBU, GUO punomoćnik sudionika u postupku REPUBLIKA HRVATSKA, Ministarstvo financija, Porezna uprava</item>
    </derivirana_varijabla>
  </DomainObject.Predmet.OstaliListFormatedOIB>
  <DomainObject.Predmet.OstaliListFormatedWithAdress>
    <izvorni_sadrzaj>
      <item>ELVIR SUJOLDŽIĆ, SKOK 3, TRAVNIK punomoćnik sudionika u postupku RADELIĆ METALI zadruga za proizvodnju, posredovanje i poslovne usluge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izvorni_sadrzaj>
    <derivirana_varijabla naziv="DomainObject.Predmet.OstaliListFormatedWithAdress_1">
      <item>ELVIR SUJOLDŽIĆ, SKOK 3, TRAVNIK punomoćnik sudionika u postupku RADELIĆ METALI zadruga za proizvodnju, posredovanje i poslovne usluge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derivirana_varijabla>
  </DomainObject.Predmet.OstaliListFormatedWithAdress>
  <DomainObject.Predmet.OstaliListFormatedWithAdressOIB>
    <izvorni_sadrzaj>
      <item>ELVIR SUJOLDŽIĆ, OIB 40051770842, SKOK 3, TRAVNIK punomoćnik sudionika u postupku RADELIĆ METALI zadruga za proizvodnju, posredovanje i poslovne usluge</item>
      <item>Marija Smičiklas, OIB 82617242862, Ljudevita Šestića 4, 47000 Karlovac</item>
      <item>ŽUPANIJSKO DRŽAVNO ODVJETNIŠTVO U ZAGREBU, GUO, Savska cesta 41, 10000 Zagreb punomoćnik sudionika u postupku REPUBLIKA HRVATSKA, Ministarstvo financija, Porezna uprava</item>
    </izvorni_sadrzaj>
    <derivirana_varijabla naziv="DomainObject.Predmet.OstaliListFormatedWithAdressOIB_1">
      <item>ELVIR SUJOLDŽIĆ, OIB 40051770842, SKOK 3, TRAVNIK punomoćnik sudionika u postupku RADELIĆ METALI zadruga za proizvodnju, posredovanje i poslovne usluge</item>
      <item>Marija Smičiklas, OIB 82617242862, Ljudevita Šestića 4, 47000 Karlovac</item>
      <item>ŽUPANIJSKO DRŽAVNO ODVJETNIŠTVO U ZAGREBU, GUO, Savska cesta 41, 10000 Zagreb punomoćnik sudionika u postupku REPUBLIKA HRVATSKA, Ministarstvo financija, Porezna uprava</item>
    </derivirana_varijabla>
  </DomainObject.Predmet.OstaliListFormatedWithAdressOIB>
  <DomainObject.Predmet.OstaliListNazivFormated>
    <izvorni_sadrzaj>
      <item>ELVIR SUJOLDŽIĆ</item>
      <item>Marija Smičiklas</item>
      <item>ŽUPANIJSKO DRŽAVNO ODVJETNIŠTVO U ZAGREBU, GUO</item>
    </izvorni_sadrzaj>
    <derivirana_varijabla naziv="DomainObject.Predmet.OstaliListNazivFormated_1">
      <item>ELVIR SUJOLDŽIĆ</item>
      <item>Marija Smičiklas</item>
      <item>ŽUPANIJSKO DRŽAVNO ODVJETNIŠTVO U ZAGREBU, GUO</item>
    </derivirana_varijabla>
  </DomainObject.Predmet.OstaliListNazivFormated>
  <DomainObject.Predmet.OstaliListNazivFormatedOIB>
    <izvorni_sadrzaj>
      <item>ELVIR SUJOLDŽIĆ, OIB 40051770842</item>
      <item>Marija Smičiklas, OIB 82617242862</item>
      <item>ŽUPANIJSKO DRŽAVNO ODVJETNIŠTVO U ZAGREBU, GUO</item>
    </izvorni_sadrzaj>
    <derivirana_varijabla naziv="DomainObject.Predmet.OstaliListNazivFormatedOIB_1">
      <item>ELVIR SUJOLDŽIĆ, OIB 40051770842</item>
      <item>Marija Smičiklas, OIB 82617242862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RADELIĆ METALI zadruga za proizvodnju, posredovanje i poslovne usluge</izvorni_sadrzaj>
    <derivirana_varijabla naziv="DomainObject.Predmet.ProtustrankaIDrugi_1">RADELIĆ METALI zadruga za proizvodnju, posredovanje i poslovne usluge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RADELIĆ METALI zadruga za proizvodnju, posredovanje i poslovne usluge, OIB 16818511659, Ljudevita Posavskog 8, 10360 Sesvete</izvorni_sadrzaj>
    <derivirana_varijabla naziv="DomainObject.Predmet.ProtustrankaIDrugiAdressOIB_1">RADELIĆ METALI zadruga za proizvodnju, posredovanje i poslovne usluge, OIB 16818511659,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RADELIĆ METALI zadruga za proizvodnju, posredovanje i poslovne usluge</item>
      <item>FINA Regionalni centar Zagreb</item>
      <item>REPUBLIKA HRVATSKA, Ministarstvo financija, Porezna uprava</item>
      <item>ELVIR SUJOLDŽIĆ</item>
      <item>Marija Smičiklas</item>
      <item>ŽUPANIJSKO DRŽAVNO ODVJETNIŠTVO U ZAGREBU, GUO</item>
    </izvorni_sadrzaj>
    <derivirana_varijabla naziv="DomainObject.Predmet.SudioniciListNaziv_1">
      <item>RADELIĆ METALI zadruga za proizvodnju, posredovanje i poslovne usluge</item>
      <item>FINA Regionalni centar Zagreb</item>
      <item>REPUBLIKA HRVATSKA, Ministarstvo financija, Porezna uprava</item>
      <item>ELVIR SUJOLDŽIĆ</item>
      <item>Marija Smičiklas</item>
      <item>ŽUPANIJSKO DRŽAVNO ODVJETNIŠTVO U ZAGREBU, GUO</item>
    </derivirana_varijabla>
  </DomainObject.Predmet.SudioniciListNaziv>
  <DomainObject.Predmet.SudioniciListAdressOIB>
    <izvorni_sadrzaj>
      <item>RADELIĆ METALI zadruga za proizvodnju, posredovanje i poslovne usluge, OIB 16818511659, Ljudevita Posavskog 8,10360 Sesvete</item>
      <item>FINA Regionalni centar Zagreb, OIB 85821130368, FINA Regionalni centar Zagreb,10000 Zagreb</item>
      <item>REPUBLIKA HRVATSKA, Ministarstvo financija, Porezna uprava, OIB 18683136487, /,10000 Zagreb</item>
      <item>ELVIR SUJOLDŽIĆ, OIB 40051770842, SKOK 3,TRAVNIK</item>
      <item>Marija Smičiklas, OIB 82617242862, Ljudevita Šestića 4,47000 Karlovac</item>
      <item>ŽUPANIJSKO DRŽAVNO ODVJETNIŠTVO U ZAGREBU, GUO, Savska cesta 41,10000 Zagreb</item>
    </izvorni_sadrzaj>
    <derivirana_varijabla naziv="DomainObject.Predmet.SudioniciListAdressOIB_1">
      <item>RADELIĆ METALI zadruga za proizvodnju, posredovanje i poslovne usluge, OIB 16818511659, Ljudevita Posavskog 8,10360 Sesvete</item>
      <item>FINA Regionalni centar Zagreb, OIB 85821130368, FINA Regionalni centar Zagreb,10000 Zagreb</item>
      <item>REPUBLIKA HRVATSKA, Ministarstvo financija, Porezna uprava, OIB 18683136487, /,10000 Zagreb</item>
      <item>ELVIR SUJOLDŽIĆ, OIB 40051770842, SKOK 3,TRAVNIK</item>
      <item>Marija Smičiklas, OIB 82617242862, Ljudevita Šestića 4,47000 Karlovac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16818511659</item>
      <item>, OIB 85821130368</item>
      <item>, OIB 18683136487</item>
      <item>, OIB 40051770842</item>
      <item>, OIB 82617242862</item>
      <item>, OIB null</item>
    </izvorni_sadrzaj>
    <derivirana_varijabla naziv="DomainObject.Predmet.SudioniciListNazivOIB_1">
      <item>, OIB 16818511659</item>
      <item>, OIB 85821130368</item>
      <item>, OIB 18683136487</item>
      <item>, OIB 40051770842</item>
      <item>, OIB 82617242862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481</properties:Words>
  <properties:Characters>2367</properties:Characters>
  <properties:Lines>58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2016-12-07T14:04:00Z</dcterms:created>
  <dc:creator>MINISTARSTVO PRAVOSUĐA</dc:creator>
  <cp:lastModifiedBy>Kristina Švajger</cp:lastModifiedBy>
  <cp:lastPrinted>2016-12-07T14:04:00Z</cp:lastPrinted>
  <dcterms:modified xmlns:xsi="http://www.w3.org/2001/XMLSchema-instance" xsi:type="dcterms:W3CDTF">2016-12-07T14:05:00Z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