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deb3" w14:paraId="59cdeb3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1827CB">
        <w:t>2116/16</w:t>
      </w:r>
      <w:r w:rsidR="00910E69">
        <w:t>-19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1827CB" w:rsidRPr="00A860A5">
        <w:t>MULTI BREND d.o.o.</w:t>
      </w:r>
      <w:r w:rsidR="001827CB">
        <w:t xml:space="preserve"> – u stečaju Velika Gorica, Sajmišna 26 MBS: </w:t>
      </w:r>
      <w:r w:rsidR="001827CB" w:rsidRPr="00A860A5">
        <w:t>120011822</w:t>
      </w:r>
      <w:r w:rsidR="001827CB">
        <w:t xml:space="preserve"> OIB: </w:t>
      </w:r>
      <w:r w:rsidR="001827CB" w:rsidRPr="00A860A5">
        <w:t>06746262221</w:t>
      </w:r>
      <w:r w:rsidR="001827CB">
        <w:t xml:space="preserve"> 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1827CB">
        <w:t>25. svibnja</w:t>
      </w:r>
      <w:r w:rsidR="00D51C0D">
        <w:t xml:space="preserve"> 2017.</w:t>
      </w:r>
      <w:r w:rsidRPr="00AC4413">
        <w:t xml:space="preserve">  godine</w:t>
      </w:r>
    </w:p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1827CB" w:rsidR="001827CB" w:rsidRPr="006B7F41">
      <w:pPr>
        <w:ind w:firstLine="708"/>
        <w:jc w:val="both"/>
      </w:pPr>
      <w:r>
        <w:tab/>
      </w:r>
    </w:p>
    <w:p w:rsidRDefault="001827CB" w:rsidP="001827CB" w:rsidR="001827CB" w:rsidRPr="006B7F41">
      <w:pPr>
        <w:ind w:firstLine="708"/>
        <w:jc w:val="both"/>
      </w:pPr>
      <w:r w:rsidRPr="006B7F41">
        <w:t>I</w:t>
      </w:r>
      <w:r w:rsidRPr="006B7F41">
        <w:tab/>
        <w:t xml:space="preserve">UTVRĐENE TRAŽBINE VJEROVNIKA </w:t>
      </w:r>
      <w:r>
        <w:t>PRVOG</w:t>
      </w:r>
      <w:r w:rsidRPr="006B7F41">
        <w:t xml:space="preserve"> VIŠEG ISPLATNOG REDA </w:t>
      </w:r>
    </w:p>
    <w:p w:rsidRDefault="001827CB" w:rsidP="001827CB" w:rsidR="001827CB" w:rsidRPr="006B7F41">
      <w:pPr>
        <w:jc w:val="both"/>
      </w:pPr>
      <w:r w:rsidRPr="006B7F41">
        <w:t>Red. Broj</w:t>
      </w:r>
      <w:r w:rsidRPr="006B7F41">
        <w:tab/>
        <w:t>NAZIV I ADRESA</w:t>
      </w:r>
      <w:r w:rsidRPr="006B7F41">
        <w:tab/>
      </w:r>
      <w:r w:rsidRPr="006B7F41">
        <w:tab/>
      </w:r>
      <w:r w:rsidRPr="006B7F41">
        <w:tab/>
        <w:t>PRIJAVLJENO</w:t>
      </w:r>
      <w:r w:rsidRPr="006B7F41">
        <w:tab/>
      </w:r>
      <w:r w:rsidRPr="006B7F41">
        <w:tab/>
        <w:t>PRIZNATO</w:t>
      </w:r>
    </w:p>
    <w:p w:rsidRDefault="001827CB" w:rsidP="001827CB" w:rsidR="001827CB" w:rsidRPr="006B7F41">
      <w:pPr>
        <w:jc w:val="both"/>
      </w:pPr>
      <w:r w:rsidRPr="006B7F41">
        <w:t>br.  prijave</w:t>
      </w:r>
      <w:r w:rsidRPr="006B7F41">
        <w:tab/>
        <w:t xml:space="preserve">  VJEROVNIKA </w:t>
      </w:r>
    </w:p>
    <w:p w:rsidRDefault="001827CB" w:rsidP="001827CB" w:rsidR="001827CB" w:rsidRPr="006B7F41">
      <w:pPr>
        <w:jc w:val="both"/>
      </w:pPr>
    </w:p>
    <w:p w:rsidRDefault="001827CB" w:rsidP="001827CB" w:rsidR="001827CB">
      <w:pPr>
        <w:jc w:val="both"/>
      </w:pPr>
      <w:r w:rsidRPr="006B7F41">
        <w:t>01.</w:t>
      </w:r>
      <w:r w:rsidRPr="006B7F41">
        <w:tab/>
      </w:r>
      <w:r w:rsidRPr="006B7F41">
        <w:tab/>
      </w:r>
      <w:r>
        <w:t>MILOŠEVIĆ DADO, Sisak</w:t>
      </w:r>
    </w:p>
    <w:p w:rsidRDefault="001827CB" w:rsidP="001827CB" w:rsidR="001827CB">
      <w:pPr>
        <w:jc w:val="both"/>
      </w:pPr>
      <w:r>
        <w:tab/>
      </w:r>
      <w:r>
        <w:tab/>
        <w:t>Tina Ujevića 24</w:t>
      </w:r>
      <w:r>
        <w:tab/>
      </w:r>
      <w:r>
        <w:tab/>
      </w:r>
      <w:r>
        <w:tab/>
        <w:t>12.480,00</w:t>
      </w:r>
      <w:r>
        <w:tab/>
      </w:r>
      <w:r>
        <w:tab/>
      </w:r>
      <w:r>
        <w:tab/>
        <w:t>12.480,00</w:t>
      </w:r>
    </w:p>
    <w:p w:rsidRDefault="001827CB" w:rsidP="001827CB" w:rsidR="001827CB">
      <w:pPr>
        <w:jc w:val="both"/>
      </w:pPr>
    </w:p>
    <w:p w:rsidRDefault="001827CB" w:rsidP="001827CB" w:rsidR="001827CB" w:rsidRPr="006B7F41">
      <w:pPr>
        <w:ind w:firstLine="708"/>
        <w:jc w:val="both"/>
      </w:pPr>
      <w:r w:rsidRPr="006B7F41">
        <w:t>I</w:t>
      </w:r>
      <w:r>
        <w:t>I</w:t>
      </w:r>
      <w:r w:rsidRPr="006B7F41">
        <w:tab/>
        <w:t xml:space="preserve">UTVRĐENE TRAŽBINE VJEROVNIKA </w:t>
      </w:r>
      <w:r>
        <w:t>DRUGOG</w:t>
      </w:r>
      <w:r w:rsidRPr="006B7F41">
        <w:t xml:space="preserve"> VIŠEG ISPLATNOG REDA </w:t>
      </w:r>
    </w:p>
    <w:p w:rsidRDefault="001827CB" w:rsidP="001827CB" w:rsidR="001827CB" w:rsidRPr="006B7F41">
      <w:pPr>
        <w:jc w:val="both"/>
      </w:pPr>
      <w:r w:rsidRPr="006B7F41">
        <w:t>Red. Broj</w:t>
      </w:r>
      <w:r w:rsidRPr="006B7F41">
        <w:tab/>
        <w:t>NAZIV I ADRESA</w:t>
      </w:r>
      <w:r w:rsidRPr="006B7F41">
        <w:tab/>
      </w:r>
      <w:r w:rsidRPr="006B7F41">
        <w:tab/>
      </w:r>
      <w:r w:rsidRPr="006B7F41">
        <w:tab/>
        <w:t>PRIJAVLJENO</w:t>
      </w:r>
      <w:r w:rsidRPr="006B7F41">
        <w:tab/>
      </w:r>
      <w:r w:rsidRPr="006B7F41">
        <w:tab/>
        <w:t>PRIZNATO</w:t>
      </w:r>
    </w:p>
    <w:p w:rsidRDefault="001827CB" w:rsidP="001827CB" w:rsidR="001827CB" w:rsidRPr="006B7F41">
      <w:pPr>
        <w:jc w:val="both"/>
      </w:pPr>
      <w:r w:rsidRPr="006B7F41">
        <w:t>br.  prijave</w:t>
      </w:r>
      <w:r w:rsidRPr="006B7F41">
        <w:tab/>
        <w:t xml:space="preserve">  VJEROVNIKA </w:t>
      </w:r>
    </w:p>
    <w:p w:rsidRDefault="001827CB" w:rsidP="001827CB" w:rsidR="001827CB" w:rsidRPr="006B7F41">
      <w:pPr>
        <w:jc w:val="both"/>
      </w:pPr>
    </w:p>
    <w:p w:rsidRDefault="001827CB" w:rsidP="001827CB" w:rsidR="001827CB">
      <w:pPr>
        <w:jc w:val="both"/>
      </w:pPr>
      <w:r>
        <w:t xml:space="preserve">01. </w:t>
      </w:r>
      <w:r>
        <w:tab/>
      </w:r>
      <w:r>
        <w:tab/>
        <w:t>MINISTARSTVO FINANCIJA</w:t>
      </w:r>
    </w:p>
    <w:p w:rsidRDefault="001827CB" w:rsidP="001827CB" w:rsidR="001827CB">
      <w:pPr>
        <w:jc w:val="both"/>
      </w:pPr>
      <w:r>
        <w:tab/>
      </w:r>
      <w:r>
        <w:tab/>
        <w:t>POREZNAUPRAVA</w:t>
      </w:r>
      <w:r>
        <w:tab/>
      </w:r>
      <w:r>
        <w:tab/>
      </w:r>
      <w:r>
        <w:tab/>
        <w:t>202.636,98</w:t>
      </w:r>
      <w:r>
        <w:tab/>
      </w:r>
      <w:r>
        <w:tab/>
      </w:r>
      <w:r>
        <w:tab/>
        <w:t>202.636,98</w:t>
      </w:r>
    </w:p>
    <w:p w:rsidRDefault="001827CB" w:rsidP="001827CB" w:rsidR="001827CB">
      <w:pPr>
        <w:jc w:val="both"/>
      </w:pPr>
      <w:r>
        <w:t>02.</w:t>
      </w:r>
      <w:r>
        <w:tab/>
      </w:r>
      <w:r>
        <w:tab/>
        <w:t>VIPnet d.o.o. Zagreb</w:t>
      </w:r>
    </w:p>
    <w:p w:rsidRDefault="001827CB" w:rsidP="001827CB" w:rsidR="001827CB">
      <w:pPr>
        <w:jc w:val="both"/>
      </w:pPr>
      <w:r>
        <w:tab/>
      </w:r>
      <w:r>
        <w:tab/>
        <w:t>Vrtni put 1</w:t>
      </w:r>
      <w:r>
        <w:tab/>
      </w:r>
      <w:r>
        <w:tab/>
      </w:r>
      <w:r>
        <w:tab/>
      </w:r>
      <w:r>
        <w:tab/>
        <w:t xml:space="preserve">  21.117,51</w:t>
      </w:r>
      <w:r>
        <w:tab/>
      </w:r>
      <w:r>
        <w:tab/>
      </w:r>
      <w:r>
        <w:tab/>
        <w:t xml:space="preserve">  21.117,51</w:t>
      </w:r>
    </w:p>
    <w:p w:rsidRDefault="001827CB" w:rsidP="001827CB" w:rsidR="001827CB">
      <w:pPr>
        <w:jc w:val="both"/>
      </w:pPr>
      <w:r>
        <w:t>03.</w:t>
      </w:r>
      <w:r>
        <w:tab/>
      </w:r>
      <w:r>
        <w:tab/>
        <w:t>CROATIA OSIGURANJE d.d.</w:t>
      </w:r>
    </w:p>
    <w:p w:rsidRDefault="001827CB" w:rsidP="001827CB" w:rsidR="001827CB">
      <w:pPr>
        <w:jc w:val="both"/>
      </w:pPr>
      <w:r>
        <w:tab/>
      </w:r>
      <w:r>
        <w:tab/>
        <w:t>Zagreb, Miramarska 22</w:t>
      </w:r>
      <w:r>
        <w:tab/>
      </w:r>
      <w:r>
        <w:tab/>
        <w:t xml:space="preserve">    4.039,19</w:t>
      </w:r>
      <w:r>
        <w:tab/>
      </w:r>
      <w:r>
        <w:tab/>
      </w:r>
      <w:r>
        <w:tab/>
        <w:t xml:space="preserve">    4.039,19</w:t>
      </w:r>
    </w:p>
    <w:p w:rsidRDefault="001827CB" w:rsidP="001827CB" w:rsidR="00E75225" w:rsidRPr="001827CB">
      <w:pPr>
        <w:jc w:val="both"/>
      </w:pPr>
      <w:r>
        <w:tab/>
      </w:r>
      <w:r>
        <w:tab/>
      </w:r>
      <w:r>
        <w:tab/>
      </w:r>
      <w:r>
        <w:tab/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1827CB" w:rsidR="00CE196A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1827CB">
        <w:t>25. svibnja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595B29">
        <w:t>,v.r.</w:t>
      </w:r>
    </w:p>
    <w:p w:rsidRDefault="00D60F9E" w:rsidP="00516736" w:rsidR="00D60F9E">
      <w:r>
        <w:lastRenderedPageBreak/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95B29" w:rsidR="00595B29"/>
    <w:p w:rsidRDefault="00595B29" w:rsidR="00595B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95B29" w:rsidP="00595B29" w:rsidR="00595B29">
      <w:pPr>
        <w:ind w:firstLine="708" w:left="4956"/>
      </w:pPr>
      <w:r>
        <w:t>Vinka Mihalinčić</w:t>
      </w:r>
    </w:p>
    <w:p w:rsidRDefault="00435626" w:rsidR="001E246B">
      <w:r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95B29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1827CB">
          <w:t>2116/16-19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827CB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95B29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10E69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5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B2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B2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B2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B2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5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B2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B2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B2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B2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St-2116/2016</izvorni_sadrzaj>
    <derivirana_varijabla naziv="DomainObject.Predmet.OznakaBroj_1">St-2116/2016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BREND d.o.o.</izvorni_sadrzaj>
    <derivirana_varijabla naziv="DomainObject.Predmet.ProtustrankaFormated_1">  MULTI BREND d.o.o.</derivirana_varijabla>
  </DomainObject.Predmet.ProtustrankaFormated>
  <DomainObject.Predmet.ProtustrankaFormatedOIB>
    <izvorni_sadrzaj>  MULTI BREND d.o.o., OIB 06746262221</izvorni_sadrzaj>
    <derivirana_varijabla naziv="DomainObject.Predmet.ProtustrankaFormatedOIB_1">  MULTI BREND d.o.o., OIB 06746262221</derivirana_varijabla>
  </DomainObject.Predmet.ProtustrankaFormatedOIB>
  <DomainObject.Predmet.ProtustrankaFormatedWithAdress>
    <izvorni_sadrzaj> MULTI BREND d.o.o., Sajmišna 26, 10410 Velika Gorica</izvorni_sadrzaj>
    <derivirana_varijabla naziv="DomainObject.Predmet.ProtustrankaFormatedWithAdress_1"> MULTI BREND d.o.o., Sajmišna 26, 10410 Velika Gorica</derivirana_varijabla>
  </DomainObject.Predmet.ProtustrankaFormatedWithAdress>
  <DomainObject.Predmet.ProtustrankaFormatedWithAdressOIB>
    <izvorni_sadrzaj> MULTI BREND d.o.o., OIB 06746262221, Sajmišna 26, 10410 Velika Gorica</izvorni_sadrzaj>
    <derivirana_varijabla naziv="DomainObject.Predmet.ProtustrankaFormatedWithAdressOIB_1"> MULTI BREND d.o.o., OIB 06746262221, Sajmišna 26, 10410 Velika Gorica</derivirana_varijabla>
  </DomainObject.Predmet.ProtustrankaFormatedWithAdressOIB>
  <DomainObject.Predmet.ProtustrankaWithAdress>
    <izvorni_sadrzaj>MULTI BREND d.o.o. Sajmišna 26, 10410 Velika Gorica</izvorni_sadrzaj>
    <derivirana_varijabla naziv="DomainObject.Predmet.ProtustrankaWithAdress_1">MULTI BREND d.o.o. Sajmišna 26, 10410 Velika Gorica</derivirana_varijabla>
  </DomainObject.Predmet.ProtustrankaWithAdress>
  <DomainObject.Predmet.ProtustrankaWithAdressOIB>
    <izvorni_sadrzaj>MULTI BREND d.o.o., OIB 06746262221, Sajmišna 26, 10410 Velika Gorica</izvorni_sadrzaj>
    <derivirana_varijabla naziv="DomainObject.Predmet.ProtustrankaWithAdressOIB_1">MULTI BREND d.o.o., OIB 06746262221, Sajmišna 26, 10410 Velika Gorica</derivirana_varijabla>
  </DomainObject.Predmet.ProtustrankaWithAdressOIB>
  <DomainObject.Predmet.ProtustrankaNazivFormated>
    <izvorni_sadrzaj>MULTI BREND d.o.o.</izvorni_sadrzaj>
    <derivirana_varijabla naziv="DomainObject.Predmet.ProtustrankaNazivFormated_1">MULTI BREND d.o.o.</derivirana_varijabla>
  </DomainObject.Predmet.ProtustrankaNazivFormated>
  <DomainObject.Predmet.ProtustrankaNazivFormatedOIB>
    <izvorni_sadrzaj>MULTI BREND d.o.o., OIB 06746262221</izvorni_sadrzaj>
    <derivirana_varijabla naziv="DomainObject.Predmet.ProtustrankaNazivFormatedOIB_1">MULTI BREND d.o.o., OIB 06746262221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BREND d.o.o.</item>
    </izvorni_sadrzaj>
    <derivirana_varijabla naziv="DomainObject.Predmet.ProtuStrankaListFormated_1">
      <item>MULTI BREND d.o.o.</item>
    </derivirana_varijabla>
  </DomainObject.Predmet.ProtuStrankaListFormated>
  <DomainObject.Predmet.ProtuStrankaListFormatedOIB>
    <izvorni_sadrzaj>
      <item>MULTI BREND d.o.o., OIB 06746262221</item>
    </izvorni_sadrzaj>
    <derivirana_varijabla naziv="DomainObject.Predmet.ProtuStrankaListFormatedOIB_1">
      <item>MULTI BREND d.o.o., OIB 06746262221</item>
    </derivirana_varijabla>
  </DomainObject.Predmet.ProtuStrankaListFormatedOIB>
  <DomainObject.Predmet.ProtuStrankaListFormatedWithAdress>
    <izvorni_sadrzaj>
      <item>MULTI BREND d.o.o., Sajmišna 26, 10410 Velika Gorica</item>
    </izvorni_sadrzaj>
    <derivirana_varijabla naziv="DomainObject.Predmet.ProtuStrankaListFormatedWithAdress_1">
      <item>MULTI BREND d.o.o., Sajmišna 26, 10410 Velika Gorica</item>
    </derivirana_varijabla>
  </DomainObject.Predmet.ProtuStrankaListFormatedWithAdress>
  <DomainObject.Predmet.ProtuStrankaListFormatedWithAdressOIB>
    <izvorni_sadrzaj>
      <item>MULTI BREND d.o.o., OIB 06746262221, Sajmišna 26, 10410 Velika Gorica</item>
    </izvorni_sadrzaj>
    <derivirana_varijabla naziv="DomainObject.Predmet.ProtuStrankaListFormatedWithAdressOIB_1">
      <item>MULTI BREND d.o.o., OIB 06746262221, Sajmišna 26, 10410 Velika Gorica</item>
    </derivirana_varijabla>
  </DomainObject.Predmet.ProtuStrankaListFormatedWithAdressOIB>
  <DomainObject.Predmet.ProtuStrankaListNazivFormated>
    <izvorni_sadrzaj>
      <item>MULTI BREND d.o.o.</item>
    </izvorni_sadrzaj>
    <derivirana_varijabla naziv="DomainObject.Predmet.ProtuStrankaListNazivFormated_1">
      <item>MULTI BREND d.o.o.</item>
    </derivirana_varijabla>
  </DomainObject.Predmet.ProtuStrankaListNazivFormated>
  <DomainObject.Predmet.ProtuStrankaListNazivFormatedOIB>
    <izvorni_sadrzaj>
      <item>MULTI BREND d.o.o., OIB 06746262221</item>
    </izvorni_sadrzaj>
    <derivirana_varijabla naziv="DomainObject.Predmet.ProtuStrankaListNazivFormatedOIB_1">
      <item>MULTI BREND d.o.o., OIB 06746262221</item>
    </derivirana_varijabla>
  </DomainObject.Predmet.ProtuStrankaListNazivFormatedOIB>
  <DomainObject.Predmet.OstaliListFormated>
    <izvorni_sadrzaj>
      <item>Robert Grilec</item>
      <item>Roman Vukalović</item>
    </izvorni_sadrzaj>
    <derivirana_varijabla naziv="DomainObject.Predmet.OstaliListFormated_1">
      <item>Robert Grilec</item>
      <item>Roman Vukalović</item>
    </derivirana_varijabla>
  </DomainObject.Predmet.OstaliListFormated>
  <DomainObject.Predmet.OstaliListFormatedOIB>
    <izvorni_sadrzaj>
      <item>Robert Grilec, OIB 31132690324</item>
      <item>Roman Vukalović, OIB 79724809753</item>
    </izvorni_sadrzaj>
    <derivirana_varijabla naziv="DomainObject.Predmet.OstaliListFormatedOIB_1">
      <item>Robert Grilec, OIB 31132690324</item>
      <item>Roman Vukalović, OIB 79724809753</item>
    </derivirana_varijabla>
  </DomainObject.Predmet.OstaliListFormatedOIB>
  <DomainObject.Predmet.OstaliListFormatedWithAdress>
    <izvorni_sadrzaj>
      <item>Robert Grilec, Odra 1. Lijevi Odvojak 24, 44000 Odra Sisačka</item>
      <item>Roman Vukalović, Plesmo 8, 44324 Plesmo</item>
    </izvorni_sadrzaj>
    <derivirana_varijabla naziv="DomainObject.Predmet.OstaliListFormatedWithAdress_1">
      <item>Robert Grilec, Odra 1. Lijevi Odvojak 24, 44000 Odra Sisačka</item>
      <item>Roman Vukalović, Plesmo 8, 44324 Plesmo</item>
    </derivirana_varijabla>
  </DomainObject.Predmet.OstaliListFormatedWithAdress>
  <DomainObject.Predmet.OstaliListFormatedWithAdressOIB>
    <izvorni_sadrzaj>
      <item>Robert Grilec, OIB 31132690324, Odra 1. Lijevi Odvojak 24, 44000 Odra Sisačka</item>
      <item>Roman Vukalović, OIB 79724809753, Plesmo 8, 44324 Plesmo</item>
    </izvorni_sadrzaj>
    <derivirana_varijabla naziv="DomainObject.Predmet.OstaliListFormatedWithAdressOIB_1">
      <item>Robert Grilec, OIB 31132690324, Odra 1. Lijevi Odvojak 24, 44000 Odra Sisačka</item>
      <item>Roman Vukalović, OIB 79724809753, Plesmo 8, 44324 Plesmo</item>
    </derivirana_varijabla>
  </DomainObject.Predmet.OstaliListFormatedWithAdressOIB>
  <DomainObject.Predmet.OstaliListNazivFormated>
    <izvorni_sadrzaj>
      <item>Robert Grilec</item>
      <item>Roman Vukalović</item>
    </izvorni_sadrzaj>
    <derivirana_varijabla naziv="DomainObject.Predmet.OstaliListNazivFormated_1">
      <item>Robert Grilec</item>
      <item>Roman Vukalović</item>
    </derivirana_varijabla>
  </DomainObject.Predmet.OstaliListNazivFormated>
  <DomainObject.Predmet.OstaliListNazivFormatedOIB>
    <izvorni_sadrzaj>
      <item>Robert Grilec, OIB 31132690324</item>
      <item>Roman Vukalović, OIB 79724809753</item>
    </izvorni_sadrzaj>
    <derivirana_varijabla naziv="DomainObject.Predmet.OstaliListNazivFormatedOIB_1">
      <item>Robert Grilec, OIB 31132690324</item>
      <item>Roman Vukalović, OIB 79724809753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BREND d.o.o.</izvorni_sadrzaj>
    <derivirana_varijabla naziv="DomainObject.Predmet.ProtustrankaIDrugi_1">MULTI BREND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BREND d.o.o., OIB 06746262221, Sajmišna 26, 10410 Velika Gorica</izvorni_sadrzaj>
    <derivirana_varijabla naziv="DomainObject.Predmet.ProtustrankaIDrugiAdressOIB_1">MULTI BREND d.o.o., OIB 06746262221,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 BREND d.o.o.</item>
      <item>Robert Grilec</item>
      <item>Roman Vukalović</item>
    </izvorni_sadrzaj>
    <derivirana_varijabla naziv="DomainObject.Predmet.SudioniciListNaziv_1">
      <item>FINA Regionalni centar Zagreb</item>
      <item>MULTI BREND d.o.o.</item>
      <item>Robert Grilec</item>
      <item>Roman Vukalović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izvorni_sadrzaj>
    <derivirana_varijabla naziv="DomainObject.Predmet.SudioniciListAdressOIB_1"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06746262221</item>
      <item>, OIB 31132690324</item>
      <item>, OIB 79724809753</item>
    </izvorni_sadrzaj>
    <derivirana_varijabla naziv="DomainObject.Predmet.SudioniciListNazivOIB_1">
      <item>, OIB 85821130368</item>
      <item>, OIB 06746262221</item>
      <item>, OIB 31132690324</item>
      <item>, OIB 79724809753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2D8CF-BBB4-42CE-9624-A433E5896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1282</properties:Characters>
  <properties:Lines>53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2017-05-25T09:50:00Z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2017-05-25T09:55:00Z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