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6994" w14:paraId="2196994" w:rsidRDefault="00CA0827" w:rsidP="00910611" w:rsidR="00CA082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0827" w:rsidP="00910611" w:rsidR="00CA0827">
      <w:r>
        <w:rPr>
          <w:rFonts w:eastAsia="MS Mincho"/>
        </w:rPr>
        <w:t>REPUBLIKA HRVATSKA</w:t>
      </w:r>
    </w:p>
    <w:p w:rsidRDefault="00CA0827" w:rsidP="00910611" w:rsidR="00CA0827">
      <w:r>
        <w:rPr>
          <w:rFonts w:eastAsia="MS Mincho"/>
        </w:rPr>
        <w:t>TRGOVAČKI SUD U RIJECI</w:t>
      </w:r>
    </w:p>
    <w:p w:rsidRDefault="00CA0827" w:rsidR="00CA082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10F2" w:rsidP="00B310F2" w:rsidR="00B310F2" w:rsidRPr="00B310F2">
      <w:pPr>
        <w:jc w:val="both"/>
        <w:rPr>
          <w:rFonts w:hAnsi="Times New Roman" w:ascii="Times New Roman"/>
          <w:b w:val="false"/>
          <w:lang w:val="hr-HR"/>
        </w:rPr>
      </w:pPr>
      <w:r w:rsidRPr="00B310F2">
        <w:rPr>
          <w:rFonts w:hAnsi="Times New Roman" w:ascii="Times New Roman"/>
          <w:b w:val="false"/>
          <w:lang w:val="hr-HR"/>
        </w:rPr>
        <w:t xml:space="preserve">                </w:t>
      </w:r>
    </w:p>
    <w:p w:rsidRDefault="00B310F2" w:rsidP="00B310F2" w:rsidR="00B310F2" w:rsidRPr="00B310F2">
      <w:pPr>
        <w:jc w:val="center"/>
        <w:rPr>
          <w:rFonts w:hAnsi="Times New Roman" w:ascii="Times New Roman"/>
          <w:b w:val="false"/>
          <w:lang w:val="hr-HR"/>
        </w:rPr>
      </w:pPr>
      <w:r w:rsidRPr="00B310F2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B310F2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310F2">
      <w:pPr>
        <w:jc w:val="center"/>
        <w:rPr>
          <w:rFonts w:hAnsi="Times New Roman" w:ascii="Times New Roman"/>
          <w:b w:val="false"/>
          <w:lang w:val="hr-HR"/>
        </w:rPr>
      </w:pPr>
      <w:r w:rsidRPr="00B310F2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>
      <w:pPr>
        <w:jc w:val="both"/>
        <w:rPr>
          <w:rFonts w:hAnsi="Times New Roman" w:ascii="Times New Roman"/>
          <w:b w:val="false"/>
          <w:lang w:val="hr-HR"/>
        </w:rPr>
      </w:pPr>
      <w:r w:rsidRPr="00B310F2">
        <w:rPr>
          <w:rFonts w:hAnsi="Times New Roman" w:ascii="Times New Roman"/>
          <w:b w:val="false"/>
          <w:lang w:val="hr-HR"/>
        </w:rPr>
        <w:tab/>
      </w:r>
    </w:p>
    <w:p w:rsidRDefault="003447C2" w:rsidP="00B310F2" w:rsidR="003447C2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310F2">
      <w:pPr>
        <w:jc w:val="both"/>
        <w:rPr>
          <w:rFonts w:hAnsi="Times New Roman" w:ascii="Times New Roman"/>
          <w:b w:val="false"/>
          <w:lang w:val="hr-HR"/>
        </w:rPr>
      </w:pPr>
      <w:r w:rsidRPr="00B310F2">
        <w:rPr>
          <w:rFonts w:hAnsi="Times New Roman" w:ascii="Times New Roman"/>
          <w:b w:val="false"/>
          <w:lang w:val="hr-HR"/>
        </w:rPr>
        <w:tab/>
        <w:t xml:space="preserve">Trgovački sud u Rijeci, po stečajnom sucu </w:t>
      </w:r>
      <w:r>
        <w:rPr>
          <w:rFonts w:hAnsi="Times New Roman" w:ascii="Times New Roman"/>
          <w:b w:val="false"/>
          <w:lang w:val="hr-HR"/>
        </w:rPr>
        <w:t>Veri Jelenović</w:t>
      </w:r>
      <w:r w:rsidRPr="00B310F2">
        <w:rPr>
          <w:rFonts w:hAnsi="Times New Roman" w:ascii="Times New Roman"/>
          <w:b w:val="false"/>
          <w:lang w:val="hr-HR"/>
        </w:rPr>
        <w:t>, u stečajnom postupku nad dužnikom</w:t>
      </w:r>
      <w:r w:rsidR="009D336F">
        <w:rPr>
          <w:rFonts w:hAnsi="Times New Roman" w:ascii="Times New Roman"/>
          <w:b w:val="false"/>
          <w:lang w:val="hr-HR"/>
        </w:rPr>
        <w:t xml:space="preserve"> </w:t>
      </w:r>
      <w:r w:rsidR="009D336F" w:rsidRPr="000164CC">
        <w:rPr>
          <w:rFonts w:hAnsi="Times New Roman" w:ascii="Times New Roman"/>
          <w:b w:val="false"/>
          <w:bCs/>
          <w:lang w:val="hr-HR"/>
        </w:rPr>
        <w:t>AUTOCENTAR INTEGRA</w:t>
      </w:r>
      <w:r w:rsidR="009D336F" w:rsidRPr="000164CC">
        <w:rPr>
          <w:rFonts w:hAnsi="Times New Roman" w:ascii="Times New Roman"/>
          <w:b w:val="false"/>
          <w:lang w:val="hr-HR"/>
        </w:rPr>
        <w:t xml:space="preserve"> d. o. o. za trgovinu i zastupanje u stečaju Rijeka (Grad Rijeka), Martinkovac bb, OIB: 26582766207</w:t>
      </w:r>
      <w:r w:rsidRPr="00B310F2">
        <w:rPr>
          <w:rFonts w:hAnsi="Times New Roman" w:ascii="Times New Roman"/>
          <w:b w:val="false"/>
          <w:lang w:val="hr-HR"/>
        </w:rPr>
        <w:t xml:space="preserve">, </w:t>
      </w:r>
      <w:r>
        <w:rPr>
          <w:rFonts w:hAnsi="Times New Roman" w:ascii="Times New Roman"/>
          <w:b w:val="false"/>
          <w:lang w:val="hr-HR"/>
        </w:rPr>
        <w:t xml:space="preserve">na </w:t>
      </w:r>
      <w:r w:rsidRPr="00B310F2">
        <w:rPr>
          <w:rFonts w:hAnsi="Times New Roman" w:ascii="Times New Roman"/>
          <w:b w:val="false"/>
          <w:lang w:val="hr-HR"/>
        </w:rPr>
        <w:t>temelj</w:t>
      </w:r>
      <w:r>
        <w:rPr>
          <w:rFonts w:hAnsi="Times New Roman" w:ascii="Times New Roman"/>
          <w:b w:val="false"/>
          <w:lang w:val="hr-HR"/>
        </w:rPr>
        <w:t>u</w:t>
      </w:r>
      <w:r w:rsidRPr="00B310F2">
        <w:rPr>
          <w:rFonts w:hAnsi="Times New Roman" w:ascii="Times New Roman"/>
          <w:b w:val="false"/>
          <w:lang w:val="hr-HR"/>
        </w:rPr>
        <w:t xml:space="preserve"> čl.247. st.3. u vezi s</w:t>
      </w:r>
      <w:r>
        <w:rPr>
          <w:rFonts w:hAnsi="Times New Roman" w:ascii="Times New Roman"/>
          <w:b w:val="false"/>
          <w:lang w:val="hr-HR"/>
        </w:rPr>
        <w:t>a</w:t>
      </w:r>
      <w:r w:rsidRPr="00B310F2">
        <w:rPr>
          <w:rFonts w:hAnsi="Times New Roman" w:ascii="Times New Roman"/>
          <w:b w:val="false"/>
          <w:lang w:val="hr-HR"/>
        </w:rPr>
        <w:t xml:space="preserve"> čl.441. st.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B310F2">
        <w:rPr>
          <w:rFonts w:hAnsi="Times New Roman" w:ascii="Times New Roman"/>
          <w:b w:val="false"/>
          <w:lang w:val="hr-HR"/>
        </w:rPr>
        <w:t xml:space="preserve">2. Stečajnog zakona (NN 71/15), dana </w:t>
      </w:r>
      <w:r>
        <w:rPr>
          <w:rFonts w:hAnsi="Times New Roman" w:ascii="Times New Roman"/>
          <w:b w:val="false"/>
          <w:lang w:val="hr-HR"/>
        </w:rPr>
        <w:t>21. rujna</w:t>
      </w:r>
      <w:r w:rsidRPr="00B310F2">
        <w:rPr>
          <w:rFonts w:hAnsi="Times New Roman" w:ascii="Times New Roman"/>
          <w:b w:val="false"/>
          <w:lang w:val="hr-HR"/>
        </w:rPr>
        <w:t xml:space="preserve"> 2016. godine</w:t>
      </w:r>
    </w:p>
    <w:p w:rsidRDefault="00B310F2" w:rsidP="00B310F2" w:rsidR="00B310F2" w:rsidRPr="00B310F2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310F2">
      <w:pPr>
        <w:jc w:val="center"/>
        <w:rPr>
          <w:rFonts w:hAnsi="Times New Roman" w:ascii="Times New Roman"/>
          <w:b w:val="false"/>
          <w:lang w:val="hr-HR"/>
        </w:rPr>
      </w:pPr>
      <w:r w:rsidRPr="00B310F2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B310F2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310F2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lang w:val="hr-HR"/>
        </w:rPr>
        <w:t xml:space="preserve">I. </w:t>
      </w:r>
      <w:r w:rsidRPr="00B310F2">
        <w:rPr>
          <w:rFonts w:hAnsi="Times New Roman" w:ascii="Times New Roman"/>
          <w:b w:val="false"/>
          <w:lang w:val="hr-HR"/>
        </w:rPr>
        <w:t xml:space="preserve">Utvrđena vrijednost nekretnine stečajnog dužnika upisane u zemljišnim knjigama </w:t>
      </w:r>
      <w:r w:rsidRPr="00B310F2">
        <w:rPr>
          <w:rFonts w:hAnsi="Times New Roman" w:ascii="Times New Roman"/>
          <w:b w:val="false"/>
        </w:rPr>
        <w:t>Općinskog suda u Rijeci, zemljišno-knjižni odjel Rijeka:</w:t>
      </w:r>
    </w:p>
    <w:p w:rsidRDefault="00B310F2" w:rsidP="00B310F2" w:rsidR="00B310F2" w:rsidRPr="00B310F2">
      <w:pPr>
        <w:jc w:val="both"/>
        <w:rPr>
          <w:rFonts w:hAnsi="Times New Roman" w:ascii="Times New Roman"/>
          <w:b w:val="false"/>
        </w:rPr>
      </w:pPr>
      <w:r w:rsidRPr="00B310F2">
        <w:rPr>
          <w:rFonts w:hAnsi="Times New Roman" w:ascii="Times New Roman"/>
          <w:b w:val="false"/>
        </w:rPr>
        <w:t>1. k.č.br. 1835/6  u naravi pašnjak, dvorište površine 77 m2 i k.č. 1835/7, u naravi pašnjak površine 46 m2 (ukupno 123 m2), obje k.č. upisane u zk. ul. 2669 k.o. Srdoči</w:t>
      </w:r>
    </w:p>
    <w:p w:rsidRDefault="00B310F2" w:rsidP="00B310F2" w:rsidR="00B310F2" w:rsidRPr="00B310F2">
      <w:pPr>
        <w:jc w:val="both"/>
        <w:rPr>
          <w:rFonts w:hAnsi="Times New Roman" w:ascii="Times New Roman"/>
          <w:b w:val="false"/>
        </w:rPr>
      </w:pPr>
      <w:r w:rsidRPr="00B310F2">
        <w:rPr>
          <w:rFonts w:hAnsi="Times New Roman" w:ascii="Times New Roman"/>
          <w:b w:val="false"/>
        </w:rPr>
        <w:t>2. k.č. 1831/3 u naravi dvorište površine 40 m2 upisano u zk. ul. 22 k.o. Srdoči,</w:t>
      </w:r>
    </w:p>
    <w:p w:rsidRDefault="00B310F2" w:rsidP="00B310F2" w:rsidR="00B310F2" w:rsidRPr="00B310F2">
      <w:pPr>
        <w:jc w:val="both"/>
        <w:rPr>
          <w:rFonts w:hAnsi="Times New Roman" w:ascii="Times New Roman"/>
          <w:b w:val="false"/>
        </w:rPr>
      </w:pPr>
      <w:r w:rsidRPr="00B310F2">
        <w:rPr>
          <w:rFonts w:hAnsi="Times New Roman" w:ascii="Times New Roman"/>
          <w:b w:val="false"/>
        </w:rPr>
        <w:t>3. k.č. 1831/1 u naravi poslovna zgrada i dvorište Ul. Ante Modrušana površine 500 m2 (od čega poslovna zgrada površine 108 m2 i dvorište površine 392 m2) upisano u zk. ul. 3808 k.o. Srdoči, 1. etaža: ½ poslovni prostor u suterenu koji se sastoji od poslovnog prostora, hodnika, garderobe, sanitarija, prostorije tuševa i saune u ukupnoj površini 88,65 m2 što iznosi 1/2 idealnog dijela objekta</w:t>
      </w:r>
    </w:p>
    <w:p w:rsidRDefault="00B310F2" w:rsidP="00B310F2" w:rsidR="00B310F2" w:rsidRPr="00B310F2">
      <w:pPr>
        <w:jc w:val="both"/>
        <w:rPr>
          <w:rFonts w:hAnsi="Times New Roman" w:ascii="Times New Roman"/>
          <w:b w:val="false"/>
        </w:rPr>
      </w:pPr>
      <w:r w:rsidRPr="00B310F2">
        <w:rPr>
          <w:rFonts w:hAnsi="Times New Roman" w:ascii="Times New Roman"/>
          <w:b w:val="false"/>
        </w:rPr>
        <w:t xml:space="preserve">4. k.č. 1831/1 u naravi poslovna zgrada i dvorište Ul. Ante Modrušana površine 500 m2 (od čega poslovna zgrada površine 108 m2 i dvorište površine 392 m2) upisano u zk. ul. 3808 k.o. Srdoči, 2. etaža: Poslovni prostor na prvom katu koji se sastoji od tri poslovna prostora, vanjskih stepenica i dvaju sanitarija u ukupnoj površini 95,34 m2 što iznosi 1/2 idealnog dijela objekta i </w:t>
      </w:r>
    </w:p>
    <w:p w:rsidRDefault="00B310F2" w:rsidP="00B310F2" w:rsidR="00B310F2" w:rsidRPr="00B310F2">
      <w:pPr>
        <w:jc w:val="both"/>
        <w:rPr>
          <w:rFonts w:hAnsi="Times New Roman" w:ascii="Times New Roman"/>
          <w:b w:val="false"/>
          <w:lang w:val="hr-HR"/>
        </w:rPr>
      </w:pPr>
      <w:r w:rsidRPr="00B310F2">
        <w:rPr>
          <w:rFonts w:hAnsi="Times New Roman" w:ascii="Times New Roman"/>
          <w:b w:val="false"/>
        </w:rPr>
        <w:t xml:space="preserve">5. </w:t>
      </w:r>
      <w:r w:rsidRPr="00B310F2">
        <w:rPr>
          <w:rFonts w:hAnsi="Times New Roman" w:ascii="Times New Roman"/>
          <w:b w:val="false"/>
          <w:lang w:val="hr-HR"/>
        </w:rPr>
        <w:t>k.č.br. 194/1 ZGR  u naravi KUĆA BR. 18, PAŠNJAK, DVORIŠTE I ULICA, UL. ANTE MODRUŠANA, površine 879 m2 i k.č. 1835/1, u naravi DVORIŠTE, PAŠNJAK U ULICA BLEČIĆI površine 226 m2 (ukupno 1105 m2), obje k.č. upisane u zk. ul. 692</w:t>
      </w:r>
      <w:r>
        <w:rPr>
          <w:rFonts w:hAnsi="Times New Roman" w:ascii="Times New Roman"/>
          <w:b w:val="false"/>
          <w:lang w:val="hr-HR"/>
        </w:rPr>
        <w:t xml:space="preserve"> k.o. 324752, Srdoči</w:t>
      </w:r>
      <w:r w:rsidRPr="00B310F2">
        <w:rPr>
          <w:rFonts w:hAnsi="Times New Roman" w:ascii="Times New Roman"/>
          <w:b w:val="false"/>
          <w:lang w:val="hr-HR"/>
        </w:rPr>
        <w:t xml:space="preserve">, iznosi </w:t>
      </w:r>
      <w:r w:rsidR="00DA4AC8">
        <w:rPr>
          <w:rFonts w:hAnsi="Times New Roman" w:ascii="Times New Roman"/>
          <w:b w:val="false"/>
          <w:lang w:val="hr-HR"/>
        </w:rPr>
        <w:t>4.226.040,00</w:t>
      </w:r>
      <w:r w:rsidRPr="00B310F2">
        <w:rPr>
          <w:rFonts w:hAnsi="Times New Roman" w:ascii="Times New Roman"/>
          <w:b w:val="false"/>
          <w:lang w:val="hr-HR"/>
        </w:rPr>
        <w:t xml:space="preserve"> kn</w:t>
      </w:r>
      <w:r>
        <w:rPr>
          <w:rFonts w:hAnsi="Times New Roman" w:ascii="Times New Roman"/>
          <w:b w:val="false"/>
          <w:lang w:val="hr-HR"/>
        </w:rPr>
        <w:t>.</w:t>
      </w:r>
      <w:r w:rsidRPr="00B310F2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B310F2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DA4AC8">
      <w:pPr>
        <w:ind w:firstLine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DA4AC8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B310F2">
      <w:pPr>
        <w:jc w:val="center"/>
        <w:rPr>
          <w:rFonts w:hAnsi="Times New Roman" w:ascii="Times New Roman"/>
          <w:b w:val="false"/>
          <w:lang w:val="hr-HR"/>
        </w:rPr>
      </w:pPr>
      <w:r w:rsidRPr="00B310F2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B310F2">
      <w:pPr>
        <w:ind w:firstLine="708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III. </w:t>
      </w:r>
      <w:r w:rsidR="00B310F2" w:rsidRPr="00B310F2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>
        <w:rPr>
          <w:rFonts w:hAnsi="Times New Roman" w:ascii="Times New Roman"/>
          <w:b w:val="false"/>
          <w:lang w:val="hr-HR"/>
        </w:rPr>
        <w:t xml:space="preserve">te </w:t>
      </w:r>
      <w:r w:rsidR="00B310F2" w:rsidRPr="00B310F2">
        <w:rPr>
          <w:rFonts w:hAnsi="Times New Roman" w:ascii="Times New Roman"/>
          <w:b w:val="false"/>
          <w:lang w:val="hr-HR"/>
        </w:rPr>
        <w:t>na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B310F2" w:rsidRPr="00B310F2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B310F2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310F2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IV. </w:t>
      </w:r>
      <w:r w:rsidR="00B310F2" w:rsidRPr="00B310F2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DA4AC8" w:rsidR="00DA4AC8" w:rsidRPr="00DA4AC8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DA4AC8">
        <w:rPr>
          <w:rFonts w:hAnsi="Times New Roman" w:ascii="Times New Roman"/>
          <w:b w:val="false"/>
          <w:lang w:val="hr-HR"/>
        </w:rPr>
        <w:t>u zemljišnim knjigama Općinskog suda u Rijeci, zemljišno-knjižni odjel Rijeka:</w:t>
      </w:r>
    </w:p>
    <w:p w:rsidRDefault="00DA4AC8" w:rsidP="00DA4AC8" w:rsidR="00DA4AC8" w:rsidRPr="00DA4AC8">
      <w:pPr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>1. k.č.br. 1835/6  u naravi pašnjak, dvorište površine 77 m2 i k.č. 1835/7, u naravi pašnjak površine 46 m2 (ukupno 123 m2), obje k.č. upisane u zk. ul. 2669 k.o. Srdoči</w:t>
      </w:r>
    </w:p>
    <w:p w:rsidRDefault="00DA4AC8" w:rsidP="00DA4AC8" w:rsidR="00DA4AC8" w:rsidRPr="00DA4AC8">
      <w:pPr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>2. k.č. 1831/3 u naravi dvorište površine 40 m2 upisano u zk. ul. 22 k.o. Srdoči,</w:t>
      </w:r>
    </w:p>
    <w:p w:rsidRDefault="00DA4AC8" w:rsidP="00DA4AC8" w:rsidR="00DA4AC8" w:rsidRPr="00DA4AC8">
      <w:pPr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>3. k.č. 1831/1 u naravi poslovna zgrada i dvorište Ul. Ante Modrušana površine 500 m2 (od čega poslovna zgrada površine 108 m2 i dvorište površine 392 m2) upisano u zk. ul. 3808 k.o. Srdoči, 1. etaža: ½ poslovni prostor u suterenu koji se sastoji od poslovnog prostora, hodnika, garderobe, sanitarija, prostorije tuševa i saune u ukupnoj površini 88,65 m2 što iznosi 1/2 idealnog dijela objekta</w:t>
      </w:r>
    </w:p>
    <w:p w:rsidRDefault="00DA4AC8" w:rsidP="00DA4AC8" w:rsidR="00DA4AC8" w:rsidRPr="00DA4AC8">
      <w:pPr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 xml:space="preserve">4. k.č. 1831/1 u naravi poslovna zgrada i dvorište Ul. Ante Modrušana površine 500 m2 (od čega poslovna zgrada površine 108 m2 i dvorište površine 392 m2) upisano u zk. ul. 3808 k.o. Srdoči, 2. etaža: Poslovni prostor na prvom katu koji se sastoji od tri poslovna prostora, vanjskih stepenica i dvaju sanitarija u ukupnoj površini 95,34 m2 što iznosi 1/2 idealnog dijela objekta i </w:t>
      </w:r>
    </w:p>
    <w:p w:rsidRDefault="00DA4AC8" w:rsidP="00DA4AC8" w:rsidR="00B310F2" w:rsidRPr="00B310F2">
      <w:pPr>
        <w:jc w:val="both"/>
        <w:rPr>
          <w:rFonts w:hAnsi="Times New Roman" w:ascii="Times New Roman"/>
          <w:b w:val="false"/>
          <w:lang w:val="hr-HR"/>
        </w:rPr>
      </w:pPr>
      <w:r w:rsidRPr="00B310F2">
        <w:rPr>
          <w:rFonts w:hAnsi="Times New Roman" w:ascii="Times New Roman"/>
          <w:b w:val="false"/>
        </w:rPr>
        <w:t xml:space="preserve">5. </w:t>
      </w:r>
      <w:r w:rsidRPr="00B310F2">
        <w:rPr>
          <w:rFonts w:hAnsi="Times New Roman" w:ascii="Times New Roman"/>
          <w:b w:val="false"/>
          <w:lang w:val="hr-HR"/>
        </w:rPr>
        <w:t>k.č.br. 194/1 ZGR  u naravi KUĆA BR. 18, PAŠNJAK, DVORIŠTE I ULICA, UL. ANTE MODRUŠANA, površine 879 m2 i k.č. 1835/1, u naravi DVORIŠTE, PAŠNJAK U ULICA BLEČIĆI površine 226 m2 (ukupno 1105 m2), obje k.č. upisane u zk. ul. 692</w:t>
      </w:r>
      <w:r>
        <w:rPr>
          <w:rFonts w:hAnsi="Times New Roman" w:ascii="Times New Roman"/>
          <w:b w:val="false"/>
          <w:lang w:val="hr-HR"/>
        </w:rPr>
        <w:t xml:space="preserve"> k.o. 324752, Srdoči</w:t>
      </w:r>
      <w:r w:rsidR="00B310F2" w:rsidRPr="00B310F2">
        <w:rPr>
          <w:rFonts w:hAnsi="Times New Roman" w:ascii="Times New Roman"/>
          <w:b w:val="false"/>
          <w:lang w:val="hr-HR"/>
        </w:rPr>
        <w:t xml:space="preserve">; </w:t>
      </w:r>
    </w:p>
    <w:p w:rsidRDefault="00DA4AC8" w:rsidP="00DA4AC8" w:rsidR="00B310F2" w:rsidRPr="00DA4AC8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nekretnine je stambenog i poslovnog tipa</w:t>
      </w:r>
      <w:r w:rsidR="00B310F2" w:rsidRPr="00DA4AC8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DA4A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 xml:space="preserve">zgrada je izgrađena </w:t>
      </w:r>
      <w:r w:rsidR="00DA4AC8">
        <w:rPr>
          <w:rFonts w:hAnsi="Times New Roman" w:ascii="Times New Roman"/>
          <w:b w:val="false"/>
          <w:lang w:val="hr-HR"/>
        </w:rPr>
        <w:t>prije 1968. godine i obnovljena 1998. godine</w:t>
      </w:r>
      <w:r w:rsidRPr="00DA4AC8">
        <w:rPr>
          <w:rFonts w:hAnsi="Times New Roman" w:ascii="Times New Roman"/>
          <w:b w:val="false"/>
          <w:lang w:val="hr-HR"/>
        </w:rPr>
        <w:t>;</w:t>
      </w:r>
    </w:p>
    <w:p w:rsidRDefault="00DA4AC8" w:rsidP="00DA4AC8" w:rsidR="00B310F2" w:rsidRPr="00DA4AC8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zgrada je u funkciji</w:t>
      </w:r>
      <w:r w:rsidR="00B310F2" w:rsidRPr="00DA4AC8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DA4A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 xml:space="preserve">nekretnina se nalazi u </w:t>
      </w:r>
      <w:r w:rsidR="00DA4AC8">
        <w:rPr>
          <w:rFonts w:hAnsi="Times New Roman" w:ascii="Times New Roman"/>
          <w:b w:val="false"/>
          <w:lang w:val="hr-HR"/>
        </w:rPr>
        <w:t>Rijeci</w:t>
      </w:r>
      <w:r w:rsidRPr="00DA4AC8">
        <w:rPr>
          <w:rFonts w:hAnsi="Times New Roman" w:ascii="Times New Roman"/>
          <w:b w:val="false"/>
          <w:lang w:val="hr-HR"/>
        </w:rPr>
        <w:t xml:space="preserve">, na adresi </w:t>
      </w:r>
      <w:r w:rsidR="00DA4AC8">
        <w:rPr>
          <w:rFonts w:hAnsi="Times New Roman" w:ascii="Times New Roman"/>
          <w:b w:val="false"/>
          <w:lang w:val="hr-HR"/>
        </w:rPr>
        <w:t>Ante Modrušana 18,19</w:t>
      </w:r>
      <w:r w:rsidRPr="00DA4AC8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DA4A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DA4AC8">
        <w:rPr>
          <w:rFonts w:hAnsi="Times New Roman" w:ascii="Times New Roman"/>
          <w:b w:val="false"/>
          <w:lang w:val="hr-HR"/>
        </w:rPr>
        <w:t>4.226.040,00</w:t>
      </w:r>
      <w:r w:rsidR="00DA4AC8" w:rsidRPr="00B310F2">
        <w:rPr>
          <w:rFonts w:hAnsi="Times New Roman" w:ascii="Times New Roman"/>
          <w:b w:val="false"/>
          <w:lang w:val="hr-HR"/>
        </w:rPr>
        <w:t xml:space="preserve"> </w:t>
      </w:r>
      <w:r w:rsidRPr="00DA4AC8">
        <w:rPr>
          <w:rFonts w:hAnsi="Times New Roman" w:ascii="Times New Roman"/>
          <w:b w:val="false"/>
          <w:lang w:val="hr-HR"/>
        </w:rPr>
        <w:t>kn;</w:t>
      </w:r>
    </w:p>
    <w:p w:rsidRDefault="00B310F2" w:rsidP="00DA4AC8" w:rsidR="00B310F2" w:rsidRPr="00DA4A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DA4AC8" w:rsidR="00B310F2" w:rsidRPr="00DA4A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 xml:space="preserve">na prvoj dražbi ispod tri četvrtine utvrđene vrijednosti nekretnine;  </w:t>
      </w:r>
    </w:p>
    <w:p w:rsidRDefault="00B310F2" w:rsidP="00DA4AC8" w:rsidR="00B310F2" w:rsidRPr="00DA4A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 xml:space="preserve">na drugoj dražbi ispod jedne polovine utvrđene vrijednosti nekretnine;  </w:t>
      </w:r>
    </w:p>
    <w:p w:rsidRDefault="00B310F2" w:rsidP="00DA4AC8" w:rsidR="00B310F2" w:rsidRPr="00DA4A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 xml:space="preserve">na trećoj dražbi ispod jedne četvrtine utvrđene vrijednosti nekretnine; </w:t>
      </w:r>
    </w:p>
    <w:p w:rsidRDefault="00B310F2" w:rsidP="00DA4AC8" w:rsidR="00B310F2" w:rsidRPr="00DA4A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A4AC8" w:rsidR="00B310F2" w:rsidRPr="00DA4A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</w:t>
      </w:r>
      <w:r w:rsidR="008D3E5A">
        <w:rPr>
          <w:rFonts w:hAnsi="Times New Roman" w:ascii="Times New Roman"/>
          <w:b w:val="false"/>
          <w:lang w:val="hr-HR"/>
        </w:rPr>
        <w:t>, ali uz plaćanje troškova utvrđivanja tražbine koji se određuju paušalno u iznosu od 5% od utrška te uz plaćanje troškova unovčenja koji se određuju paušalno u iznosu od 5% od utrška (ako su stvarno nastali tro</w:t>
      </w:r>
      <w:r w:rsidR="008B59B7">
        <w:rPr>
          <w:rFonts w:hAnsi="Times New Roman" w:ascii="Times New Roman"/>
          <w:b w:val="false"/>
          <w:lang w:val="hr-HR"/>
        </w:rPr>
        <w:t>š</w:t>
      </w:r>
      <w:r w:rsidR="008D3E5A">
        <w:rPr>
          <w:rFonts w:hAnsi="Times New Roman" w:ascii="Times New Roman"/>
          <w:b w:val="false"/>
          <w:lang w:val="hr-HR"/>
        </w:rPr>
        <w:t xml:space="preserve">kovi znatno niži ili viši, odredit će se u stvarnoj visini) sve u skladu s odredbom članka </w:t>
      </w:r>
      <w:r w:rsidR="008B59B7">
        <w:rPr>
          <w:rFonts w:hAnsi="Times New Roman" w:ascii="Times New Roman"/>
          <w:b w:val="false"/>
          <w:lang w:val="hr-HR"/>
        </w:rPr>
        <w:t xml:space="preserve">169. i 170. </w:t>
      </w:r>
      <w:r w:rsidR="008B59B7" w:rsidRPr="008B59B7">
        <w:rPr>
          <w:rFonts w:hAnsi="Times New Roman" w:ascii="Times New Roman"/>
          <w:b w:val="false"/>
          <w:lang w:val="hr-HR"/>
        </w:rPr>
        <w:t xml:space="preserve">Stečajnog zakona </w:t>
      </w:r>
      <w:r w:rsidR="008B59B7" w:rsidRPr="008B59B7">
        <w:rPr>
          <w:rFonts w:hAnsi="Times New Roman" w:ascii="Times New Roman"/>
          <w:b w:val="false"/>
          <w:bCs/>
          <w:lang w:val="hr-HR"/>
        </w:rPr>
        <w:t>(objavljen u NN 44/96, 29/99, 129/00, 123/03, 82/06, 116/10, 25/12</w:t>
      </w:r>
      <w:r w:rsidR="008B59B7">
        <w:rPr>
          <w:rFonts w:hAnsi="Times New Roman" w:ascii="Times New Roman"/>
          <w:b w:val="false"/>
          <w:bCs/>
          <w:lang w:val="hr-HR"/>
        </w:rPr>
        <w:t>,</w:t>
      </w:r>
      <w:r w:rsidR="008B59B7" w:rsidRPr="008B59B7">
        <w:rPr>
          <w:rFonts w:hAnsi="Times New Roman" w:ascii="Times New Roman"/>
          <w:b w:val="false"/>
          <w:bCs/>
          <w:lang w:val="hr-HR"/>
        </w:rPr>
        <w:t xml:space="preserve"> 133/12</w:t>
      </w:r>
      <w:r w:rsidR="008B59B7">
        <w:rPr>
          <w:rFonts w:hAnsi="Times New Roman" w:ascii="Times New Roman"/>
          <w:b w:val="false"/>
          <w:bCs/>
          <w:lang w:val="hr-HR"/>
        </w:rPr>
        <w:t xml:space="preserve"> i 71/15</w:t>
      </w:r>
      <w:r w:rsidR="008B59B7" w:rsidRPr="008B59B7">
        <w:rPr>
          <w:rFonts w:hAnsi="Times New Roman" w:ascii="Times New Roman"/>
          <w:b w:val="false"/>
          <w:bCs/>
          <w:lang w:val="hr-HR"/>
        </w:rPr>
        <w:t>)</w:t>
      </w:r>
      <w:r w:rsidR="008B59B7">
        <w:rPr>
          <w:rFonts w:hAnsi="Times New Roman" w:ascii="Times New Roman"/>
          <w:b w:val="false"/>
          <w:bCs/>
          <w:lang w:val="hr-HR"/>
        </w:rPr>
        <w:t xml:space="preserve"> koji se zakon primjenjuje u ovom predmetu</w:t>
      </w:r>
      <w:r w:rsidRPr="00DA4AC8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1E0597" w:rsidR="001E0597" w:rsidRPr="00DA4AC8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  na  nekretnini upisanoj </w:t>
      </w:r>
      <w:r w:rsidRPr="00DA4AC8">
        <w:rPr>
          <w:rFonts w:hAnsi="Times New Roman" w:ascii="Times New Roman"/>
          <w:b w:val="false"/>
          <w:lang w:val="hr-HR"/>
        </w:rPr>
        <w:t>u zemljišnim knjigama Općinskog suda u Rijeci, zemljišno-knjižni odjel Rijeka:</w:t>
      </w:r>
    </w:p>
    <w:p w:rsidRDefault="001E0597" w:rsidP="001E0597" w:rsidR="001E0597">
      <w:pPr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>1. k.č.br. 1835/6  u naravi pašnjak, dvorište površine 77 m2 i k.č. 1835/7, u naravi pašnjak površine 46 m2 (ukupno 123 m2), obje k.č. upisane u zk. ul. 2669 k.o. Srdoči</w:t>
      </w:r>
      <w:r>
        <w:rPr>
          <w:rFonts w:hAnsi="Times New Roman" w:ascii="Times New Roman"/>
          <w:b w:val="false"/>
          <w:lang w:val="hr-HR"/>
        </w:rPr>
        <w:t xml:space="preserve"> upisana su u zemljišnim knjigama založna prava i to:</w:t>
      </w:r>
    </w:p>
    <w:p w:rsidRDefault="001E0597" w:rsidP="001E0597" w:rsidR="001E0597" w:rsidRPr="000164CC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ab/>
        <w:t xml:space="preserve">- na temelju Sporazuma o osiguranju stjecanjem založnog prava na nekretnini br. 08618010013 solemn. dana 17. rujna 2008. g pod posl.br. OV-21296/08., za iznos </w:t>
      </w:r>
      <w:r w:rsidRPr="000164CC">
        <w:rPr>
          <w:rFonts w:hAnsi="Times New Roman" w:ascii="Times New Roman"/>
          <w:b w:val="false"/>
          <w:lang w:val="hr-HR"/>
        </w:rPr>
        <w:lastRenderedPageBreak/>
        <w:t>od CHF 900.000,00 u kunskoj protuvrijednosti po srednjem tečaju vjerovnika važećem na dan dospijeća, s redovnom kamatom u visini mjesečnog LIBOR za CHF plus kamatna marža u visini od 4,60 p.p. godišnje, kamatna marža promjenjiva, sukladno Odluci vjerovnika, sa zakonskom zateznom kamatom određenom za odnose iz trgovačkih ugovora, koja u trenutku sklapanja sporazuma iznosi 17% godišnje, promjenjiva, računajući od dana dospijeća pa do namirenja , te s ostalim pripadajućim kamatama, naknadama i troškovima sukladno sporazuma o osiguranju stjecanjem založnog prava na nekretnini, za korist: RAIFFEISEN BANK AUSTRIA D.D. ZAGREB, PETRINJSKA 59,</w:t>
      </w:r>
    </w:p>
    <w:p w:rsidRDefault="001E0597" w:rsidP="001E0597" w:rsidR="001E0597" w:rsidRPr="000164CC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ab/>
        <w:t>- na temelju Sporazuma o osiguranju br. 10618020012 od 27. srpnja 2010.g., solemn. dana 29. srpnja 2010.g. pod posl.br. OV-10366/2010., za iznos od EUR 900.000,00 u kunskoj protuvrijednosti po prodajnom tečaju Raiffeisenbank Austria d.d. važećem na dan dospijeća, sa zakonskom zateznom kamatom određenom za odnose iz trgovačkih ugovora, koja u trenutku sklapanja ovog sporazuma iznosi 17,00 % godišnje, promjenjiva, računajući od dana dospijeća pa do namirenja , te s ostalim pripadajućim kamatama, naknadama i troškovima sukladno sporazumu o osiguranju br. 10618020012 pd 27. srpnja 2010.g., za korist: RAIFFEISENBANK AUSTRIA D.D. ZAGREB, PETRINJSKA 59 OIB: 53056966535</w:t>
      </w:r>
    </w:p>
    <w:p w:rsidRDefault="001E0597" w:rsidP="001E0597" w:rsidR="001E0597" w:rsidRPr="000164CC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ab/>
        <w:t>- na temelju Sporazuma o osiguranju br. 12022020006 od 06. kolovoza 2012.g., solemn. dana 13. kolovoza 2012.g. pod posl.br. OV-8724/2012, za iznos od EUR 1.650.000,00 u kunskoj protuvrijednosti po prodajnom tečaju Raiffeisenbank Austria d.d. važećem na dan dospijeća, sa zakonskom zateznom kamatom određenom za odnose iz trgovačkih ugovora, koja u trenutku sklapanja ovog sporazuma iznosi 15,00 % godišnje, promjenjiva, računajući od dana dospijeća pa do namirenja , te s ostalim troškovima i uvjetima iz sporazuma o osiguranju br. 12022020006 od 06. kolovoza 2012.g., za korist: RAIFFEISENBANK AUSTRIA D.D. ZAGREB, PETRINJSKA 59 OIB: 53056966535;</w:t>
      </w:r>
    </w:p>
    <w:p w:rsidRDefault="001E0597" w:rsidP="00DA4AC8" w:rsidR="001E0597" w:rsidRPr="00DA4AC8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1E0597" w:rsidP="001E0597" w:rsidR="001E0597" w:rsidRPr="00DA4AC8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  na  nekretnini upisanoj </w:t>
      </w:r>
      <w:r w:rsidRPr="00DA4AC8">
        <w:rPr>
          <w:rFonts w:hAnsi="Times New Roman" w:ascii="Times New Roman"/>
          <w:b w:val="false"/>
          <w:lang w:val="hr-HR"/>
        </w:rPr>
        <w:t>u zemljišnim knjigama Općinskog suda u Rijeci, zemljišno-knjižni odjel Rijeka:</w:t>
      </w:r>
    </w:p>
    <w:p w:rsidRDefault="001E0597" w:rsidP="001E0597" w:rsidR="001E0597" w:rsidRPr="00B310F2">
      <w:pPr>
        <w:jc w:val="both"/>
        <w:rPr>
          <w:rFonts w:hAnsi="Times New Roman" w:ascii="Times New Roman"/>
          <w:b w:val="false"/>
        </w:rPr>
      </w:pPr>
      <w:r w:rsidRPr="00B310F2">
        <w:rPr>
          <w:rFonts w:hAnsi="Times New Roman" w:ascii="Times New Roman"/>
          <w:b w:val="false"/>
        </w:rPr>
        <w:t>2. k.č. 1831/3 u naravi dvorište površine 40 m2 upisano u zk. ul. 22 k.o. Srdoči,</w:t>
      </w:r>
    </w:p>
    <w:p w:rsidRDefault="001E0597" w:rsidP="001E0597" w:rsidR="001E059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1E0597" w:rsidP="001E0597" w:rsidR="001E0597" w:rsidRPr="000164CC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ab/>
        <w:t>- na temelju Sporazuma o osiguranju stjecanjem založnog prava na nekretnini br. 08618010013 solemn. dana 17. rujna 2008. g pod posl.br. OV-21296/08., za iznos od CHF 900.000,00 u kunskoj protuvrijednosti po srednjem tečaju vjerovnika važećem na dan dospijeća, s redovnom kamatom u visini mjesečnog LIBOR za CHF plus kamatna marža u visini od 4,60 p.p. godišnje, kamatna marža promjenjiva, sukladno Odluci vjerovnika, sa zakonskom zateznom kamatom određenom za odnose iz trgovačkih ugovora, koja u trenutku sklapanja sporazuma iznosi 17% godišnje, promjenjiva, računajući od dana dospijeća pa do namirenja , te s ostalim pripadajućim kamatama, naknadama i troškovima sukladno sporazuma o osiguranju stjecanjem založnog prava na nekretnini, za korist: RAIFFEISEN BANK AUSTRIA D.D. ZAGREB, PETRINJSKA 59,</w:t>
      </w:r>
    </w:p>
    <w:p w:rsidRDefault="001E0597" w:rsidP="001E0597" w:rsidR="001E0597" w:rsidRPr="000164CC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lastRenderedPageBreak/>
        <w:tab/>
        <w:t>- na temelju Sporazuma o osiguranju br. 10618020012 od 27. srpnja 2010.g., solemn. dana 29. srpnja 2010.g. pod posl.br. OV-10366/2010., za iznos od EUR 900.000,00 u kunskoj protuvrijednosti po prodajnom tečaju Raiffeisenbank Austria d.d. važećem na dan dospijeća, sa zakonskom zateznom kamatom određenom za odnose iz trgovačkih ugovora, koja u trenutku sklapanja ovog sporazuma iznosi 17,00 % godišnje, promjenjiva, računajući od dana dospijeća pa do namirenja , te s ostalim pripadajućim kamatama, naknadama i troškovima sukladno sporazumu o osiguranju br. 10618020012 pd 27. srpnja 2010.g., za korist: RAIFFEISENBANK AUSTRIA D.D. ZAGREB, PETRINJSKA 59 OIB: 53056966535</w:t>
      </w:r>
    </w:p>
    <w:p w:rsidRDefault="001E0597" w:rsidP="001E0597" w:rsidR="001E0597" w:rsidRPr="000164CC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ab/>
        <w:t>- na temelju Sporazuma o osiguranju br. 12022020006 od 06. kolovoza 2012.g., solemn. dana 13. kolovoza 2012.g. pod posl.br. OV-8724/2012, za iznos od EUR 1.650.000,00 u kunskoj protuvrijednosti po prodajnom tečaju Raiffeisenbank Austria d.d. važećem na dan dospijeća, sa zakonskom zateznom kamatom određenom za odnose iz trgovačkih ugovora, koja u trenutku sklapanja ovog sporazuma iznosi 15,00 % godišnje, promjenjiva, računajući od dana dospijeća pa do namirenja , te s ostalim troškovima i uvjetima iz sporazuma o osiguranju br. 12022020006 od 06. kolovoza 2012.g., za korist: RAIFFEISENBANK AUSTRIA D.D. ZAGREB, PETRINJSKA 59 OIB: 53056966535;</w:t>
      </w:r>
    </w:p>
    <w:p w:rsidRDefault="00B310F2" w:rsidP="00DA4AC8" w:rsidR="00B310F2" w:rsidRPr="00B310F2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1E0597" w:rsidP="001E0597" w:rsidR="001E0597" w:rsidRPr="00DA4AC8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  na  nekretnini upisanoj </w:t>
      </w:r>
      <w:r w:rsidRPr="00DA4AC8">
        <w:rPr>
          <w:rFonts w:hAnsi="Times New Roman" w:ascii="Times New Roman"/>
          <w:b w:val="false"/>
          <w:lang w:val="hr-HR"/>
        </w:rPr>
        <w:t>u zemljišnim knjigama Općinskog suda u Rijeci, zemljišno-knjižni odjel Rijeka:</w:t>
      </w:r>
    </w:p>
    <w:p w:rsidRDefault="00582BCC" w:rsidP="00582BCC" w:rsidR="00582BCC" w:rsidRPr="00B310F2">
      <w:pPr>
        <w:jc w:val="both"/>
        <w:rPr>
          <w:rFonts w:hAnsi="Times New Roman" w:ascii="Times New Roman"/>
          <w:b w:val="false"/>
        </w:rPr>
      </w:pPr>
      <w:r w:rsidRPr="00B310F2">
        <w:rPr>
          <w:rFonts w:hAnsi="Times New Roman" w:ascii="Times New Roman"/>
          <w:b w:val="false"/>
        </w:rPr>
        <w:t>3. k.č. 1831/1 u naravi poslovna zgrada i dvorište Ul. Ante Modrušana površine 500 m2 (od čega poslovna zgrada površine 108 m2 i dvorište površine 392 m2) upisano u zk. ul. 3808 k.o. Srdoči, 1. etaža: ½ poslovni prostor u suterenu koji se sastoji od poslovnog prostora, hodnika, garderobe, sanitarija, prostorije tuševa i saune u ukupnoj površini 88,65 m2 što iznosi 1/2 idealnog dijela objekta</w:t>
      </w:r>
    </w:p>
    <w:p w:rsidRDefault="001E0597" w:rsidP="001E0597" w:rsidR="001E059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1E0597" w:rsidP="001E0597" w:rsidR="001E0597" w:rsidRPr="000164CC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ab/>
        <w:t>- na temelju Sporazuma o osiguranju stjecanjem založnog prava na nekretnini br. 08618010013 solemn. dana 17. rujna 2008. g pod posl.br. OV-21296/08., za iznos od CHF 900.000,00 u kunskoj protuvrijednosti po srednjem tečaju vjerovnika važećem na dan dospijeća, s redovnom kamatom u visini mjesečnog LIBOR za CHF plus kamatna marža u visini od 4,60 p.p. godišnje, kamatna marža promjenjiva, sukladno Odluci vjerovnika, sa zakonskom zateznom kamatom određenom za odnose iz trgovačkih ugovora, koja u trenutku sklapanja sporazuma iznosi 17% godišnje, promjenjiva, računajući od dana dospijeća pa do namirenja , te s ostalim pripadajućim kamatama, naknadama i troškovima sukladno sporazuma o osiguranju stjecanjem založnog prava na nekretnini, za korist: RAIFFEISEN BANK AUSTRIA D.D. ZAGREB, PETRINJSKA 59,</w:t>
      </w:r>
    </w:p>
    <w:p w:rsidRDefault="001E0597" w:rsidP="001E0597" w:rsidR="001E0597" w:rsidRPr="000164CC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ab/>
        <w:t xml:space="preserve">- na temelju Sporazuma o osiguranju br. 10618020012 od 27. srpnja 2010.g., solemn. dana 29. srpnja 2010.g. pod posl.br. OV-10366/2010., za iznos od EUR 900.000,00 u kunskoj protuvrijednosti po prodajnom tečaju Raiffeisenbank Austria d.d. važećem na dan dospijeća, sa zakonskom zateznom kamatom određenom za odnose iz trgovačkih ugovora, koja u trenutku sklapanja ovog sporazuma iznosi 17,00 % godišnje, promjenjiva, računajući od dana dospijeća pa </w:t>
      </w:r>
      <w:r w:rsidRPr="000164CC">
        <w:rPr>
          <w:rFonts w:hAnsi="Times New Roman" w:ascii="Times New Roman"/>
          <w:b w:val="false"/>
          <w:lang w:val="hr-HR"/>
        </w:rPr>
        <w:lastRenderedPageBreak/>
        <w:t>do namirenja , te s ostalim pripadajućim kamatama, naknadama i troškovima sukladno sporazumu o osiguranju br. 10618020012 pd 27. srpnja 2010.g., za korist: RAIFFEISENBANK AUSTRIA D.D. ZAGREB, PETRINJSKA 59 OIB: 53056966535</w:t>
      </w:r>
    </w:p>
    <w:p w:rsidRDefault="00582BCC" w:rsidP="00DA4AC8" w:rsidR="00582BCC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582BCC" w:rsidP="00582BCC" w:rsidR="00582BCC" w:rsidRPr="00DA4AC8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  na  nekretnini upisanoj </w:t>
      </w:r>
      <w:r w:rsidRPr="00DA4AC8">
        <w:rPr>
          <w:rFonts w:hAnsi="Times New Roman" w:ascii="Times New Roman"/>
          <w:b w:val="false"/>
          <w:lang w:val="hr-HR"/>
        </w:rPr>
        <w:t>u zemljišnim knjigama Općinskog suda u Rijeci, zemljišno-knjižni odjel Rijeka:</w:t>
      </w:r>
    </w:p>
    <w:p w:rsidRDefault="00582BCC" w:rsidP="00582BCC" w:rsidR="00582BCC" w:rsidRPr="00DA4AC8">
      <w:pPr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 xml:space="preserve">4. k.č. 1831/1 u naravi poslovna zgrada i dvorište Ul. Ante Modrušana površine 500 m2 (od čega poslovna zgrada površine 108 m2 i dvorište površine 392 m2) upisano u zk. ul. 3808 k.o. Srdoči, 2. etaža: Poslovni prostor na prvom katu koji se sastoji od tri poslovna prostora, vanjskih stepenica i dvaju sanitarija u ukupnoj površini 95,34 m2 što iznosi 1/2 idealnog dijela objekta  </w:t>
      </w:r>
    </w:p>
    <w:p w:rsidRDefault="00582BCC" w:rsidP="00582BCC" w:rsidR="00582BCC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582BCC" w:rsidP="00582BCC" w:rsidR="00582BCC" w:rsidRPr="000164CC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ab/>
        <w:t>- na temelju Sporazuma o osiguranju stjecanjem založnog prava na nekretnini br. 08618010013 solemn. dana 17. rujna 2008. g pod posl.br. OV-21296/08., za iznos od CHF 900.000,00 u kunskoj protuvrijednosti po srednjem tečaju vjerovnika važećem na dan dospijeća, s redovnom kamatom u visini mjesečnog LIBOR za CHF plus kamatna marža u visini od 4,60 p.p. godišnje, kamatna marža promjenjiva, sukladno Odluci vjerovnika, sa zakonskom zateznom kamatom određenom za odnose iz trgovačkih ugovora, koja u trenutku sklapanja sporazuma iznosi 17% godišnje, promjenjiva, računajući od dana dospijeća pa do namirenja , te s ostalim pripadajućim kamatama, naknadama i troškovima sukladno sporazuma o osiguranju stjecanjem založnog prava na nekretnini, za korist: RAIFFEISEN BANK AUSTRIA D.D. ZAGREB, PETRINJSKA 59,</w:t>
      </w:r>
    </w:p>
    <w:p w:rsidRDefault="00582BCC" w:rsidP="00582BCC" w:rsidR="00582BCC" w:rsidRPr="000164CC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ab/>
        <w:t>- na temelju Sporazuma o osiguranju br. 10618020012 od 27. srpnja 2010.g., solemn. dana 29. srpnja 2010.g. pod posl.br. OV-10366/2010., za iznos od EUR 900.000,00 u kunskoj protuvrijednosti po prodajnom tečaju Raiffeisenbank Austria d.d. važećem na dan dospijeća, sa zakonskom zateznom kamatom određenom za odnose iz trgovačkih ugovora, koja u trenutku sklapanja ovog sporazuma iznosi 17,00 % godišnje, promjenjiva, računajući od dana dospijeća pa do namirenja , te s ostalim pripadajućim kamatama, naknadama i troškovima sukladno sporazumu o osiguranju br. 10618020012 pd 27. srpnja 2010.g., za korist: RAIFFEISENBANK AUSTRIA D.D. ZAGREB, PETRINJSKA 59 OIB: 53056966535</w:t>
      </w:r>
    </w:p>
    <w:p w:rsidRDefault="00582BCC" w:rsidP="00582BCC" w:rsidR="00582BCC" w:rsidRPr="000164CC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ab/>
        <w:t>- na temelju Sporazuma o osiguranju br. 12022020006 od 06. kolovoza 2012.g., solemn. dana 13. kolovoza 2012.g. pod posl.br. OV-8724/2012, za iznos od EUR 1.650.000,00 u kunskoj protuvrijednosti po prodajnom tečaju Raiffeisenbank Austria d.d. važećem na dan dospijeća, sa zakonskom zateznom kamatom određenom za odnose iz trgovačkih ugovora, koja u trenutku sklapanja ovog sporazuma iznosi 15,00 % godišnje, promjenjiva, računajući od dana dospijeća pa do namirenja , te s ostalim troškovima i uvjetima iz sporazuma o osiguranju br. 12022020006 od 06. kolovoza 2012.g., za korist: RAIFFEISENBANK AUSTRIA D.D. ZAGREB, PETRINJSKA 59 OIB: 53056966535;</w:t>
      </w:r>
    </w:p>
    <w:p w:rsidRDefault="00582BCC" w:rsidP="00582BCC" w:rsidR="00582BCC" w:rsidRPr="00DA4AC8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  na  nekretnini upisanoj </w:t>
      </w:r>
      <w:r w:rsidRPr="00DA4AC8">
        <w:rPr>
          <w:rFonts w:hAnsi="Times New Roman" w:ascii="Times New Roman"/>
          <w:b w:val="false"/>
          <w:lang w:val="hr-HR"/>
        </w:rPr>
        <w:t>u zemljišnim knjigama Općinskog suda u Rijeci, zemljišno-knjižni odjel Rijeka:</w:t>
      </w:r>
    </w:p>
    <w:p w:rsidRDefault="00582BCC" w:rsidP="00582BCC" w:rsidR="00582BCC" w:rsidRPr="00B310F2">
      <w:pPr>
        <w:jc w:val="both"/>
        <w:rPr>
          <w:rFonts w:hAnsi="Times New Roman" w:ascii="Times New Roman"/>
          <w:b w:val="false"/>
          <w:lang w:val="hr-HR"/>
        </w:rPr>
      </w:pPr>
      <w:r w:rsidRPr="00B310F2">
        <w:rPr>
          <w:rFonts w:hAnsi="Times New Roman" w:ascii="Times New Roman"/>
          <w:b w:val="false"/>
        </w:rPr>
        <w:lastRenderedPageBreak/>
        <w:t xml:space="preserve">5. </w:t>
      </w:r>
      <w:r w:rsidRPr="00B310F2">
        <w:rPr>
          <w:rFonts w:hAnsi="Times New Roman" w:ascii="Times New Roman"/>
          <w:b w:val="false"/>
          <w:lang w:val="hr-HR"/>
        </w:rPr>
        <w:t>k.č.br. 194/1 ZGR  u naravi KUĆA BR. 18, PAŠNJAK, DVORIŠTE I ULICA, UL. ANTE MODRUŠANA, površine 879 m2 i k.č. 1835/1, u naravi DVORIŠTE, PAŠNJAK U ULICA BLEČIĆI površine 226 m2 (ukupno 1105 m2), obje k.č. upisane u zk. ul. 692</w:t>
      </w:r>
      <w:r>
        <w:rPr>
          <w:rFonts w:hAnsi="Times New Roman" w:ascii="Times New Roman"/>
          <w:b w:val="false"/>
          <w:lang w:val="hr-HR"/>
        </w:rPr>
        <w:t xml:space="preserve"> k.o. 324752, Srdoči</w:t>
      </w:r>
      <w:r w:rsidRPr="00B310F2">
        <w:rPr>
          <w:rFonts w:hAnsi="Times New Roman" w:ascii="Times New Roman"/>
          <w:b w:val="false"/>
          <w:lang w:val="hr-HR"/>
        </w:rPr>
        <w:t xml:space="preserve"> </w:t>
      </w:r>
    </w:p>
    <w:p w:rsidRDefault="00582BCC" w:rsidP="00582BCC" w:rsidR="00582BCC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582BCC" w:rsidP="00582BCC" w:rsidR="00582BCC" w:rsidRPr="000164CC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ab/>
        <w:t>- na temelju Sporazuma o osiguranju stjecanjem založnog prava na nekretnini br. 08618010013 solemn. dana 17. rujna 2008. g pod posl.br. OV-21296/08., za iznos od CHF 900.000,00 u kunskoj protuvrijednosti po srednjem tečaju vjerovnika važećem na dan dospijeća, s redovnom kamatom u visini mjesečnog LIBOR za CHF plus kamatna marža u visini od 4,60 p.p. godišnje, kamatna marža promjenjiva, sukladno Odluci vjerovnika, sa zakonskom zateznom kamatom određenom za odnose iz trgovačkih ugovora, koja u trenutku sklapanja sporazuma iznosi 17% godišnje, promjenjiva, računajući od dana dospijeća pa do namirenja , te s ostalim pripadajućim kamatama, naknadama i troškovima sukladno sporazuma o osiguranju stjecanjem založnog prava na nekretnini, za korist: RAIFFEISEN BANK AUSTRIA D.D. ZAGREB, PETRINJSKA 59,</w:t>
      </w:r>
    </w:p>
    <w:p w:rsidRDefault="00582BCC" w:rsidP="00582BCC" w:rsidR="00582BCC" w:rsidRPr="000164CC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ab/>
        <w:t>- na temelju Sporazuma o osiguranju br. 10618020012 od 27. srpnja 2010.g., solemn. dana 29. srpnja 2010.g. pod posl.br. OV-10366/2010., za iznos od EUR 900.000,00 u kunskoj protuvrijednosti po prodajnom tečaju Raiffeisenbank Austria d.d. važećem na dan dospijeća, sa zakonskom zateznom kamatom određenom za odnose iz trgovačkih ugovora, koja u trenutku sklapanja ovog sporazuma iznosi 17,00 % godišnje, promjenjiva, računajući od dana dospijeća pa do namirenja , te s ostalim pripadajućim kamatama, naknadama i troškovima sukladno sporazumu o osiguranju br. 10618020012 pd 27. srpnja 2010.g., za korist: RAIFFEISENBANK AUSTRIA D.D. ZAGREB, PETRINJSKA 59 OIB: 53056966535</w:t>
      </w:r>
    </w:p>
    <w:p w:rsidRDefault="00582BCC" w:rsidP="00582BCC" w:rsidR="00582BCC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0164CC">
        <w:rPr>
          <w:rFonts w:hAnsi="Times New Roman" w:ascii="Times New Roman"/>
          <w:b w:val="false"/>
          <w:lang w:val="hr-HR"/>
        </w:rPr>
        <w:tab/>
        <w:t>- na temelju Sporazuma o osiguranju br. 12022020006 od 06. kolovoza 2012.g., solemn. dana 13. kolovoza 2012.g. pod posl.br. OV-8724/2012, za iznos od EUR 1.650.000,00 u kunskoj protuvrijednosti po prodajnom tečaju Raiffeisenbank Austria d.d. važećem na dan dospijeća, sa zakonskom zateznom kamatom određenom za odnose iz trgovačkih ugovora, koja u trenutku sklapanja ovog sporazuma iznosi 15,00 % godišnje, promjenjiva, računajući od dana dospijeća pa do namirenja , te s ostalim troškovima i uvjetima iz sporazuma o osiguranju br. 12022020006 od 06. kolovoza 2012.g., za korist: RAIFFEISENBANK AUSTRIA D.D. ZAGREB, PETRINJSKA 59 OIB: 53056966535;</w:t>
      </w:r>
    </w:p>
    <w:p w:rsidRDefault="00CB1864" w:rsidP="00CB1864" w:rsidR="00582BCC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DA4A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 w:rsidRPr="00DA4A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nekretnine,</w:t>
      </w:r>
    </w:p>
    <w:p w:rsidRDefault="00B310F2" w:rsidP="00DA4AC8" w:rsidR="00B310F2" w:rsidRPr="00DA4A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lastRenderedPageBreak/>
        <w:t>ponuditeljima čija ponuda ne bude prihvaćena, Agencija će vratiti jamčevinu na temelju naloga suda za prijenos novčanih sredstava;</w:t>
      </w:r>
    </w:p>
    <w:p w:rsidRDefault="00B310F2" w:rsidP="00DA4AC8" w:rsidR="00B310F2" w:rsidRPr="00DA4AC8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DA4AC8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>
        <w:rPr>
          <w:rFonts w:hAnsi="Times New Roman" w:ascii="Times New Roman"/>
          <w:b w:val="false"/>
          <w:lang w:val="hr-HR"/>
        </w:rPr>
        <w:t xml:space="preserve"> uz prethodni dogovor sa stečajnom upraviteljicom Ljiljanom Blagojević</w:t>
      </w:r>
      <w:r w:rsidR="008D3E5A">
        <w:rPr>
          <w:rFonts w:hAnsi="Times New Roman" w:ascii="Times New Roman"/>
          <w:b w:val="false"/>
          <w:lang w:val="hr-HR"/>
        </w:rPr>
        <w:t xml:space="preserve"> iz Rijeke, Markovići 21 koju osobe zainteresirane za razgledavanje predmetne nekretnine mogu kontaktirati na broj telefona 098/284 574</w:t>
      </w:r>
      <w:r w:rsidRPr="00DA4AC8">
        <w:rPr>
          <w:rFonts w:hAnsi="Times New Roman" w:ascii="Times New Roman"/>
          <w:b w:val="false"/>
          <w:lang w:val="hr-HR"/>
        </w:rPr>
        <w:t>, kao i druge potrebne podatke.</w:t>
      </w:r>
    </w:p>
    <w:p w:rsidRDefault="00B310F2" w:rsidP="00DA4AC8" w:rsidR="00B310F2" w:rsidRPr="00B310F2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B310F2">
      <w:pPr>
        <w:jc w:val="center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Rijeka</w:t>
      </w:r>
      <w:r w:rsidR="00B310F2" w:rsidRPr="00B310F2">
        <w:rPr>
          <w:rFonts w:hAnsi="Times New Roman" w:ascii="Times New Roman"/>
          <w:b w:val="false"/>
          <w:lang w:val="hr-HR"/>
        </w:rPr>
        <w:t xml:space="preserve">, 21. </w:t>
      </w:r>
      <w:r>
        <w:rPr>
          <w:rFonts w:hAnsi="Times New Roman" w:ascii="Times New Roman"/>
          <w:b w:val="false"/>
          <w:lang w:val="hr-HR"/>
        </w:rPr>
        <w:t>rujna</w:t>
      </w:r>
      <w:r w:rsidR="00B310F2" w:rsidRPr="00B310F2">
        <w:rPr>
          <w:rFonts w:hAnsi="Times New Roman" w:ascii="Times New Roman"/>
          <w:b w:val="false"/>
          <w:lang w:val="hr-HR"/>
        </w:rPr>
        <w:t xml:space="preserve"> 2016. godine</w:t>
      </w:r>
      <w:r w:rsidR="00B310F2" w:rsidRPr="00B310F2">
        <w:rPr>
          <w:rFonts w:hAnsi="Times New Roman" w:ascii="Times New Roman"/>
          <w:b w:val="false"/>
          <w:lang w:val="hr-HR"/>
        </w:rPr>
        <w:tab/>
      </w:r>
      <w:r w:rsidR="00B310F2" w:rsidRPr="00B310F2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B310F2">
      <w:pPr>
        <w:jc w:val="both"/>
        <w:rPr>
          <w:rFonts w:hAnsi="Times New Roman" w:ascii="Times New Roman"/>
          <w:b w:val="false"/>
        </w:rPr>
      </w:pPr>
      <w:r w:rsidRPr="00B310F2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B310F2" w:rsidR="00B310F2" w:rsidRPr="00B310F2">
      <w:pPr>
        <w:jc w:val="both"/>
        <w:rPr>
          <w:rFonts w:hAnsi="Times New Roman" w:ascii="Times New Roman"/>
          <w:b w:val="false"/>
        </w:rPr>
      </w:pPr>
      <w:r w:rsidRPr="00B310F2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B310F2" w:rsidR="00B310F2" w:rsidRPr="00B310F2">
      <w:pPr>
        <w:jc w:val="both"/>
        <w:rPr>
          <w:rFonts w:hAnsi="Times New Roman" w:ascii="Times New Roman"/>
          <w:b w:val="false"/>
        </w:rPr>
      </w:pPr>
    </w:p>
    <w:p w:rsidRDefault="00B310F2" w:rsidP="00B310F2" w:rsidR="00B310F2" w:rsidRPr="00B310F2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B310F2" w:rsidP="00B310F2" w:rsidR="00B310F2" w:rsidRPr="00B310F2">
      <w:pPr>
        <w:jc w:val="right"/>
        <w:rPr>
          <w:rFonts w:hAnsi="Times New Roman" w:ascii="Times New Roman"/>
          <w:b w:val="false"/>
          <w:lang w:val="hr-HR"/>
        </w:rPr>
      </w:pPr>
      <w:r w:rsidRPr="00B310F2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B310F2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310F2">
      <w:pPr>
        <w:rPr>
          <w:rFonts w:hAnsi="Times New Roman" w:ascii="Times New Roman"/>
          <w:b w:val="false"/>
          <w:lang w:val="hr-HR"/>
        </w:rPr>
      </w:pPr>
      <w:r w:rsidRPr="00B310F2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B310F2">
      <w:pPr>
        <w:jc w:val="both"/>
        <w:rPr>
          <w:rFonts w:hAnsi="Times New Roman" w:ascii="Times New Roman"/>
          <w:b w:val="false"/>
          <w:lang w:val="hr-HR"/>
        </w:rPr>
      </w:pPr>
      <w:r w:rsidRPr="00B310F2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B310F2">
          <w:rPr>
            <w:rFonts w:hAnsi="Times New Roman" w:ascii="Times New Roman"/>
            <w:b w:val="false"/>
            <w:lang w:val="hr-HR"/>
          </w:rPr>
          <w:t>11. st</w:t>
        </w:r>
      </w:smartTag>
      <w:r w:rsidRPr="00B310F2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310F2" w:rsidP="00B310F2" w:rsidR="00B310F2" w:rsidRPr="00B310F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B310F2" w:rsidP="00B310F2" w:rsidR="00B310F2" w:rsidRPr="00B310F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B310F2" w:rsidP="00B310F2" w:rsidR="00B310F2" w:rsidRPr="00B310F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B310F2" w:rsidP="00B310F2" w:rsidR="00B310F2" w:rsidRPr="00B310F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B310F2" w:rsidP="00B310F2" w:rsidR="00B310F2" w:rsidRPr="00B310F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B310F2" w:rsidP="00B310F2" w:rsidR="00B310F2" w:rsidRPr="00B310F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B310F2" w:rsidP="00B310F2" w:rsidR="00B310F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3447C2" w:rsidP="00B310F2" w:rsidR="003447C2" w:rsidRPr="00B310F2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B310F2" w:rsidP="00B310F2" w:rsidR="00B310F2" w:rsidRPr="0017204C">
      <w:pPr>
        <w:jc w:val="both"/>
        <w:rPr>
          <w:rFonts w:hAnsi="Times New Roman" w:ascii="Times New Roman"/>
          <w:b w:val="false"/>
          <w:lang w:val="hr-HR"/>
        </w:rPr>
      </w:pPr>
      <w:r w:rsidRPr="0017204C">
        <w:rPr>
          <w:rFonts w:hAnsi="Times New Roman" w:ascii="Times New Roman"/>
          <w:b w:val="false"/>
          <w:lang w:val="hr-HR"/>
        </w:rPr>
        <w:t>DNA:</w:t>
      </w:r>
    </w:p>
    <w:p w:rsidRDefault="00B310F2" w:rsidP="00B310F2" w:rsidR="00B310F2" w:rsidRPr="0017204C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17204C">
        <w:rPr>
          <w:rFonts w:hAnsi="Times New Roman" w:ascii="Times New Roman"/>
          <w:b w:val="false"/>
          <w:lang w:val="hr-HR"/>
        </w:rPr>
        <w:t xml:space="preserve">stečajnom upravitelju </w:t>
      </w:r>
    </w:p>
    <w:p w:rsidRDefault="00B310F2" w:rsidP="00B310F2" w:rsidR="00B310F2" w:rsidRPr="0017204C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17204C">
        <w:rPr>
          <w:rFonts w:hAnsi="Times New Roman" w:ascii="Times New Roman"/>
          <w:b w:val="false"/>
          <w:lang w:val="hr-HR"/>
        </w:rPr>
        <w:t>e-Oglasna ploča</w:t>
      </w:r>
    </w:p>
    <w:p w:rsidRDefault="00B310F2" w:rsidP="00B310F2" w:rsidR="00B310F2" w:rsidRPr="0017204C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17204C">
        <w:rPr>
          <w:rFonts w:hAnsi="Times New Roman" w:ascii="Times New Roman"/>
          <w:b w:val="false"/>
          <w:lang w:val="hr-HR"/>
        </w:rPr>
        <w:t>razlučnom vjerovniku:</w:t>
      </w:r>
    </w:p>
    <w:p w:rsidRDefault="00582BCC" w:rsidP="00B310F2" w:rsidR="00582BCC" w:rsidRPr="0017204C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17204C">
        <w:rPr>
          <w:rFonts w:hAnsi="Times New Roman" w:ascii="Times New Roman"/>
          <w:b w:val="false"/>
          <w:lang w:val="hr-HR"/>
        </w:rPr>
        <w:t>RAIFFEISENBANK AUSTRIA D.D. ZAGREB, PETRINJSKA 59 OIB: 53056966535</w:t>
      </w:r>
    </w:p>
    <w:p w:rsidRDefault="00B310F2" w:rsidP="00B310F2" w:rsidR="00B310F2" w:rsidRPr="0017204C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17204C">
        <w:rPr>
          <w:rFonts w:hAnsi="Times New Roman" w:ascii="Times New Roman"/>
          <w:b w:val="false"/>
          <w:lang w:val="hr-HR"/>
        </w:rPr>
        <w:t>FINA RIJEKA uz zahtjeve za prodaju nekretnine u stečajnom postupku i zk. izvatke</w:t>
      </w:r>
      <w:r w:rsidR="0017204C">
        <w:rPr>
          <w:rFonts w:hAnsi="Times New Roman" w:ascii="Times New Roman"/>
          <w:b w:val="false"/>
          <w:lang w:val="hr-HR"/>
        </w:rPr>
        <w:t xml:space="preserve"> (originalne zk izvatke će st. upravitelj po usmenom nalogu st. suca dostaviti u roku od tri dana)</w:t>
      </w:r>
    </w:p>
    <w:p w:rsidRDefault="00B310F2" w:rsidP="00B310F2" w:rsidR="00B310F2" w:rsidRPr="0017204C">
      <w:pPr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17204C">
      <w:pPr>
        <w:jc w:val="both"/>
        <w:rPr>
          <w:rFonts w:hAnsi="Times New Roman" w:ascii="Times New Roman"/>
          <w:b w:val="false"/>
          <w:lang w:val="hr-HR"/>
        </w:rPr>
      </w:pPr>
      <w:r w:rsidRPr="0017204C">
        <w:rPr>
          <w:rFonts w:hAnsi="Times New Roman" w:ascii="Times New Roman"/>
          <w:b w:val="false"/>
          <w:lang w:val="hr-HR"/>
        </w:rPr>
        <w:t xml:space="preserve">U Rijeci, 21. rujna </w:t>
      </w:r>
      <w:r w:rsidR="00B310F2" w:rsidRPr="0017204C">
        <w:rPr>
          <w:rFonts w:hAnsi="Times New Roman" w:ascii="Times New Roman"/>
          <w:b w:val="false"/>
          <w:lang w:val="hr-HR"/>
        </w:rPr>
        <w:t>2016. g.</w:t>
      </w:r>
    </w:p>
    <w:p w:rsidRDefault="00B310F2" w:rsidP="00B310F2" w:rsidR="00B310F2" w:rsidRPr="0017204C">
      <w:pPr>
        <w:jc w:val="both"/>
        <w:rPr>
          <w:rFonts w:hAnsi="Times New Roman" w:ascii="Times New Roman"/>
          <w:b w:val="false"/>
          <w:lang w:val="hr-HR"/>
        </w:rPr>
      </w:pPr>
      <w:r w:rsidRPr="0017204C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P="00B310F2" w:rsidR="00B310F2" w:rsidRPr="0017204C">
      <w:pPr>
        <w:jc w:val="both"/>
        <w:rPr>
          <w:rFonts w:hAnsi="Times New Roman" w:ascii="Times New Roman"/>
          <w:b w:val="false"/>
          <w:lang w:val="hr-HR"/>
        </w:rPr>
      </w:pPr>
      <w:r w:rsidRPr="0017204C">
        <w:rPr>
          <w:rFonts w:hAnsi="Times New Roman" w:ascii="Times New Roman"/>
          <w:b w:val="false"/>
          <w:lang w:val="hr-HR"/>
        </w:rPr>
        <w:t>Stečajni sudac</w:t>
      </w:r>
    </w:p>
    <w:p w:rsidRDefault="00B310F2" w:rsidP="00B310F2" w:rsidR="00B310F2" w:rsidRPr="0017204C">
      <w:pPr>
        <w:jc w:val="both"/>
        <w:rPr>
          <w:rFonts w:hAnsi="Times New Roman" w:ascii="Times New Roman"/>
          <w:b w:val="false"/>
          <w:lang w:val="hr-HR"/>
        </w:rPr>
      </w:pPr>
      <w:r w:rsidRPr="0017204C">
        <w:rPr>
          <w:rFonts w:hAnsi="Times New Roman" w:ascii="Times New Roman"/>
          <w:b w:val="false"/>
          <w:lang w:val="hr-HR"/>
        </w:rPr>
        <w:t>Vera Jelenović</w:t>
      </w:r>
    </w:p>
    <w:p w:rsidRDefault="004F6C16" w:rsidR="004F6C16" w:rsidRPr="0017204C">
      <w:pPr>
        <w:rPr>
          <w:b w:val="false"/>
        </w:rPr>
      </w:pPr>
    </w:p>
    <w:sectPr w:rsidSect="00840634" w:rsidR="004F6C16" w:rsidRPr="0017204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4F8" w:rsidP="00B310F2" w:rsidR="00D124F8">
      <w:r>
        <w:separator/>
      </w:r>
    </w:p>
  </w:endnote>
  <w:endnote w:id="0" w:type="continuationSeparator">
    <w:p w:rsidRDefault="00D124F8" w:rsidP="00B310F2" w:rsidR="00D124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B7B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0827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B7B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0827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CA0827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4F8" w:rsidP="00B310F2" w:rsidR="00D124F8">
      <w:r>
        <w:separator/>
      </w:r>
    </w:p>
  </w:footnote>
  <w:footnote w:id="0" w:type="continuationSeparator">
    <w:p w:rsidRDefault="00D124F8" w:rsidP="00B310F2" w:rsidR="00D124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B7B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B310F2">
      <w:rPr>
        <w:rFonts w:hAnsi="Times New Roman" w:ascii="Times New Roman"/>
        <w:b w:val="false"/>
      </w:rPr>
      <w:t>765/2013-</w:t>
    </w:r>
    <w:r w:rsidR="003447C2">
      <w:rPr>
        <w:rFonts w:hAnsi="Times New Roman" w:ascii="Times New Roman"/>
        <w:b w:val="false"/>
      </w:rPr>
      <w:t>91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84C43"/>
    <w:rsid w:val="00141F9B"/>
    <w:rsid w:val="0017204C"/>
    <w:rsid w:val="001E0597"/>
    <w:rsid w:val="00267BBB"/>
    <w:rsid w:val="002C0B7B"/>
    <w:rsid w:val="003447C2"/>
    <w:rsid w:val="003541B1"/>
    <w:rsid w:val="004F6C16"/>
    <w:rsid w:val="00520689"/>
    <w:rsid w:val="00582BCC"/>
    <w:rsid w:val="0076139A"/>
    <w:rsid w:val="007B6D04"/>
    <w:rsid w:val="00836506"/>
    <w:rsid w:val="00845505"/>
    <w:rsid w:val="008B59B7"/>
    <w:rsid w:val="008D3E5A"/>
    <w:rsid w:val="00942A0F"/>
    <w:rsid w:val="009D336F"/>
    <w:rsid w:val="00AA43BC"/>
    <w:rsid w:val="00AF0A5D"/>
    <w:rsid w:val="00B310F2"/>
    <w:rsid w:val="00B93FF3"/>
    <w:rsid w:val="00BA3EB5"/>
    <w:rsid w:val="00C17835"/>
    <w:rsid w:val="00CA0827"/>
    <w:rsid w:val="00CB1864"/>
    <w:rsid w:val="00D124F8"/>
    <w:rsid w:val="00D67E91"/>
    <w:rsid w:val="00DA4AC8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A08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8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82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8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8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A08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8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82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8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8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St-765/2013</izvorni_sadrzaj>
    <derivirana_varijabla naziv="DomainObject.Predmet.OznakaBroj_1">St-765/2013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AUTOCENTAR INTEGRA d.o.o.  Rijeka</izvorni_sadrzaj>
    <derivirana_varijabla naziv="DomainObject.Predmet.ProtustrankaFormated_1">  AUTOCENTAR INTEGRA d.o.o.  Rijeka</derivirana_varijabla>
  </DomainObject.Predmet.ProtustrankaFormated>
  <DomainObject.Predmet.ProtustrankaFormatedOIB>
    <izvorni_sadrzaj>  AUTOCENTAR INTEGRA d.o.o.  Rijeka, OIB 26582766207</izvorni_sadrzaj>
    <derivirana_varijabla naziv="DomainObject.Predmet.ProtustrankaFormatedOIB_1">  AUTOCENTAR INTEGRA d.o.o.  Rijeka, OIB 26582766207</derivirana_varijabla>
  </DomainObject.Predmet.ProtustrankaFormatedOIB>
  <DomainObject.Predmet.ProtustrankaFormatedWithAdress>
    <izvorni_sadrzaj> AUTOCENTAR INTEGRA d.o.o.  Rijeka, Martinkovac bb, 51 000 Rijeka</izvorni_sadrzaj>
    <derivirana_varijabla naziv="DomainObject.Predmet.ProtustrankaFormatedWithAdress_1"> AUTOCENTAR INTEGRA d.o.o.  Rijeka, Martinkovac bb, 51 000 Rijeka</derivirana_varijabla>
  </DomainObject.Predmet.ProtustrankaFormatedWithAdress>
  <DomainObject.Predmet.ProtustrankaFormatedWithAdressOIB>
    <izvorni_sadrzaj> AUTOCENTAR INTEGRA d.o.o.  Rijeka, OIB 26582766207, Martinkovac bb, 51 000 Rijeka</izvorni_sadrzaj>
    <derivirana_varijabla naziv="DomainObject.Predmet.ProtustrankaFormatedWithAdressOIB_1"> AUTOCENTAR INTEGRA d.o.o.  Rijeka, OIB 26582766207, Martinkovac bb, 51 000 Rijeka</derivirana_varijabla>
  </DomainObject.Predmet.ProtustrankaFormatedWithAdressOIB>
  <DomainObject.Predmet.ProtustrankaWithAdress>
    <izvorni_sadrzaj>AUTOCENTAR INTEGRA d.o.o.  Rijeka Martinkovac bb, 51 000 Rijeka</izvorni_sadrzaj>
    <derivirana_varijabla naziv="DomainObject.Predmet.ProtustrankaWithAdress_1">AUTOCENTAR INTEGRA d.o.o.  Rijeka Martinkovac bb, 51 000 Rijeka</derivirana_varijabla>
  </DomainObject.Predmet.ProtustrankaWithAdress>
  <DomainObject.Predmet.ProtustrankaWithAdressOIB>
    <izvorni_sadrzaj>AUTOCENTAR INTEGRA d.o.o.  Rijeka, OIB 26582766207, Martinkovac bb, 51 000 Rijeka</izvorni_sadrzaj>
    <derivirana_varijabla naziv="DomainObject.Predmet.ProtustrankaWithAdressOIB_1">AUTOCENTAR INTEGRA d.o.o.  Rijeka, OIB 26582766207, Martinkovac bb, 51 000 Rijeka</derivirana_varijabla>
  </DomainObject.Predmet.ProtustrankaWithAdressOIB>
  <DomainObject.Predmet.ProtustrankaNazivFormated>
    <izvorni_sadrzaj>AUTOCENTAR INTEGRA d.o.o.  Rijeka</izvorni_sadrzaj>
    <derivirana_varijabla naziv="DomainObject.Predmet.ProtustrankaNazivFormated_1">AUTOCENTAR INTEGRA d.o.o.  Rijeka</derivirana_varijabla>
  </DomainObject.Predmet.ProtustrankaNazivFormated>
  <DomainObject.Predmet.ProtustrankaNazivFormatedOIB>
    <izvorni_sadrzaj>AUTOCENTAR INTEGRA d.o.o.  Rijeka, OIB 26582766207</izvorni_sadrzaj>
    <derivirana_varijabla naziv="DomainObject.Predmet.ProtustrankaNazivFormatedOIB_1">AUTOCENTAR INTEGRA d.o.o.  Rijeka, OIB 26582766207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AUTOCENTAR INTEGRA d.o.o.  Rijeka</item>
    </izvorni_sadrzaj>
    <derivirana_varijabla naziv="DomainObject.Predmet.ProtuStrankaListFormated_1">
      <item>AUTOCENTAR INTEGRA d.o.o.  Rijeka</item>
    </derivirana_varijabla>
  </DomainObject.Predmet.ProtuStrankaListFormated>
  <DomainObject.Predmet.ProtuStrankaListFormatedOIB>
    <izvorni_sadrzaj>
      <item>AUTOCENTAR INTEGRA d.o.o.  Rijeka, OIB 26582766207</item>
    </izvorni_sadrzaj>
    <derivirana_varijabla naziv="DomainObject.Predmet.ProtuStrankaListFormatedOIB_1">
      <item>AUTOCENTAR INTEGRA d.o.o.  Rijeka, OIB 26582766207</item>
    </derivirana_varijabla>
  </DomainObject.Predmet.ProtuStrankaListFormatedOIB>
  <DomainObject.Predmet.ProtuStrankaListFormatedWithAdress>
    <izvorni_sadrzaj>
      <item>AUTOCENTAR INTEGRA d.o.o.  Rijeka, Martinkovac bb, 51 000 Rijeka</item>
    </izvorni_sadrzaj>
    <derivirana_varijabla naziv="DomainObject.Predmet.ProtuStrankaListFormatedWithAdress_1">
      <item>AUTOCENTAR INTEGRA d.o.o.  Rijeka, Martinkovac bb, 51 000 Rijeka</item>
    </derivirana_varijabla>
  </DomainObject.Predmet.ProtuStrankaListFormatedWithAdress>
  <DomainObject.Predmet.ProtuStrankaListFormatedWithAdressOIB>
    <izvorni_sadrzaj>
      <item>AUTOCENTAR INTEGRA d.o.o.  Rijeka, OIB 26582766207, Martinkovac bb, 51 000 Rijeka</item>
    </izvorni_sadrzaj>
    <derivirana_varijabla naziv="DomainObject.Predmet.ProtuStrankaListFormatedWithAdressOIB_1">
      <item>AUTOCENTAR INTEGRA d.o.o.  Rijeka, OIB 26582766207, Martinkovac bb, 51 000 Rijeka</item>
    </derivirana_varijabla>
  </DomainObject.Predmet.ProtuStrankaListFormatedWithAdressOIB>
  <DomainObject.Predmet.ProtuStrankaListNazivFormated>
    <izvorni_sadrzaj>
      <item>AUTOCENTAR INTEGRA d.o.o.  Rijeka</item>
    </izvorni_sadrzaj>
    <derivirana_varijabla naziv="DomainObject.Predmet.ProtuStrankaListNazivFormated_1">
      <item>AUTOCENTAR INTEGRA d.o.o.  Rijeka</item>
    </derivirana_varijabla>
  </DomainObject.Predmet.ProtuStrankaListNazivFormated>
  <DomainObject.Predmet.ProtuStrankaListNazivFormatedOIB>
    <izvorni_sadrzaj>
      <item>AUTOCENTAR INTEGRA d.o.o.  Rijeka, OIB 26582766207</item>
    </izvorni_sadrzaj>
    <derivirana_varijabla naziv="DomainObject.Predmet.ProtuStrankaListNazivFormatedOIB_1">
      <item>AUTOCENTAR INTEGRA d.o.o.  Rijeka, OIB 26582766207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AUTOCENTAR INTEGRA d.o.o.  Rijeka</izvorni_sadrzaj>
    <derivirana_varijabla naziv="DomainObject.Predmet.ProtustrankaIDrugi_1">AUTOCENTAR INTEGRA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AUTOCENTAR INTEGRA d.o.o.  Rijeka, OIB 26582766207, Martinkovac bb, 51 000 Rijeka</izvorni_sadrzaj>
    <derivirana_varijabla naziv="DomainObject.Predmet.ProtustrankaIDrugiAdressOIB_1">AUTOCENTAR INTEGRA d.o.o.  Rijeka, OIB 26582766207, Martinkovac bb,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AUTOCENTAR INTEGRA d.o.o.  Rijeka</item>
    </izvorni_sadrzaj>
    <derivirana_varijabla naziv="DomainObject.Predmet.SudioniciListNaziv_1">
      <item>FINA  Rijeka</item>
      <item>AUTOCENTAR INTEGRA d.o.o.  Rijeka</item>
    </derivirana_varijabla>
  </DomainObject.Predmet.SudioniciListNaziv>
  <DomainObject.Predmet.SudioniciListAdressOIB>
    <izvorni_sadrzaj>
      <item>FINA  Rijeka, OIB 85821130368, Frana Kurelca 8,51 000 Rijeka</item>
      <item>AUTOCENTAR INTEGRA d.o.o.  Rijeka, OIB 26582766207, Martinkovac bb,51 000 Rijeka</item>
    </izvorni_sadrzaj>
    <derivirana_varijabla naziv="DomainObject.Predmet.SudioniciListAdressOIB_1">
      <item>FINA  Rijeka, OIB 85821130368, Frana Kurelca 8,51 000 Rijeka</item>
      <item>AUTOCENTAR INTEGRA d.o.o.  Rijeka, OIB 26582766207, Martinkovac bb,51 000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26582766207</item>
    </izvorni_sadrzaj>
    <derivirana_varijabla naziv="DomainObject.Predmet.SudioniciListNazivOIB_1">
      <item>, OIB 85821130368</item>
      <item>, OIB 26582766207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2843</properties:Words>
  <properties:Characters>15878</properties:Characters>
  <properties:Lines>340</properties:Lines>
  <properties:Paragraphs>81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2016-09-21T11:35:00Z</dcterms:created>
  <dc:creator>Vera Jelenović</dc:creator>
  <cp:lastModifiedBy>Danijela Fumić</cp:lastModifiedBy>
  <cp:lastPrinted>2016-09-21T11:34:00Z</cp:lastPrinted>
  <dcterms:modified xmlns:xsi="http://www.w3.org/2001/XMLSchema-instance" xsi:type="dcterms:W3CDTF">2016-09-21T11:35:00Z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